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04D29" w14:textId="77777777" w:rsidR="00FB4FA0" w:rsidRPr="001F637A" w:rsidRDefault="00FB4FA0" w:rsidP="00FB4FA0">
      <w:pPr>
        <w:pStyle w:val="Brdtekst"/>
        <w:rPr>
          <w:rFonts w:asciiTheme="majorHAnsi" w:hAnsiTheme="majorHAnsi"/>
        </w:rPr>
      </w:pPr>
    </w:p>
    <w:p w14:paraId="01C17FD8" w14:textId="78694FDC" w:rsidR="00FB4FA0" w:rsidRPr="00BB466B" w:rsidRDefault="00000000" w:rsidP="002C6F91">
      <w:pPr>
        <w:pStyle w:val="Tittel"/>
        <w:spacing w:after="120"/>
        <w:rPr>
          <w:rFonts w:asciiTheme="minorHAnsi" w:hAnsiTheme="minorHAnsi" w:cstheme="minorHAnsi"/>
        </w:rPr>
      </w:pPr>
      <w:sdt>
        <w:sdtPr>
          <w:rPr>
            <w:rFonts w:asciiTheme="minorHAnsi" w:hAnsiTheme="minorHAnsi" w:cstheme="minorHAnsi"/>
            <w:caps/>
          </w:rPr>
          <w:alias w:val="Tittel"/>
          <w:tag w:val=""/>
          <w:id w:val="638924175"/>
          <w:placeholder>
            <w:docPart w:val="BDFAAD72F3ED411F9965DA06973ECD92"/>
          </w:placeholder>
          <w:dataBinding w:prefixMappings="xmlns:ns0='http://purl.org/dc/elements/1.1/' xmlns:ns1='http://schemas.openxmlformats.org/package/2006/metadata/core-properties' " w:xpath="/ns1:coreProperties[1]/ns0:title[1]" w:storeItemID="{6C3C8BC8-F283-45AE-878A-BAB7291924A1}"/>
          <w:text/>
        </w:sdtPr>
        <w:sdtContent>
          <w:r w:rsidR="00707E34">
            <w:rPr>
              <w:rFonts w:asciiTheme="minorHAnsi" w:hAnsiTheme="minorHAnsi" w:cstheme="minorHAnsi"/>
              <w:caps/>
            </w:rPr>
            <w:t>Skjeggestadåsen</w:t>
          </w:r>
          <w:r w:rsidR="00E87907">
            <w:rPr>
              <w:rFonts w:asciiTheme="minorHAnsi" w:hAnsiTheme="minorHAnsi" w:cstheme="minorHAnsi"/>
              <w:caps/>
            </w:rPr>
            <w:t xml:space="preserve"> - Tilførselsledning</w:t>
          </w:r>
        </w:sdtContent>
      </w:sdt>
      <w:r w:rsidR="008E5328" w:rsidRPr="008A4C58">
        <w:rPr>
          <w:rFonts w:asciiTheme="minorHAnsi" w:hAnsiTheme="minorHAnsi" w:cstheme="minorHAnsi"/>
        </w:rPr>
        <w:br/>
      </w:r>
      <w:sdt>
        <w:sdtPr>
          <w:rPr>
            <w:rStyle w:val="2Kommunenavn"/>
          </w:rPr>
          <w:alias w:val="Kommunenavn"/>
          <w:tag w:val=""/>
          <w:id w:val="474872125"/>
          <w:placeholder>
            <w:docPart w:val="57A13003039E4B4AB7078D27D03CD455"/>
          </w:placeholder>
          <w:dataBinding w:prefixMappings="xmlns:ns0='http://schemas.openxmlformats.org/officeDocument/2006/extended-properties' " w:xpath="/ns0:Properties[1]/ns0:Company[1]" w:storeItemID="{6668398D-A668-4E3E-A5EB-62B293D839F1}"/>
          <w:text/>
        </w:sdtPr>
        <w:sdtContent>
          <w:r w:rsidR="00013E4F">
            <w:rPr>
              <w:rStyle w:val="2Kommunenavn"/>
            </w:rPr>
            <w:t>Tønsberg</w:t>
          </w:r>
          <w:r w:rsidR="0051280E" w:rsidRPr="00BB466B">
            <w:rPr>
              <w:rStyle w:val="2Kommunenavn"/>
            </w:rPr>
            <w:t xml:space="preserve"> KOMMUNE</w:t>
          </w:r>
        </w:sdtContent>
      </w:sdt>
    </w:p>
    <w:p w14:paraId="77522F8C" w14:textId="58181567" w:rsidR="00FB4FA0" w:rsidRPr="00013E4F" w:rsidRDefault="00000000" w:rsidP="00026267">
      <w:pPr>
        <w:pStyle w:val="Undertittel"/>
        <w:tabs>
          <w:tab w:val="right" w:pos="9072"/>
        </w:tabs>
        <w:spacing w:after="360"/>
        <w:rPr>
          <w:rStyle w:val="Sterkreferanse"/>
          <w:rFonts w:asciiTheme="majorHAnsi" w:hAnsiTheme="majorHAnsi"/>
          <w:color w:val="auto"/>
          <w:sz w:val="28"/>
          <w:lang w:val="nb-NO"/>
        </w:rPr>
      </w:pPr>
      <w:sdt>
        <w:sdtPr>
          <w:rPr>
            <w:rStyle w:val="3Notatnavn"/>
            <w:lang w:val="nb-NO"/>
          </w:rPr>
          <w:alias w:val="Kategori"/>
          <w:tag w:val=""/>
          <w:id w:val="-1078825643"/>
          <w:placeholder>
            <w:docPart w:val="3FE22F171C6C4429B9638C3A62C76C00"/>
          </w:placeholder>
          <w:dataBinding w:prefixMappings="xmlns:ns0='http://purl.org/dc/elements/1.1/' xmlns:ns1='http://schemas.openxmlformats.org/package/2006/metadata/core-properties' " w:xpath="/ns1:coreProperties[1]/ns1:category[1]" w:storeItemID="{6C3C8BC8-F283-45AE-878A-BAB7291924A1}"/>
          <w:text/>
        </w:sdtPr>
        <w:sdtContent>
          <w:r w:rsidR="007E2700" w:rsidRPr="00013E4F">
            <w:rPr>
              <w:rStyle w:val="3Notatnavn"/>
              <w:lang w:val="nb-NO"/>
            </w:rPr>
            <w:t>SHA-plan</w:t>
          </w:r>
        </w:sdtContent>
      </w:sdt>
      <w:r w:rsidR="00EB7894" w:rsidRPr="00013E4F">
        <w:rPr>
          <w:rStyle w:val="3Notatnavn"/>
          <w:lang w:val="nb-NO"/>
        </w:rPr>
        <w:tab/>
      </w:r>
      <w:sdt>
        <w:sdtPr>
          <w:rPr>
            <w:rStyle w:val="3Notatnavn"/>
            <w:lang w:val="nb-NO"/>
          </w:rPr>
          <w:alias w:val="Dokument ID"/>
          <w:tag w:val="SiteNo"/>
          <w:id w:val="-808476699"/>
          <w:placeholder>
            <w:docPart w:val="B89F3BE47E97445EA6C14CABC7B1B8B6"/>
          </w:placeholder>
          <w:dataBinding w:prefixMappings="xmlns:ns0='http://schemas.microsoft.com/office/2006/metadata/properties' xmlns:ns1='http://www.w3.org/2001/XMLSchema-instance' xmlns:ns2='http://schemas.microsoft.com/office/infopath/2007/PartnerControls' xmlns:ns3='3d79f7f2-1b0d-4edb-acfe-fd158ac561f1' xmlns:ns4='91d09227-a456-449c-9f9d-d748511f5c1c' xmlns:ns5='e739050d-d5dd-45c4-a355-b4ecbc0ce337' " w:xpath="/ns0:properties[1]/documentManagement[1]/ns3:SiteNo[1]" w:storeItemID="{00000000-0000-0000-0000-000000000000}"/>
          <w:text/>
        </w:sdtPr>
        <w:sdtContent>
          <w:r w:rsidR="00C24553">
            <w:rPr>
              <w:rStyle w:val="3Notatnavn"/>
              <w:lang w:val="nb-NO"/>
            </w:rPr>
            <w:t>SHA</w:t>
          </w:r>
          <w:r w:rsidR="00351B2E" w:rsidRPr="00013E4F">
            <w:rPr>
              <w:rStyle w:val="3Notatnavn"/>
              <w:lang w:val="nb-NO"/>
            </w:rPr>
            <w:t>_</w:t>
          </w:r>
          <w:r w:rsidR="00013E4F">
            <w:rPr>
              <w:rStyle w:val="3Notatnavn"/>
              <w:lang w:val="nb-NO"/>
            </w:rPr>
            <w:t>725273</w:t>
          </w:r>
          <w:r w:rsidR="006B2126">
            <w:rPr>
              <w:rStyle w:val="3Notatnavn"/>
              <w:lang w:val="nb-NO"/>
            </w:rPr>
            <w:t>4</w:t>
          </w:r>
          <w:r w:rsidR="00C24553">
            <w:rPr>
              <w:rStyle w:val="3Notatnavn"/>
              <w:lang w:val="nb-NO"/>
            </w:rPr>
            <w:t>-01</w:t>
          </w:r>
        </w:sdtContent>
      </w:sdt>
    </w:p>
    <w:p w14:paraId="26F702E7" w14:textId="5165FEAA" w:rsidR="00FB4FA0" w:rsidRPr="00BB466B" w:rsidRDefault="00000000" w:rsidP="0060127E">
      <w:pPr>
        <w:spacing w:after="0"/>
        <w:jc w:val="center"/>
        <w:rPr>
          <w:rFonts w:asciiTheme="majorHAnsi" w:hAnsiTheme="majorHAnsi"/>
          <w:lang w:val="en-GB"/>
        </w:rPr>
      </w:pPr>
      <w:sdt>
        <w:sdtPr>
          <w:rPr>
            <w:noProof/>
          </w:rPr>
          <w:alias w:val="Flybilde med VA-ledninger e.l."/>
          <w:tag w:val="Flybild med VA-ledninger"/>
          <w:id w:val="-1723514353"/>
          <w:picture/>
        </w:sdtPr>
        <w:sdtContent>
          <w:r w:rsidR="006B2126">
            <w:rPr>
              <w:noProof/>
            </w:rPr>
            <w:drawing>
              <wp:inline distT="0" distB="0" distL="0" distR="0" wp14:anchorId="50E79ACC" wp14:editId="602A522F">
                <wp:extent cx="5759450" cy="4168140"/>
                <wp:effectExtent l="0" t="0" r="0" b="3810"/>
                <wp:docPr id="9102151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1516" name="Bilde 1"/>
                        <pic:cNvPicPr>
                          <a:picLocks noChangeAspect="1"/>
                        </pic:cNvPicPr>
                      </pic:nvPicPr>
                      <pic:blipFill rotWithShape="1">
                        <a:blip r:embed="rId13"/>
                        <a:srcRect b="2103"/>
                        <a:stretch>
                          <a:fillRect/>
                        </a:stretch>
                      </pic:blipFill>
                      <pic:spPr>
                        <a:xfrm>
                          <a:off x="0" y="0"/>
                          <a:ext cx="5759450" cy="4168140"/>
                        </a:xfrm>
                        <a:prstGeom prst="rect">
                          <a:avLst/>
                        </a:prstGeom>
                        <a:ln>
                          <a:noFill/>
                        </a:ln>
                        <a:effectLst>
                          <a:softEdge rad="112500"/>
                        </a:effectLst>
                      </pic:spPr>
                    </pic:pic>
                  </a:graphicData>
                </a:graphic>
              </wp:inline>
            </w:drawing>
          </w:r>
        </w:sdtContent>
      </w:sdt>
    </w:p>
    <w:p w14:paraId="495729A3" w14:textId="0F53A3EB" w:rsidR="008B2284" w:rsidRPr="00BB466B" w:rsidRDefault="008D5332" w:rsidP="00FB4FA0">
      <w:pPr>
        <w:rPr>
          <w:rFonts w:cstheme="minorHAnsi"/>
          <w:lang w:val="en-GB"/>
        </w:rPr>
      </w:pPr>
      <w:r w:rsidRPr="00BB466B">
        <w:rPr>
          <w:noProof/>
        </w:rPr>
        <w:drawing>
          <wp:anchor distT="0" distB="0" distL="114300" distR="114300" simplePos="0" relativeHeight="251658240" behindDoc="0" locked="0" layoutInCell="1" allowOverlap="1" wp14:anchorId="16C41E8E" wp14:editId="52F82E9C">
            <wp:simplePos x="0" y="0"/>
            <wp:positionH relativeFrom="margin">
              <wp:align>right</wp:align>
            </wp:positionH>
            <wp:positionV relativeFrom="margin">
              <wp:align>bottom</wp:align>
            </wp:positionV>
            <wp:extent cx="1583690" cy="314325"/>
            <wp:effectExtent l="0" t="0" r="0" b="9525"/>
            <wp:wrapSquare wrapText="bothSides"/>
            <wp:docPr id="568075061" name="Bilde 568075061" descr="Et bilde som inneholder tekst, Font, logo, Grafikk&#10;&#10;Automatisk generert beskrivelse"/>
            <wp:cNvGraphicFramePr/>
            <a:graphic xmlns:a="http://schemas.openxmlformats.org/drawingml/2006/main">
              <a:graphicData uri="http://schemas.openxmlformats.org/drawingml/2006/picture">
                <pic:pic xmlns:pic="http://schemas.openxmlformats.org/drawingml/2006/picture">
                  <pic:nvPicPr>
                    <pic:cNvPr id="568075061" name="Bilde 2" descr="Et bilde som inneholder tekst, Font, logo, Grafikk&#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83690" cy="314325"/>
                    </a:xfrm>
                    <a:prstGeom prst="rect">
                      <a:avLst/>
                    </a:prstGeom>
                  </pic:spPr>
                </pic:pic>
              </a:graphicData>
            </a:graphic>
          </wp:anchor>
        </w:drawing>
      </w:r>
    </w:p>
    <w:p w14:paraId="04AA1457" w14:textId="0BDB0B5A" w:rsidR="008B2284" w:rsidRPr="00BB466B" w:rsidRDefault="008B2284" w:rsidP="00FB4FA0">
      <w:pPr>
        <w:rPr>
          <w:rFonts w:cstheme="minorHAnsi"/>
          <w:lang w:val="en-GB"/>
        </w:rPr>
      </w:pPr>
    </w:p>
    <w:p w14:paraId="1981E25E" w14:textId="766C6E18" w:rsidR="00071143" w:rsidRPr="00BB466B" w:rsidRDefault="00071143" w:rsidP="004F3E10">
      <w:pPr>
        <w:tabs>
          <w:tab w:val="left" w:pos="5460"/>
        </w:tabs>
        <w:rPr>
          <w:rFonts w:cstheme="minorHAnsi"/>
          <w:lang w:val="en-GB"/>
        </w:rPr>
      </w:pPr>
    </w:p>
    <w:p w14:paraId="53DAC5AC" w14:textId="77777777" w:rsidR="00596B4A" w:rsidRDefault="00596B4A" w:rsidP="00FB4FA0">
      <w:pPr>
        <w:rPr>
          <w:rFonts w:cstheme="minorHAnsi"/>
          <w:lang w:val="en-GB"/>
        </w:rPr>
        <w:sectPr w:rsidR="00596B4A" w:rsidSect="00104A99">
          <w:headerReference w:type="default" r:id="rId15"/>
          <w:footerReference w:type="default" r:id="rId16"/>
          <w:endnotePr>
            <w:numFmt w:val="lowerLetter"/>
          </w:endnotePr>
          <w:pgSz w:w="11906" w:h="16838"/>
          <w:pgMar w:top="1417" w:right="1417" w:bottom="1417" w:left="1417" w:header="708" w:footer="708" w:gutter="0"/>
          <w:cols w:space="708"/>
          <w:titlePg/>
          <w:docGrid w:linePitch="360"/>
        </w:sectPr>
      </w:pPr>
    </w:p>
    <w:p w14:paraId="7AF90E25" w14:textId="4117BEA2" w:rsidR="00C47E85" w:rsidRPr="00AC5D68" w:rsidRDefault="00C47E85" w:rsidP="00D70BA2">
      <w:pPr>
        <w:tabs>
          <w:tab w:val="right" w:pos="9072"/>
        </w:tabs>
        <w:spacing w:after="0"/>
        <w:rPr>
          <w:rFonts w:cstheme="minorHAnsi"/>
          <w:color w:val="FFFFFF" w:themeColor="background1"/>
          <w:lang w:val="en-GB"/>
          <w14:textFill>
            <w14:noFill/>
          </w14:textFill>
        </w:rPr>
      </w:pPr>
    </w:p>
    <w:tbl>
      <w:tblPr>
        <w:tblW w:w="9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
        <w:gridCol w:w="1276"/>
        <w:gridCol w:w="142"/>
        <w:gridCol w:w="716"/>
        <w:gridCol w:w="2829"/>
        <w:gridCol w:w="1132"/>
        <w:gridCol w:w="540"/>
        <w:gridCol w:w="228"/>
        <w:gridCol w:w="768"/>
        <w:gridCol w:w="769"/>
      </w:tblGrid>
      <w:tr w:rsidR="00013768" w:rsidRPr="00BB466B" w14:paraId="2ED6A776" w14:textId="77777777" w:rsidTr="00841E84">
        <w:trPr>
          <w:trHeight w:val="140"/>
          <w:jc w:val="center"/>
        </w:trPr>
        <w:tc>
          <w:tcPr>
            <w:tcW w:w="5657" w:type="dxa"/>
            <w:gridSpan w:val="5"/>
            <w:tcBorders>
              <w:top w:val="single" w:sz="12" w:space="0" w:color="auto"/>
              <w:left w:val="single" w:sz="12" w:space="0" w:color="auto"/>
              <w:bottom w:val="nil"/>
            </w:tcBorders>
          </w:tcPr>
          <w:p w14:paraId="1CB0947B" w14:textId="74267409" w:rsidR="004D265A" w:rsidRPr="00BB466B" w:rsidRDefault="00D3068B" w:rsidP="00BA1711">
            <w:pPr>
              <w:pStyle w:val="Default"/>
              <w:spacing w:before="40" w:after="40"/>
              <w:rPr>
                <w:rFonts w:asciiTheme="minorHAnsi" w:hAnsiTheme="minorHAnsi" w:cstheme="minorHAnsi"/>
                <w:sz w:val="22"/>
                <w:szCs w:val="22"/>
              </w:rPr>
            </w:pPr>
            <w:r w:rsidRPr="00BB466B">
              <w:rPr>
                <w:rFonts w:asciiTheme="minorHAnsi" w:hAnsiTheme="minorHAnsi" w:cstheme="minorHAnsi"/>
                <w:b/>
                <w:bCs/>
                <w:sz w:val="22"/>
                <w:szCs w:val="22"/>
              </w:rPr>
              <w:t>Dokument ID</w:t>
            </w:r>
            <w:r w:rsidR="004D265A" w:rsidRPr="00BB466B">
              <w:rPr>
                <w:rFonts w:asciiTheme="minorHAnsi" w:hAnsiTheme="minorHAnsi" w:cstheme="minorHAnsi"/>
                <w:b/>
                <w:bCs/>
                <w:sz w:val="22"/>
                <w:szCs w:val="22"/>
              </w:rPr>
              <w:t xml:space="preserve">: </w:t>
            </w:r>
          </w:p>
        </w:tc>
        <w:tc>
          <w:tcPr>
            <w:tcW w:w="1672" w:type="dxa"/>
            <w:gridSpan w:val="2"/>
            <w:tcBorders>
              <w:top w:val="single" w:sz="12" w:space="0" w:color="auto"/>
              <w:bottom w:val="nil"/>
            </w:tcBorders>
          </w:tcPr>
          <w:p w14:paraId="3D3CED6E" w14:textId="430CB774" w:rsidR="004D265A" w:rsidRPr="00BB466B" w:rsidRDefault="003077C1" w:rsidP="00BA1711">
            <w:pPr>
              <w:pStyle w:val="Default"/>
              <w:spacing w:before="40" w:after="40"/>
              <w:rPr>
                <w:rFonts w:asciiTheme="minorHAnsi" w:hAnsiTheme="minorHAnsi" w:cstheme="minorHAnsi"/>
                <w:sz w:val="22"/>
                <w:szCs w:val="22"/>
              </w:rPr>
            </w:pPr>
            <w:r w:rsidRPr="00BB466B">
              <w:rPr>
                <w:rFonts w:asciiTheme="minorHAnsi" w:hAnsiTheme="minorHAnsi" w:cstheme="minorHAnsi"/>
                <w:b/>
                <w:bCs/>
                <w:sz w:val="22"/>
                <w:szCs w:val="22"/>
              </w:rPr>
              <w:t>Prosjekt</w:t>
            </w:r>
            <w:r w:rsidR="004D265A" w:rsidRPr="00BB466B">
              <w:rPr>
                <w:rFonts w:asciiTheme="minorHAnsi" w:hAnsiTheme="minorHAnsi" w:cstheme="minorHAnsi"/>
                <w:b/>
                <w:bCs/>
                <w:sz w:val="22"/>
                <w:szCs w:val="22"/>
              </w:rPr>
              <w:t xml:space="preserve"> nr.: </w:t>
            </w:r>
          </w:p>
        </w:tc>
        <w:tc>
          <w:tcPr>
            <w:tcW w:w="1765" w:type="dxa"/>
            <w:gridSpan w:val="3"/>
            <w:tcBorders>
              <w:top w:val="single" w:sz="12" w:space="0" w:color="auto"/>
              <w:bottom w:val="nil"/>
              <w:right w:val="single" w:sz="12" w:space="0" w:color="auto"/>
            </w:tcBorders>
          </w:tcPr>
          <w:p w14:paraId="656D5805" w14:textId="5F09985D" w:rsidR="004D265A" w:rsidRPr="00BB466B" w:rsidRDefault="004D265A" w:rsidP="00BA1711">
            <w:pPr>
              <w:pStyle w:val="Default"/>
              <w:spacing w:before="40" w:after="40"/>
              <w:rPr>
                <w:rFonts w:asciiTheme="minorHAnsi" w:hAnsiTheme="minorHAnsi" w:cstheme="minorHAnsi"/>
                <w:sz w:val="22"/>
                <w:szCs w:val="22"/>
              </w:rPr>
            </w:pPr>
            <w:r w:rsidRPr="00BB466B">
              <w:rPr>
                <w:rFonts w:asciiTheme="minorHAnsi" w:hAnsiTheme="minorHAnsi" w:cstheme="minorHAnsi"/>
                <w:b/>
                <w:bCs/>
                <w:sz w:val="22"/>
                <w:szCs w:val="22"/>
              </w:rPr>
              <w:t xml:space="preserve">Dato: </w:t>
            </w:r>
          </w:p>
        </w:tc>
      </w:tr>
      <w:tr w:rsidR="00013768" w:rsidRPr="00BB466B" w14:paraId="41663B4F" w14:textId="77777777" w:rsidTr="00841E84">
        <w:trPr>
          <w:trHeight w:val="184"/>
          <w:jc w:val="center"/>
        </w:trPr>
        <w:tc>
          <w:tcPr>
            <w:tcW w:w="5657" w:type="dxa"/>
            <w:gridSpan w:val="5"/>
            <w:tcBorders>
              <w:top w:val="nil"/>
              <w:left w:val="single" w:sz="12" w:space="0" w:color="auto"/>
              <w:bottom w:val="single" w:sz="4" w:space="0" w:color="auto"/>
            </w:tcBorders>
          </w:tcPr>
          <w:p w14:paraId="7BE32611" w14:textId="54B8DD67" w:rsidR="004D265A" w:rsidRPr="00BB466B" w:rsidRDefault="00C24553" w:rsidP="00BA1711">
            <w:pPr>
              <w:pStyle w:val="Default"/>
              <w:spacing w:before="40" w:after="40"/>
              <w:rPr>
                <w:rFonts w:asciiTheme="minorHAnsi" w:hAnsiTheme="minorHAnsi" w:cstheme="minorHAnsi"/>
                <w:sz w:val="22"/>
                <w:szCs w:val="22"/>
              </w:rPr>
            </w:pPr>
            <w:r>
              <w:rPr>
                <w:rStyle w:val="4Standardtekst"/>
              </w:rPr>
              <w:t>SHA</w:t>
            </w:r>
            <w:r w:rsidR="00E57DF0">
              <w:rPr>
                <w:rStyle w:val="4Standardtekst"/>
              </w:rPr>
              <w:t>_</w:t>
            </w:r>
            <w:r w:rsidR="00013E4F">
              <w:rPr>
                <w:rStyle w:val="4Standardtekst"/>
              </w:rPr>
              <w:t>725273</w:t>
            </w:r>
            <w:r>
              <w:rPr>
                <w:rStyle w:val="4Standardtekst"/>
              </w:rPr>
              <w:t>4-01</w:t>
            </w:r>
            <w:r w:rsidR="002F3094" w:rsidRPr="00BB466B">
              <w:rPr>
                <w:rFonts w:asciiTheme="minorHAnsi" w:hAnsiTheme="minorHAnsi" w:cstheme="minorHAnsi"/>
                <w:sz w:val="22"/>
                <w:szCs w:val="22"/>
              </w:rPr>
              <w:t>_</w:t>
            </w:r>
            <w:sdt>
              <w:sdtPr>
                <w:rPr>
                  <w:rStyle w:val="4Standardtekst"/>
                </w:rPr>
                <w:alias w:val="Tittel"/>
                <w:tag w:val=""/>
                <w:id w:val="1234436177"/>
                <w:placeholder>
                  <w:docPart w:val="D1533BC760BE4B1B89B34DBBC0F6EAA6"/>
                </w:placeholder>
                <w:dataBinding w:prefixMappings="xmlns:ns0='http://purl.org/dc/elements/1.1/' xmlns:ns1='http://schemas.openxmlformats.org/package/2006/metadata/core-properties' " w:xpath="/ns1:coreProperties[1]/ns0:title[1]" w:storeItemID="{6C3C8BC8-F283-45AE-878A-BAB7291924A1}"/>
                <w:text/>
              </w:sdtPr>
              <w:sdtContent>
                <w:r w:rsidR="00E87907">
                  <w:rPr>
                    <w:rStyle w:val="4Standardtekst"/>
                  </w:rPr>
                  <w:t>Skjeggestadåsen - Tilførselsledning</w:t>
                </w:r>
              </w:sdtContent>
            </w:sdt>
          </w:p>
        </w:tc>
        <w:sdt>
          <w:sdtPr>
            <w:rPr>
              <w:rStyle w:val="4Standardtekst"/>
            </w:rPr>
            <w:alias w:val="Prosjekt nr."/>
            <w:tag w:val=""/>
            <w:id w:val="-560171657"/>
            <w:placeholder>
              <w:docPart w:val="73AAC3643EFE4CCF8778F22F99BB65B1"/>
            </w:placeholder>
            <w:dataBinding w:prefixMappings="xmlns:ns0='http://schemas.microsoft.com/office/2006/coverPageProps' " w:xpath="/ns0:CoverPageProperties[1]/ns0:CompanyAddress[1]" w:storeItemID="{55AF091B-3C7A-41E3-B477-F2FDAA23CFDA}"/>
            <w:text/>
          </w:sdtPr>
          <w:sdtContent>
            <w:tc>
              <w:tcPr>
                <w:tcW w:w="1672" w:type="dxa"/>
                <w:gridSpan w:val="2"/>
                <w:tcBorders>
                  <w:top w:val="nil"/>
                  <w:bottom w:val="single" w:sz="4" w:space="0" w:color="auto"/>
                </w:tcBorders>
              </w:tcPr>
              <w:p w14:paraId="54384FF6" w14:textId="57B9139F" w:rsidR="004D265A" w:rsidRPr="007F38C4" w:rsidRDefault="00371453" w:rsidP="00BA1711">
                <w:pPr>
                  <w:pStyle w:val="Default"/>
                  <w:spacing w:before="40" w:after="40"/>
                  <w:rPr>
                    <w:rStyle w:val="5Hurtigdeler"/>
                  </w:rPr>
                </w:pPr>
                <w:r>
                  <w:rPr>
                    <w:rStyle w:val="4Standardtekst"/>
                  </w:rPr>
                  <w:t>7252734</w:t>
                </w:r>
              </w:p>
            </w:tc>
          </w:sdtContent>
        </w:sdt>
        <w:sdt>
          <w:sdtPr>
            <w:rPr>
              <w:rStyle w:val="4Standardtekst"/>
            </w:rPr>
            <w:alias w:val="Dato"/>
            <w:tag w:val="MailDate"/>
            <w:id w:val="803195231"/>
            <w:placeholder>
              <w:docPart w:val="2D9D6D21BFCF4F039CBDAF24B7B4176C"/>
            </w:placeholder>
            <w:dataBinding w:prefixMappings="xmlns:ns0='http://schemas.microsoft.com/office/2006/metadata/properties' xmlns:ns1='http://www.w3.org/2001/XMLSchema-instance' xmlns:ns2='http://schemas.microsoft.com/office/infopath/2007/PartnerControls' xmlns:ns3='3d79f7f2-1b0d-4edb-acfe-fd158ac561f1' xmlns:ns4='91d09227-a456-449c-9f9d-d748511f5c1c' xmlns:ns5='e739050d-d5dd-45c4-a355-b4ecbc0ce337' " w:xpath="/ns0:properties[1]/documentManagement[1]/ns3:MailDate[1]" w:storeItemID="{00000000-0000-0000-0000-000000000000}"/>
            <w:date w:fullDate="2026-04-08T00:00:00Z">
              <w:dateFormat w:val="dd.MM.yyyy"/>
              <w:lid w:val="nb-NO"/>
              <w:storeMappedDataAs w:val="dateTime"/>
              <w:calendar w:val="gregorian"/>
            </w:date>
          </w:sdtPr>
          <w:sdtEndPr>
            <w:rPr>
              <w:rStyle w:val="Standardskriftforavsnitt"/>
              <w:rFonts w:ascii="Arial" w:hAnsi="Arial" w:cstheme="minorHAnsi"/>
              <w:color w:val="000000"/>
              <w:sz w:val="24"/>
              <w:szCs w:val="22"/>
            </w:rPr>
          </w:sdtEndPr>
          <w:sdtContent>
            <w:tc>
              <w:tcPr>
                <w:tcW w:w="1765" w:type="dxa"/>
                <w:gridSpan w:val="3"/>
                <w:tcBorders>
                  <w:top w:val="nil"/>
                  <w:bottom w:val="single" w:sz="4" w:space="0" w:color="auto"/>
                  <w:right w:val="single" w:sz="12" w:space="0" w:color="auto"/>
                </w:tcBorders>
              </w:tcPr>
              <w:p w14:paraId="03F0A13C" w14:textId="71EABE73" w:rsidR="004D265A" w:rsidRPr="00C3349F" w:rsidRDefault="00C24553" w:rsidP="00BA1711">
                <w:pPr>
                  <w:pStyle w:val="Default"/>
                  <w:spacing w:before="40" w:after="40"/>
                  <w:rPr>
                    <w:rFonts w:asciiTheme="minorHAnsi" w:hAnsiTheme="minorHAnsi" w:cstheme="minorHAnsi"/>
                    <w:sz w:val="22"/>
                    <w:szCs w:val="22"/>
                    <w:highlight w:val="yellow"/>
                  </w:rPr>
                </w:pPr>
                <w:r>
                  <w:rPr>
                    <w:rStyle w:val="4Standardtekst"/>
                  </w:rPr>
                  <w:t>08.04.2026</w:t>
                </w:r>
              </w:p>
            </w:tc>
          </w:sdtContent>
        </w:sdt>
      </w:tr>
      <w:tr w:rsidR="00E8225E" w:rsidRPr="00BB466B" w14:paraId="774E88CF" w14:textId="77777777" w:rsidTr="00841E84">
        <w:trPr>
          <w:trHeight w:val="355"/>
          <w:jc w:val="center"/>
        </w:trPr>
        <w:tc>
          <w:tcPr>
            <w:tcW w:w="5657" w:type="dxa"/>
            <w:gridSpan w:val="5"/>
            <w:tcBorders>
              <w:left w:val="single" w:sz="12" w:space="0" w:color="auto"/>
              <w:bottom w:val="nil"/>
              <w:right w:val="single" w:sz="4" w:space="0" w:color="auto"/>
            </w:tcBorders>
          </w:tcPr>
          <w:p w14:paraId="73463359" w14:textId="77777777" w:rsidR="00E8225E" w:rsidRPr="00BB466B" w:rsidRDefault="00E8225E" w:rsidP="00BA1711">
            <w:pPr>
              <w:pStyle w:val="Default"/>
              <w:spacing w:before="40" w:after="40"/>
              <w:rPr>
                <w:rFonts w:asciiTheme="minorHAnsi" w:hAnsiTheme="minorHAnsi" w:cstheme="minorHAnsi"/>
                <w:sz w:val="22"/>
                <w:szCs w:val="22"/>
              </w:rPr>
            </w:pPr>
            <w:r w:rsidRPr="00BB466B">
              <w:rPr>
                <w:rFonts w:asciiTheme="minorHAnsi" w:hAnsiTheme="minorHAnsi" w:cstheme="minorHAnsi"/>
                <w:b/>
                <w:bCs/>
                <w:sz w:val="22"/>
                <w:szCs w:val="22"/>
              </w:rPr>
              <w:t xml:space="preserve">Oppdragsgiver: </w:t>
            </w:r>
          </w:p>
        </w:tc>
        <w:tc>
          <w:tcPr>
            <w:tcW w:w="3437" w:type="dxa"/>
            <w:gridSpan w:val="5"/>
            <w:tcBorders>
              <w:left w:val="single" w:sz="4" w:space="0" w:color="auto"/>
              <w:bottom w:val="nil"/>
              <w:right w:val="single" w:sz="12" w:space="0" w:color="auto"/>
            </w:tcBorders>
          </w:tcPr>
          <w:p w14:paraId="09FE2E9A" w14:textId="59D41FA0" w:rsidR="00E8225E" w:rsidRPr="00BB466B" w:rsidRDefault="00E8225E" w:rsidP="00BA1711">
            <w:pPr>
              <w:pStyle w:val="Default"/>
              <w:spacing w:before="40" w:after="40"/>
              <w:rPr>
                <w:rFonts w:asciiTheme="minorHAnsi" w:hAnsiTheme="minorHAnsi" w:cstheme="minorHAnsi"/>
                <w:sz w:val="22"/>
                <w:szCs w:val="22"/>
              </w:rPr>
            </w:pPr>
            <w:r w:rsidRPr="00BB466B">
              <w:rPr>
                <w:rFonts w:asciiTheme="minorHAnsi" w:hAnsiTheme="minorHAnsi" w:cstheme="minorHAnsi"/>
                <w:b/>
                <w:bCs/>
                <w:sz w:val="22"/>
                <w:szCs w:val="22"/>
              </w:rPr>
              <w:t xml:space="preserve">Prosjekt: </w:t>
            </w:r>
          </w:p>
        </w:tc>
      </w:tr>
      <w:tr w:rsidR="00013768" w:rsidRPr="00BB466B" w14:paraId="4CC5C6D4" w14:textId="77777777" w:rsidTr="00330B9E">
        <w:trPr>
          <w:trHeight w:val="993"/>
          <w:jc w:val="center"/>
        </w:trPr>
        <w:tc>
          <w:tcPr>
            <w:tcW w:w="2828" w:type="dxa"/>
            <w:gridSpan w:val="4"/>
            <w:tcBorders>
              <w:top w:val="nil"/>
              <w:left w:val="single" w:sz="12" w:space="0" w:color="auto"/>
              <w:right w:val="nil"/>
            </w:tcBorders>
            <w:vAlign w:val="center"/>
          </w:tcPr>
          <w:p w14:paraId="3EDF41D9" w14:textId="35F5EF01" w:rsidR="0025166D" w:rsidRPr="00BB466B" w:rsidRDefault="00692755" w:rsidP="00C05142">
            <w:pPr>
              <w:pStyle w:val="Default"/>
              <w:spacing w:before="60" w:after="60"/>
              <w:jc w:val="center"/>
              <w:rPr>
                <w:rStyle w:val="4Standardtekst"/>
              </w:rPr>
            </w:pPr>
            <w:r>
              <w:rPr>
                <w:rStyle w:val="4Standardtekst"/>
                <w:noProof/>
              </w:rPr>
              <w:drawing>
                <wp:inline distT="0" distB="0" distL="0" distR="0" wp14:anchorId="36DECEEF" wp14:editId="4C3BA2B7">
                  <wp:extent cx="1092200" cy="453390"/>
                  <wp:effectExtent l="0" t="0" r="0" b="3810"/>
                  <wp:docPr id="204494685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2200" cy="453390"/>
                          </a:xfrm>
                          <a:prstGeom prst="rect">
                            <a:avLst/>
                          </a:prstGeom>
                          <a:noFill/>
                        </pic:spPr>
                      </pic:pic>
                    </a:graphicData>
                  </a:graphic>
                </wp:inline>
              </w:drawing>
            </w:r>
          </w:p>
        </w:tc>
        <w:tc>
          <w:tcPr>
            <w:tcW w:w="2829" w:type="dxa"/>
            <w:tcBorders>
              <w:top w:val="nil"/>
              <w:left w:val="nil"/>
              <w:right w:val="single" w:sz="4" w:space="0" w:color="auto"/>
            </w:tcBorders>
          </w:tcPr>
          <w:p w14:paraId="35D6B07B" w14:textId="02759DE5" w:rsidR="00837C8A" w:rsidRPr="00A42002" w:rsidRDefault="00EC6AFA" w:rsidP="0069134F">
            <w:pPr>
              <w:pStyle w:val="Default"/>
              <w:spacing w:before="60" w:after="60"/>
              <w:rPr>
                <w:rStyle w:val="4Standardtekst"/>
                <w:rFonts w:cstheme="minorHAnsi"/>
                <w:color w:val="000000"/>
                <w:szCs w:val="22"/>
              </w:rPr>
            </w:pPr>
            <w:r>
              <w:rPr>
                <w:rStyle w:val="4Standardtekst"/>
                <w:rFonts w:cstheme="minorHAnsi"/>
                <w:b/>
                <w:bCs/>
                <w:szCs w:val="22"/>
              </w:rPr>
              <w:t>Tønsberg</w:t>
            </w:r>
            <w:r w:rsidR="000C4D65" w:rsidRPr="00A42002">
              <w:rPr>
                <w:rStyle w:val="4Standardtekst"/>
                <w:rFonts w:cstheme="minorHAnsi"/>
                <w:b/>
                <w:bCs/>
                <w:szCs w:val="22"/>
              </w:rPr>
              <w:t xml:space="preserve"> </w:t>
            </w:r>
            <w:r w:rsidR="002B1110" w:rsidRPr="00A42002">
              <w:rPr>
                <w:rStyle w:val="4Standardtekst"/>
                <w:rFonts w:cstheme="minorHAnsi"/>
                <w:b/>
                <w:bCs/>
                <w:szCs w:val="22"/>
              </w:rPr>
              <w:t>k</w:t>
            </w:r>
            <w:r w:rsidR="000C4D65" w:rsidRPr="00A42002">
              <w:rPr>
                <w:rStyle w:val="4Standardtekst"/>
                <w:rFonts w:cstheme="minorHAnsi"/>
                <w:b/>
                <w:bCs/>
                <w:szCs w:val="22"/>
              </w:rPr>
              <w:t>ommune</w:t>
            </w:r>
            <w:r w:rsidR="0069134F" w:rsidRPr="00A42002">
              <w:rPr>
                <w:rStyle w:val="4Standardtekst"/>
                <w:rFonts w:cstheme="minorHAnsi"/>
                <w:b/>
                <w:bCs/>
                <w:szCs w:val="22"/>
              </w:rPr>
              <w:br/>
            </w:r>
            <w:r w:rsidR="001C556B" w:rsidRPr="001C556B">
              <w:rPr>
                <w:rFonts w:asciiTheme="minorHAnsi" w:hAnsiTheme="minorHAnsi" w:cstheme="minorHAnsi"/>
                <w:noProof/>
                <w:sz w:val="22"/>
                <w:szCs w:val="22"/>
              </w:rPr>
              <w:t>Postboks 2410</w:t>
            </w:r>
            <w:r w:rsidR="0069134F" w:rsidRPr="00A42002">
              <w:rPr>
                <w:rFonts w:asciiTheme="minorHAnsi" w:hAnsiTheme="minorHAnsi" w:cstheme="minorHAnsi"/>
                <w:noProof/>
                <w:sz w:val="22"/>
                <w:szCs w:val="22"/>
              </w:rPr>
              <w:br/>
            </w:r>
            <w:r w:rsidR="004B3CC9" w:rsidRPr="004B3CC9">
              <w:rPr>
                <w:rFonts w:asciiTheme="minorHAnsi" w:hAnsiTheme="minorHAnsi" w:cstheme="minorHAnsi"/>
                <w:color w:val="auto"/>
                <w:sz w:val="22"/>
                <w:szCs w:val="22"/>
              </w:rPr>
              <w:t>3104 Tønsberg</w:t>
            </w:r>
          </w:p>
        </w:tc>
        <w:tc>
          <w:tcPr>
            <w:tcW w:w="3437" w:type="dxa"/>
            <w:gridSpan w:val="5"/>
            <w:tcBorders>
              <w:top w:val="nil"/>
              <w:left w:val="single" w:sz="4" w:space="0" w:color="auto"/>
              <w:right w:val="single" w:sz="12" w:space="0" w:color="auto"/>
            </w:tcBorders>
          </w:tcPr>
          <w:p w14:paraId="6B343442" w14:textId="3D9DE1D4" w:rsidR="0025166D" w:rsidRPr="00BB466B" w:rsidRDefault="00000000" w:rsidP="004528F7">
            <w:pPr>
              <w:pStyle w:val="Default"/>
              <w:spacing w:before="60" w:after="60"/>
              <w:jc w:val="center"/>
              <w:rPr>
                <w:rFonts w:asciiTheme="minorHAnsi" w:hAnsiTheme="minorHAnsi" w:cstheme="minorHAnsi"/>
                <w:smallCaps/>
                <w:sz w:val="23"/>
                <w:szCs w:val="23"/>
              </w:rPr>
            </w:pPr>
            <w:sdt>
              <w:sdtPr>
                <w:rPr>
                  <w:rFonts w:asciiTheme="minorHAnsi" w:hAnsiTheme="minorHAnsi" w:cstheme="minorHAnsi"/>
                  <w:b/>
                  <w:bCs/>
                  <w:caps/>
                </w:rPr>
                <w:alias w:val="Tittel"/>
                <w:tag w:val=""/>
                <w:id w:val="-1106654167"/>
                <w:placeholder>
                  <w:docPart w:val="B6715471BCB740C3B3BEC5F573DACC2E"/>
                </w:placeholder>
                <w:dataBinding w:prefixMappings="xmlns:ns0='http://purl.org/dc/elements/1.1/' xmlns:ns1='http://schemas.openxmlformats.org/package/2006/metadata/core-properties' " w:xpath="/ns1:coreProperties[1]/ns0:title[1]" w:storeItemID="{6C3C8BC8-F283-45AE-878A-BAB7291924A1}"/>
                <w:text/>
              </w:sdtPr>
              <w:sdtContent>
                <w:r w:rsidR="00E87907">
                  <w:rPr>
                    <w:rFonts w:asciiTheme="minorHAnsi" w:hAnsiTheme="minorHAnsi" w:cstheme="minorHAnsi"/>
                    <w:b/>
                    <w:bCs/>
                    <w:caps/>
                  </w:rPr>
                  <w:t>Skjeggestadåsen - Tilførselsledning</w:t>
                </w:r>
              </w:sdtContent>
            </w:sdt>
            <w:r w:rsidR="0025166D" w:rsidRPr="00BB466B">
              <w:rPr>
                <w:rFonts w:asciiTheme="minorHAnsi" w:hAnsiTheme="minorHAnsi" w:cstheme="minorHAnsi"/>
                <w:b/>
                <w:bCs/>
                <w:caps/>
              </w:rPr>
              <w:br/>
            </w:r>
            <w:sdt>
              <w:sdtPr>
                <w:rPr>
                  <w:rFonts w:asciiTheme="minorHAnsi" w:hAnsiTheme="minorHAnsi" w:cstheme="minorHAnsi"/>
                  <w:b/>
                  <w:bCs/>
                  <w:caps/>
                  <w:sz w:val="22"/>
                  <w:szCs w:val="22"/>
                </w:rPr>
                <w:alias w:val="Kategori"/>
                <w:tag w:val=""/>
                <w:id w:val="-812630258"/>
                <w:placeholder>
                  <w:docPart w:val="A8211AAE88A342ABB1975B274027466D"/>
                </w:placeholder>
                <w:dataBinding w:prefixMappings="xmlns:ns0='http://purl.org/dc/elements/1.1/' xmlns:ns1='http://schemas.openxmlformats.org/package/2006/metadata/core-properties' " w:xpath="/ns1:coreProperties[1]/ns1:category[1]" w:storeItemID="{6C3C8BC8-F283-45AE-878A-BAB7291924A1}"/>
                <w:text/>
              </w:sdtPr>
              <w:sdtContent>
                <w:r w:rsidR="007E2700">
                  <w:rPr>
                    <w:rFonts w:asciiTheme="minorHAnsi" w:hAnsiTheme="minorHAnsi" w:cstheme="minorHAnsi"/>
                    <w:b/>
                    <w:bCs/>
                    <w:caps/>
                    <w:sz w:val="22"/>
                    <w:szCs w:val="22"/>
                  </w:rPr>
                  <w:t>SHA-plan</w:t>
                </w:r>
              </w:sdtContent>
            </w:sdt>
          </w:p>
        </w:tc>
      </w:tr>
      <w:tr w:rsidR="004D265A" w:rsidRPr="00BB466B" w14:paraId="214A1CD5" w14:textId="77777777" w:rsidTr="00841E84">
        <w:trPr>
          <w:trHeight w:val="140"/>
          <w:jc w:val="center"/>
        </w:trPr>
        <w:tc>
          <w:tcPr>
            <w:tcW w:w="9094" w:type="dxa"/>
            <w:gridSpan w:val="10"/>
            <w:tcBorders>
              <w:left w:val="single" w:sz="12" w:space="0" w:color="auto"/>
              <w:bottom w:val="nil"/>
              <w:right w:val="single" w:sz="12" w:space="0" w:color="auto"/>
            </w:tcBorders>
          </w:tcPr>
          <w:p w14:paraId="5A69A0C9" w14:textId="77E8CB4D" w:rsidR="004D265A" w:rsidRPr="009C0AC2" w:rsidRDefault="004D265A" w:rsidP="00F77080">
            <w:pPr>
              <w:pStyle w:val="Default"/>
              <w:spacing w:before="40" w:after="120"/>
              <w:rPr>
                <w:rFonts w:asciiTheme="minorHAnsi" w:hAnsiTheme="minorHAnsi" w:cstheme="minorHAnsi"/>
                <w:sz w:val="22"/>
                <w:szCs w:val="22"/>
                <w:highlight w:val="yellow"/>
              </w:rPr>
            </w:pPr>
            <w:r w:rsidRPr="009C0AC2">
              <w:rPr>
                <w:rFonts w:asciiTheme="minorHAnsi" w:hAnsiTheme="minorHAnsi" w:cstheme="minorHAnsi"/>
                <w:b/>
                <w:bCs/>
                <w:sz w:val="22"/>
                <w:szCs w:val="22"/>
              </w:rPr>
              <w:t xml:space="preserve">Sammendrag: </w:t>
            </w:r>
          </w:p>
        </w:tc>
      </w:tr>
      <w:tr w:rsidR="004D265A" w:rsidRPr="00BB466B" w14:paraId="5A1469D0" w14:textId="77777777" w:rsidTr="00841E84">
        <w:trPr>
          <w:trHeight w:val="3441"/>
          <w:jc w:val="center"/>
        </w:trPr>
        <w:tc>
          <w:tcPr>
            <w:tcW w:w="9094" w:type="dxa"/>
            <w:gridSpan w:val="10"/>
            <w:tcBorders>
              <w:top w:val="nil"/>
              <w:left w:val="single" w:sz="12" w:space="0" w:color="auto"/>
              <w:bottom w:val="single" w:sz="12" w:space="0" w:color="auto"/>
              <w:right w:val="single" w:sz="12" w:space="0" w:color="auto"/>
            </w:tcBorders>
          </w:tcPr>
          <w:p w14:paraId="63637E75" w14:textId="45185BD2" w:rsidR="00250053" w:rsidRPr="009C0AC2" w:rsidRDefault="00250053" w:rsidP="00127C9D">
            <w:pPr>
              <w:pStyle w:val="Listeavsnitt"/>
              <w:spacing w:before="60" w:after="120"/>
              <w:ind w:left="0"/>
              <w:contextualSpacing w:val="0"/>
            </w:pPr>
            <w:r w:rsidRPr="009C0AC2">
              <w:rPr>
                <w:b/>
                <w:bCs/>
              </w:rPr>
              <w:t>Prosjektets art:</w:t>
            </w:r>
            <w:r w:rsidRPr="009C0AC2">
              <w:t> </w:t>
            </w:r>
            <w:r w:rsidR="004627F2" w:rsidRPr="009C0AC2">
              <w:t xml:space="preserve">Etablere ny </w:t>
            </w:r>
            <w:r w:rsidR="009B3046" w:rsidRPr="009B3046">
              <w:t>tilførselsledning til Skjeggestad trykkøkningsstasjon.</w:t>
            </w:r>
          </w:p>
          <w:p w14:paraId="79E01C16" w14:textId="650D8E4D" w:rsidR="009C0AC2" w:rsidRPr="009C0AC2" w:rsidRDefault="00250053" w:rsidP="00127C9D">
            <w:pPr>
              <w:pStyle w:val="Listeavsnitt"/>
              <w:spacing w:before="60" w:after="120"/>
              <w:ind w:left="0"/>
              <w:contextualSpacing w:val="0"/>
            </w:pPr>
            <w:r w:rsidRPr="009C0AC2">
              <w:rPr>
                <w:b/>
                <w:bCs/>
              </w:rPr>
              <w:t>Prosjekt:</w:t>
            </w:r>
            <w:r w:rsidRPr="009C0AC2">
              <w:t> </w:t>
            </w:r>
            <w:r w:rsidR="009C0AC2" w:rsidRPr="009C0AC2">
              <w:t>Tønsberg kommune planlegger oppgraderinger av ledningsnettet på</w:t>
            </w:r>
            <w:r w:rsidR="009B3046">
              <w:t xml:space="preserve"> Skjeggestadåsen</w:t>
            </w:r>
            <w:r w:rsidR="009C0AC2" w:rsidRPr="009C0AC2">
              <w:t>.</w:t>
            </w:r>
            <w:r w:rsidR="00982825">
              <w:t xml:space="preserve"> </w:t>
            </w:r>
            <w:r w:rsidR="00982825" w:rsidRPr="006D6C43">
              <w:t>Eksisterende vannledning med dimensjon VL160 planlegges erstattet med ny vannledning i dimensjon Ø225</w:t>
            </w:r>
            <w:r w:rsidR="00982825" w:rsidRPr="006D6C43">
              <w:rPr>
                <w:rFonts w:cstheme="minorHAnsi"/>
              </w:rPr>
              <w:t>, samt ny VL355 PE som omlegging av eks. VL315 PVC</w:t>
            </w:r>
            <w:r w:rsidR="00982825" w:rsidRPr="006D6C43">
              <w:t>. Ledningen etableres hovedsakelig ved bruk av NoDig-metode, med etablering av innførings- og mottaksgroper.</w:t>
            </w:r>
          </w:p>
          <w:p w14:paraId="00411372" w14:textId="2281577E" w:rsidR="00250053" w:rsidRPr="009C0AC2" w:rsidRDefault="00250053" w:rsidP="00127C9D">
            <w:pPr>
              <w:pStyle w:val="Listeavsnitt"/>
              <w:spacing w:before="60" w:after="120"/>
              <w:ind w:left="0"/>
              <w:contextualSpacing w:val="0"/>
              <w:rPr>
                <w:b/>
                <w:bCs/>
              </w:rPr>
            </w:pPr>
            <w:r w:rsidRPr="009C0AC2">
              <w:rPr>
                <w:b/>
                <w:bCs/>
              </w:rPr>
              <w:t>SHA-planens hovedinnhold:</w:t>
            </w:r>
          </w:p>
          <w:p w14:paraId="6EE39962" w14:textId="77777777" w:rsidR="00AD6EBC" w:rsidRPr="009C0AC2" w:rsidRDefault="00AD6EBC" w:rsidP="0090213D">
            <w:pPr>
              <w:pStyle w:val="Listeavsnitt"/>
              <w:numPr>
                <w:ilvl w:val="0"/>
                <w:numId w:val="10"/>
              </w:numPr>
              <w:spacing w:before="60" w:after="120" w:line="240" w:lineRule="auto"/>
              <w:ind w:left="584" w:hanging="357"/>
              <w:contextualSpacing w:val="0"/>
            </w:pPr>
            <w:r w:rsidRPr="00982825">
              <w:rPr>
                <w:b/>
                <w:bCs/>
              </w:rPr>
              <w:t>Organisering:</w:t>
            </w:r>
            <w:r w:rsidRPr="009C0AC2">
              <w:t xml:space="preserve"> Oversikt over prosjektets organisasjonsstruktur, med roller og ansvarsfordeling mellom byggherre, prosjektledelse, entreprenører og underleverandører.</w:t>
            </w:r>
          </w:p>
          <w:p w14:paraId="2C2C16F3" w14:textId="77777777" w:rsidR="001C6CF4" w:rsidRPr="009C0AC2" w:rsidRDefault="001C6CF4" w:rsidP="0090213D">
            <w:pPr>
              <w:pStyle w:val="Listeavsnitt"/>
              <w:numPr>
                <w:ilvl w:val="0"/>
                <w:numId w:val="10"/>
              </w:numPr>
              <w:spacing w:before="60" w:after="120" w:line="240" w:lineRule="auto"/>
              <w:ind w:left="584" w:hanging="357"/>
              <w:contextualSpacing w:val="0"/>
            </w:pPr>
            <w:r w:rsidRPr="00982825">
              <w:rPr>
                <w:b/>
                <w:bCs/>
              </w:rPr>
              <w:t>Fremdriftsplan:</w:t>
            </w:r>
            <w:r w:rsidRPr="009C0AC2">
              <w:t xml:space="preserve"> Detaljert plan for når og hvor ulike arbeidsoperasjoner utføres, med vekt på koordinerte arbeidsoperasjoner for å redusere risiko for arbeidstakere.</w:t>
            </w:r>
          </w:p>
          <w:p w14:paraId="6CC22EBD" w14:textId="77777777" w:rsidR="0021300D" w:rsidRPr="009C0AC2" w:rsidRDefault="0021300D" w:rsidP="0090213D">
            <w:pPr>
              <w:pStyle w:val="Listeavsnitt"/>
              <w:numPr>
                <w:ilvl w:val="0"/>
                <w:numId w:val="10"/>
              </w:numPr>
              <w:spacing w:before="60" w:after="120" w:line="240" w:lineRule="auto"/>
              <w:ind w:left="584" w:hanging="357"/>
              <w:contextualSpacing w:val="0"/>
            </w:pPr>
            <w:r w:rsidRPr="00982825">
              <w:rPr>
                <w:b/>
                <w:bCs/>
              </w:rPr>
              <w:t>Spesifikke tiltak:</w:t>
            </w:r>
            <w:r w:rsidRPr="009C0AC2">
              <w:t xml:space="preserve"> Identifisering og beskrivelse av risikofylte arbeidsoperasjoner med tilhørende tiltak for å beskytte liv og helse. Risiko vurderes med utgangspunkt i sannsynlighet og konsekvens, plassert i en risikomatrise, hvor tiltak reduserer restrisiko.</w:t>
            </w:r>
          </w:p>
          <w:p w14:paraId="465DBAC7" w14:textId="77777777" w:rsidR="00C5136C" w:rsidRPr="009C0AC2" w:rsidRDefault="00C5136C" w:rsidP="0090213D">
            <w:pPr>
              <w:pStyle w:val="Listeavsnitt"/>
              <w:numPr>
                <w:ilvl w:val="0"/>
                <w:numId w:val="10"/>
              </w:numPr>
              <w:spacing w:before="60" w:after="120" w:line="240" w:lineRule="auto"/>
              <w:ind w:left="584" w:hanging="357"/>
              <w:contextualSpacing w:val="0"/>
            </w:pPr>
            <w:r w:rsidRPr="00982825">
              <w:rPr>
                <w:b/>
                <w:bCs/>
              </w:rPr>
              <w:t>Rutiner for avviksbehandling:</w:t>
            </w:r>
            <w:r w:rsidRPr="009C0AC2">
              <w:t xml:space="preserve"> Klare prosedyrer for hvordan avvik meldes, vurderes og følges opp. SHA-planen oppdateres ved endringer som påvirker sikkerhet eller arbeidsmiljø, og oppdateringer distribueres til alle involverte parter.</w:t>
            </w:r>
          </w:p>
          <w:p w14:paraId="23A50D6C" w14:textId="77777777" w:rsidR="000176EC" w:rsidRPr="009C0AC2" w:rsidRDefault="000176EC" w:rsidP="0090213D">
            <w:pPr>
              <w:pStyle w:val="Listeavsnitt"/>
              <w:numPr>
                <w:ilvl w:val="0"/>
                <w:numId w:val="10"/>
              </w:numPr>
              <w:spacing w:before="60" w:after="120" w:line="240" w:lineRule="auto"/>
              <w:ind w:left="584" w:hanging="357"/>
              <w:contextualSpacing w:val="0"/>
            </w:pPr>
            <w:r w:rsidRPr="00982825">
              <w:rPr>
                <w:b/>
                <w:bCs/>
              </w:rPr>
              <w:t>Varslingsplan:</w:t>
            </w:r>
            <w:r w:rsidRPr="009C0AC2">
              <w:t xml:space="preserve"> Nødnumre og varsling ved ulykker eller hendelser, samt informasjon om hvilke opplysninger som skal gis ved varsling.</w:t>
            </w:r>
          </w:p>
          <w:p w14:paraId="3340DABE" w14:textId="60F2CD9F" w:rsidR="00B33508" w:rsidRPr="009C0AC2" w:rsidRDefault="00185016" w:rsidP="00127C9D">
            <w:pPr>
              <w:spacing w:before="60" w:after="120" w:line="240" w:lineRule="auto"/>
            </w:pPr>
            <w:r w:rsidRPr="009C0AC2">
              <w:t>SHA-planen skal være tilgjengelig for alle arbeidstakere og arbeidsgivere på byggeplassen, og skal følge byggherreforskriftens krav for sikkerhet, helse og arbeidsmiljø i bygge- og anleggsprosjekter.</w:t>
            </w:r>
          </w:p>
        </w:tc>
      </w:tr>
      <w:tr w:rsidR="008D546C" w:rsidRPr="00BB466B" w14:paraId="1E462B79" w14:textId="77777777" w:rsidTr="008D546C">
        <w:trPr>
          <w:trHeight w:val="87"/>
          <w:jc w:val="center"/>
        </w:trPr>
        <w:tc>
          <w:tcPr>
            <w:tcW w:w="2112" w:type="dxa"/>
            <w:gridSpan w:val="3"/>
            <w:tcBorders>
              <w:top w:val="single" w:sz="12" w:space="0" w:color="auto"/>
              <w:left w:val="single" w:sz="12" w:space="0" w:color="auto"/>
              <w:bottom w:val="single" w:sz="4" w:space="0" w:color="auto"/>
            </w:tcBorders>
          </w:tcPr>
          <w:p w14:paraId="7D57EA26" w14:textId="1633622D" w:rsidR="008D546C" w:rsidRPr="009C0AC2" w:rsidRDefault="008D546C" w:rsidP="00330B9E">
            <w:pPr>
              <w:pStyle w:val="Default"/>
              <w:spacing w:before="40" w:after="40"/>
              <w:rPr>
                <w:rFonts w:asciiTheme="minorHAnsi" w:hAnsiTheme="minorHAnsi" w:cstheme="minorHAnsi"/>
                <w:b/>
                <w:sz w:val="22"/>
                <w:szCs w:val="22"/>
              </w:rPr>
            </w:pPr>
            <w:r w:rsidRPr="009C0AC2">
              <w:rPr>
                <w:rFonts w:asciiTheme="minorHAnsi" w:hAnsiTheme="minorHAnsi" w:cstheme="minorHAnsi"/>
                <w:b/>
                <w:sz w:val="22"/>
                <w:szCs w:val="22"/>
              </w:rPr>
              <w:t>Utarbeidet av:</w:t>
            </w:r>
          </w:p>
        </w:tc>
        <w:tc>
          <w:tcPr>
            <w:tcW w:w="6982" w:type="dxa"/>
            <w:gridSpan w:val="7"/>
            <w:tcBorders>
              <w:top w:val="single" w:sz="12" w:space="0" w:color="auto"/>
              <w:bottom w:val="single" w:sz="4" w:space="0" w:color="auto"/>
              <w:right w:val="single" w:sz="12" w:space="0" w:color="auto"/>
            </w:tcBorders>
          </w:tcPr>
          <w:p w14:paraId="30BEAED7" w14:textId="0596B19A" w:rsidR="008D546C" w:rsidRPr="009C0AC2" w:rsidRDefault="008D546C" w:rsidP="00330B9E">
            <w:pPr>
              <w:pStyle w:val="Default"/>
              <w:spacing w:before="40" w:after="40"/>
              <w:rPr>
                <w:rFonts w:asciiTheme="minorHAnsi" w:hAnsiTheme="minorHAnsi" w:cstheme="minorHAnsi"/>
                <w:b/>
                <w:sz w:val="22"/>
                <w:szCs w:val="22"/>
              </w:rPr>
            </w:pPr>
            <w:r w:rsidRPr="009C0AC2">
              <w:rPr>
                <w:rStyle w:val="4Standardtekst"/>
                <w:szCs w:val="22"/>
              </w:rPr>
              <w:t>Jo Inge Slydal / Ingeniør</w:t>
            </w:r>
          </w:p>
        </w:tc>
      </w:tr>
      <w:tr w:rsidR="008D546C" w:rsidRPr="00BB466B" w14:paraId="14F0A647" w14:textId="77777777" w:rsidTr="008D546C">
        <w:trPr>
          <w:trHeight w:val="87"/>
          <w:jc w:val="center"/>
        </w:trPr>
        <w:tc>
          <w:tcPr>
            <w:tcW w:w="2112" w:type="dxa"/>
            <w:gridSpan w:val="3"/>
            <w:tcBorders>
              <w:top w:val="single" w:sz="4" w:space="0" w:color="auto"/>
              <w:left w:val="single" w:sz="12" w:space="0" w:color="auto"/>
              <w:bottom w:val="single" w:sz="4" w:space="0" w:color="auto"/>
            </w:tcBorders>
          </w:tcPr>
          <w:p w14:paraId="04FE91BC" w14:textId="53DBFF79" w:rsidR="008D546C" w:rsidRPr="009C0AC2" w:rsidRDefault="008D546C" w:rsidP="00330B9E">
            <w:pPr>
              <w:pStyle w:val="Default"/>
              <w:spacing w:before="40" w:after="40"/>
              <w:rPr>
                <w:rFonts w:asciiTheme="minorHAnsi" w:hAnsiTheme="minorHAnsi" w:cstheme="minorHAnsi"/>
                <w:sz w:val="22"/>
                <w:szCs w:val="22"/>
              </w:rPr>
            </w:pPr>
            <w:r w:rsidRPr="009C0AC2">
              <w:rPr>
                <w:rFonts w:asciiTheme="minorHAnsi" w:hAnsiTheme="minorHAnsi" w:cstheme="minorHAnsi"/>
                <w:b/>
                <w:sz w:val="22"/>
                <w:szCs w:val="22"/>
              </w:rPr>
              <w:t>Kontrollert av:</w:t>
            </w:r>
          </w:p>
        </w:tc>
        <w:tc>
          <w:tcPr>
            <w:tcW w:w="6982" w:type="dxa"/>
            <w:gridSpan w:val="7"/>
            <w:tcBorders>
              <w:top w:val="single" w:sz="4" w:space="0" w:color="auto"/>
              <w:bottom w:val="single" w:sz="4" w:space="0" w:color="auto"/>
              <w:right w:val="single" w:sz="12" w:space="0" w:color="auto"/>
            </w:tcBorders>
          </w:tcPr>
          <w:p w14:paraId="3529856E" w14:textId="6340311B" w:rsidR="008D546C" w:rsidRPr="009C0AC2" w:rsidRDefault="00000000" w:rsidP="00330B9E">
            <w:pPr>
              <w:pStyle w:val="Default"/>
              <w:spacing w:before="40" w:after="40"/>
              <w:rPr>
                <w:rFonts w:asciiTheme="minorHAnsi" w:hAnsiTheme="minorHAnsi" w:cstheme="minorHAnsi"/>
                <w:b/>
                <w:sz w:val="22"/>
                <w:szCs w:val="22"/>
                <w:highlight w:val="yellow"/>
              </w:rPr>
            </w:pPr>
            <w:sdt>
              <w:sdtPr>
                <w:rPr>
                  <w:rStyle w:val="4Standardtekst"/>
                  <w:szCs w:val="22"/>
                </w:rPr>
                <w:alias w:val="Kontrollør"/>
                <w:tag w:val="Kontrollør"/>
                <w:id w:val="1897091488"/>
                <w:placeholder>
                  <w:docPart w:val="F11106BE580B4B4AAD731F7FB5D51162"/>
                </w:placeholder>
                <w:dropDownList>
                  <w:listItem w:value="Velg et element."/>
                  <w:listItem w:displayText="Fang Cai" w:value="Fang Cai"/>
                  <w:listItem w:displayText="Håvard Berget" w:value="Håvard Berget"/>
                  <w:listItem w:displayText="Martin Weiz" w:value="Martin Weiz"/>
                </w:dropDownList>
              </w:sdtPr>
              <w:sdtEndPr>
                <w:rPr>
                  <w:rStyle w:val="5Hurtigdeler"/>
                  <w:color w:val="808080"/>
                </w:rPr>
              </w:sdtEndPr>
              <w:sdtContent>
                <w:r w:rsidR="008D546C" w:rsidRPr="009C0AC2">
                  <w:rPr>
                    <w:rStyle w:val="4Standardtekst"/>
                    <w:szCs w:val="22"/>
                  </w:rPr>
                  <w:t>Martin Weiz</w:t>
                </w:r>
              </w:sdtContent>
            </w:sdt>
            <w:r w:rsidR="008D546C" w:rsidRPr="009C0AC2">
              <w:rPr>
                <w:rFonts w:asciiTheme="minorHAnsi" w:hAnsiTheme="minorHAnsi" w:cstheme="minorHAnsi"/>
                <w:sz w:val="22"/>
                <w:szCs w:val="22"/>
              </w:rPr>
              <w:t xml:space="preserve"> / </w:t>
            </w:r>
            <w:sdt>
              <w:sdtPr>
                <w:rPr>
                  <w:rStyle w:val="4Standardtekst"/>
                  <w:szCs w:val="22"/>
                </w:rPr>
                <w:alias w:val="Utdanning"/>
                <w:tag w:val="Utdanning"/>
                <w:id w:val="-1815244990"/>
                <w:placeholder>
                  <w:docPart w:val="48DE0705B6B9469295EB717BB24AAFAE"/>
                </w:placeholder>
                <w:comboBox>
                  <w:listItem w:value="Velg et element."/>
                  <w:listItem w:displayText="Ingeniør" w:value="Ingeniør"/>
                  <w:listItem w:displayText="Sivilingeniør" w:value="Sivilingeniør"/>
                  <w:listItem w:displayText="Sivilingeniør, geotekniker" w:value="Sivilingeniør, geotekniker"/>
                </w:comboBox>
              </w:sdtPr>
              <w:sdtEndPr>
                <w:rPr>
                  <w:rStyle w:val="Standardskriftforavsnitt"/>
                  <w:rFonts w:ascii="Arial" w:eastAsia="Times New Roman" w:hAnsi="Arial" w:cstheme="minorHAnsi"/>
                  <w:color w:val="000000"/>
                  <w:sz w:val="24"/>
                  <w:lang w:eastAsia="nb-NO"/>
                </w:rPr>
              </w:sdtEndPr>
              <w:sdtContent>
                <w:r w:rsidR="008D546C">
                  <w:rPr>
                    <w:rStyle w:val="4Standardtekst"/>
                    <w:szCs w:val="22"/>
                  </w:rPr>
                  <w:t>Sivilingeniør</w:t>
                </w:r>
              </w:sdtContent>
            </w:sdt>
          </w:p>
        </w:tc>
      </w:tr>
      <w:tr w:rsidR="008D546C" w:rsidRPr="00BB466B" w14:paraId="41117456" w14:textId="77777777" w:rsidTr="008D546C">
        <w:trPr>
          <w:trHeight w:val="87"/>
          <w:jc w:val="center"/>
        </w:trPr>
        <w:tc>
          <w:tcPr>
            <w:tcW w:w="2112" w:type="dxa"/>
            <w:gridSpan w:val="3"/>
            <w:tcBorders>
              <w:top w:val="single" w:sz="4" w:space="0" w:color="auto"/>
              <w:left w:val="single" w:sz="12" w:space="0" w:color="auto"/>
              <w:bottom w:val="single" w:sz="4" w:space="0" w:color="auto"/>
            </w:tcBorders>
          </w:tcPr>
          <w:p w14:paraId="6F27B90C" w14:textId="141139BF" w:rsidR="008D546C" w:rsidRPr="009C0AC2" w:rsidRDefault="008D546C" w:rsidP="00330B9E">
            <w:pPr>
              <w:pStyle w:val="Default"/>
              <w:spacing w:before="40" w:after="40"/>
              <w:rPr>
                <w:rFonts w:asciiTheme="minorHAnsi" w:hAnsiTheme="minorHAnsi" w:cstheme="minorHAnsi"/>
                <w:b/>
                <w:sz w:val="22"/>
                <w:szCs w:val="22"/>
              </w:rPr>
            </w:pPr>
            <w:r>
              <w:rPr>
                <w:rFonts w:asciiTheme="minorHAnsi" w:hAnsiTheme="minorHAnsi" w:cstheme="minorHAnsi"/>
                <w:b/>
                <w:sz w:val="22"/>
                <w:szCs w:val="22"/>
              </w:rPr>
              <w:t>Prosjekterings</w:t>
            </w:r>
            <w:r w:rsidRPr="009C0AC2">
              <w:rPr>
                <w:rFonts w:asciiTheme="minorHAnsi" w:hAnsiTheme="minorHAnsi" w:cstheme="minorHAnsi"/>
                <w:b/>
                <w:sz w:val="22"/>
                <w:szCs w:val="22"/>
              </w:rPr>
              <w:t>leder:</w:t>
            </w:r>
          </w:p>
        </w:tc>
        <w:tc>
          <w:tcPr>
            <w:tcW w:w="6982" w:type="dxa"/>
            <w:gridSpan w:val="7"/>
            <w:tcBorders>
              <w:top w:val="single" w:sz="4" w:space="0" w:color="auto"/>
              <w:bottom w:val="single" w:sz="4" w:space="0" w:color="auto"/>
              <w:right w:val="single" w:sz="12" w:space="0" w:color="auto"/>
            </w:tcBorders>
          </w:tcPr>
          <w:p w14:paraId="61F2F798" w14:textId="6088B405" w:rsidR="008D546C" w:rsidRPr="009C0AC2" w:rsidRDefault="008D546C" w:rsidP="00330B9E">
            <w:pPr>
              <w:pStyle w:val="Default"/>
              <w:spacing w:before="40" w:after="40"/>
              <w:rPr>
                <w:rFonts w:asciiTheme="minorHAnsi" w:hAnsiTheme="minorHAnsi" w:cstheme="minorHAnsi"/>
                <w:bCs/>
                <w:sz w:val="22"/>
                <w:szCs w:val="22"/>
              </w:rPr>
            </w:pPr>
            <w:r w:rsidRPr="0004371F">
              <w:rPr>
                <w:rFonts w:asciiTheme="minorHAnsi" w:hAnsiTheme="minorHAnsi" w:cstheme="minorHAnsi"/>
                <w:bCs/>
                <w:sz w:val="22"/>
                <w:szCs w:val="22"/>
              </w:rPr>
              <w:t>Preben Bringeland Hansen</w:t>
            </w:r>
          </w:p>
        </w:tc>
      </w:tr>
      <w:tr w:rsidR="00841E84" w:rsidRPr="00BB466B" w14:paraId="2CE2B082" w14:textId="77777777" w:rsidTr="00C07BAE">
        <w:trPr>
          <w:trHeight w:val="87"/>
          <w:jc w:val="center"/>
        </w:trPr>
        <w:tc>
          <w:tcPr>
            <w:tcW w:w="694" w:type="dxa"/>
            <w:tcBorders>
              <w:top w:val="single" w:sz="12" w:space="0" w:color="auto"/>
              <w:left w:val="single" w:sz="12" w:space="0" w:color="auto"/>
              <w:bottom w:val="single" w:sz="12" w:space="0" w:color="auto"/>
              <w:right w:val="single" w:sz="4" w:space="0" w:color="auto"/>
            </w:tcBorders>
            <w:shd w:val="clear" w:color="auto" w:fill="8DB3E2" w:themeFill="text2" w:themeFillTint="66"/>
            <w:vAlign w:val="center"/>
          </w:tcPr>
          <w:p w14:paraId="3D3B92A1" w14:textId="108C6831" w:rsidR="00841E84" w:rsidRPr="009C0AC2" w:rsidRDefault="00841E84" w:rsidP="00330B9E">
            <w:pPr>
              <w:pStyle w:val="Default"/>
              <w:spacing w:before="40" w:after="40"/>
              <w:jc w:val="center"/>
              <w:rPr>
                <w:rFonts w:asciiTheme="minorHAnsi" w:hAnsiTheme="minorHAnsi" w:cstheme="minorHAnsi"/>
                <w:sz w:val="22"/>
                <w:szCs w:val="22"/>
              </w:rPr>
            </w:pPr>
            <w:r w:rsidRPr="009C0AC2">
              <w:rPr>
                <w:rFonts w:asciiTheme="minorHAnsi" w:hAnsiTheme="minorHAnsi" w:cstheme="minorHAnsi"/>
                <w:b/>
                <w:sz w:val="22"/>
                <w:szCs w:val="22"/>
              </w:rPr>
              <w:t>Rev.</w:t>
            </w:r>
          </w:p>
        </w:tc>
        <w:tc>
          <w:tcPr>
            <w:tcW w:w="1276" w:type="dxa"/>
            <w:tcBorders>
              <w:top w:val="single" w:sz="12" w:space="0" w:color="auto"/>
              <w:left w:val="single" w:sz="4" w:space="0" w:color="auto"/>
              <w:bottom w:val="single" w:sz="12" w:space="0" w:color="auto"/>
              <w:right w:val="single" w:sz="4" w:space="0" w:color="auto"/>
            </w:tcBorders>
            <w:shd w:val="clear" w:color="auto" w:fill="8DB3E2" w:themeFill="text2" w:themeFillTint="66"/>
            <w:vAlign w:val="center"/>
          </w:tcPr>
          <w:p w14:paraId="31750407" w14:textId="7585E7A7" w:rsidR="00841E84" w:rsidRPr="009C0AC2" w:rsidRDefault="00841E84" w:rsidP="00330B9E">
            <w:pPr>
              <w:pStyle w:val="Default"/>
              <w:spacing w:before="40" w:after="40"/>
              <w:jc w:val="center"/>
              <w:rPr>
                <w:rFonts w:asciiTheme="minorHAnsi" w:hAnsiTheme="minorHAnsi" w:cstheme="minorHAnsi"/>
                <w:sz w:val="22"/>
                <w:szCs w:val="22"/>
              </w:rPr>
            </w:pPr>
            <w:r w:rsidRPr="009C0AC2">
              <w:rPr>
                <w:rFonts w:asciiTheme="minorHAnsi" w:hAnsiTheme="minorHAnsi" w:cstheme="minorHAnsi"/>
                <w:b/>
                <w:sz w:val="22"/>
                <w:szCs w:val="22"/>
              </w:rPr>
              <w:t>Dato</w:t>
            </w:r>
          </w:p>
        </w:tc>
        <w:tc>
          <w:tcPr>
            <w:tcW w:w="4819" w:type="dxa"/>
            <w:gridSpan w:val="4"/>
            <w:tcBorders>
              <w:top w:val="single" w:sz="12" w:space="0" w:color="auto"/>
              <w:left w:val="single" w:sz="4" w:space="0" w:color="auto"/>
              <w:bottom w:val="single" w:sz="12" w:space="0" w:color="auto"/>
              <w:right w:val="single" w:sz="4" w:space="0" w:color="auto"/>
            </w:tcBorders>
            <w:shd w:val="clear" w:color="auto" w:fill="8DB3E2" w:themeFill="text2" w:themeFillTint="66"/>
          </w:tcPr>
          <w:p w14:paraId="262233DA" w14:textId="77777777" w:rsidR="00841E84" w:rsidRPr="009C0AC2" w:rsidRDefault="00841E84" w:rsidP="00330B9E">
            <w:pPr>
              <w:pStyle w:val="Default"/>
              <w:spacing w:before="40" w:after="40"/>
              <w:rPr>
                <w:rFonts w:asciiTheme="minorHAnsi" w:hAnsiTheme="minorHAnsi" w:cstheme="minorHAnsi"/>
                <w:sz w:val="22"/>
                <w:szCs w:val="22"/>
              </w:rPr>
            </w:pPr>
            <w:r w:rsidRPr="009C0AC2">
              <w:rPr>
                <w:rFonts w:asciiTheme="minorHAnsi" w:hAnsiTheme="minorHAnsi" w:cstheme="minorHAnsi"/>
                <w:b/>
                <w:sz w:val="22"/>
                <w:szCs w:val="22"/>
              </w:rPr>
              <w:t>Revisjonen gjelder</w:t>
            </w:r>
          </w:p>
        </w:tc>
        <w:tc>
          <w:tcPr>
            <w:tcW w:w="768" w:type="dxa"/>
            <w:gridSpan w:val="2"/>
            <w:tcBorders>
              <w:top w:val="single" w:sz="12" w:space="0" w:color="auto"/>
              <w:left w:val="single" w:sz="4" w:space="0" w:color="auto"/>
              <w:bottom w:val="single" w:sz="12" w:space="0" w:color="auto"/>
              <w:right w:val="single" w:sz="4" w:space="0" w:color="auto"/>
            </w:tcBorders>
            <w:shd w:val="clear" w:color="auto" w:fill="8DB3E2" w:themeFill="text2" w:themeFillTint="66"/>
            <w:vAlign w:val="center"/>
          </w:tcPr>
          <w:p w14:paraId="6C039FFD" w14:textId="62460DD8" w:rsidR="00841E84" w:rsidRPr="009C0AC2" w:rsidRDefault="00094547" w:rsidP="00330B9E">
            <w:pPr>
              <w:pStyle w:val="Default"/>
              <w:spacing w:before="40" w:after="40"/>
              <w:jc w:val="center"/>
              <w:rPr>
                <w:rFonts w:asciiTheme="minorHAnsi" w:hAnsiTheme="minorHAnsi" w:cstheme="minorHAnsi"/>
                <w:b/>
                <w:bCs/>
                <w:sz w:val="22"/>
                <w:szCs w:val="22"/>
              </w:rPr>
            </w:pPr>
            <w:r w:rsidRPr="009C0AC2">
              <w:rPr>
                <w:rFonts w:asciiTheme="minorHAnsi" w:hAnsiTheme="minorHAnsi" w:cstheme="minorHAnsi"/>
                <w:b/>
                <w:bCs/>
                <w:sz w:val="22"/>
                <w:szCs w:val="22"/>
              </w:rPr>
              <w:t>EK</w:t>
            </w:r>
          </w:p>
        </w:tc>
        <w:tc>
          <w:tcPr>
            <w:tcW w:w="768" w:type="dxa"/>
            <w:tcBorders>
              <w:top w:val="single" w:sz="12" w:space="0" w:color="auto"/>
              <w:left w:val="single" w:sz="4" w:space="0" w:color="auto"/>
              <w:bottom w:val="single" w:sz="12" w:space="0" w:color="auto"/>
              <w:right w:val="single" w:sz="4" w:space="0" w:color="auto"/>
            </w:tcBorders>
            <w:shd w:val="clear" w:color="auto" w:fill="8DB3E2" w:themeFill="text2" w:themeFillTint="66"/>
            <w:vAlign w:val="center"/>
          </w:tcPr>
          <w:p w14:paraId="71285CB4" w14:textId="6C78F713" w:rsidR="00841E84" w:rsidRPr="009C0AC2" w:rsidRDefault="00094547" w:rsidP="00330B9E">
            <w:pPr>
              <w:pStyle w:val="Default"/>
              <w:spacing w:before="40" w:after="40"/>
              <w:jc w:val="center"/>
              <w:rPr>
                <w:rFonts w:asciiTheme="minorHAnsi" w:hAnsiTheme="minorHAnsi" w:cstheme="minorHAnsi"/>
                <w:b/>
                <w:bCs/>
                <w:sz w:val="22"/>
                <w:szCs w:val="22"/>
              </w:rPr>
            </w:pPr>
            <w:r w:rsidRPr="009C0AC2">
              <w:rPr>
                <w:rFonts w:asciiTheme="minorHAnsi" w:hAnsiTheme="minorHAnsi" w:cstheme="minorHAnsi"/>
                <w:b/>
                <w:bCs/>
                <w:sz w:val="22"/>
                <w:szCs w:val="22"/>
              </w:rPr>
              <w:t>SK</w:t>
            </w:r>
          </w:p>
        </w:tc>
        <w:tc>
          <w:tcPr>
            <w:tcW w:w="769" w:type="dxa"/>
            <w:tcBorders>
              <w:top w:val="single" w:sz="12" w:space="0" w:color="auto"/>
              <w:left w:val="single" w:sz="4" w:space="0" w:color="auto"/>
              <w:bottom w:val="single" w:sz="12" w:space="0" w:color="auto"/>
              <w:right w:val="single" w:sz="12" w:space="0" w:color="auto"/>
            </w:tcBorders>
            <w:shd w:val="clear" w:color="auto" w:fill="8DB3E2" w:themeFill="text2" w:themeFillTint="66"/>
            <w:vAlign w:val="center"/>
          </w:tcPr>
          <w:p w14:paraId="34794F44" w14:textId="2FBC39CE" w:rsidR="00841E84" w:rsidRPr="009C0AC2" w:rsidRDefault="00094547" w:rsidP="00330B9E">
            <w:pPr>
              <w:pStyle w:val="Default"/>
              <w:spacing w:before="40" w:after="40"/>
              <w:jc w:val="center"/>
              <w:rPr>
                <w:rFonts w:asciiTheme="minorHAnsi" w:hAnsiTheme="minorHAnsi" w:cstheme="minorHAnsi"/>
                <w:b/>
                <w:bCs/>
                <w:sz w:val="22"/>
                <w:szCs w:val="22"/>
              </w:rPr>
            </w:pPr>
            <w:r w:rsidRPr="009C0AC2">
              <w:rPr>
                <w:rFonts w:asciiTheme="minorHAnsi" w:hAnsiTheme="minorHAnsi" w:cstheme="minorHAnsi"/>
                <w:b/>
                <w:bCs/>
                <w:sz w:val="22"/>
                <w:szCs w:val="22"/>
              </w:rPr>
              <w:t>KS</w:t>
            </w:r>
          </w:p>
        </w:tc>
      </w:tr>
      <w:tr w:rsidR="008D546C" w:rsidRPr="00BB466B" w14:paraId="44166AD8" w14:textId="77777777" w:rsidTr="00C07BAE">
        <w:trPr>
          <w:trHeight w:val="87"/>
          <w:jc w:val="center"/>
        </w:trPr>
        <w:tc>
          <w:tcPr>
            <w:tcW w:w="694" w:type="dxa"/>
            <w:tcBorders>
              <w:top w:val="single" w:sz="12" w:space="0" w:color="auto"/>
              <w:left w:val="single" w:sz="12" w:space="0" w:color="auto"/>
              <w:bottom w:val="single" w:sz="4" w:space="0" w:color="auto"/>
              <w:right w:val="single" w:sz="4" w:space="0" w:color="auto"/>
            </w:tcBorders>
            <w:vAlign w:val="center"/>
          </w:tcPr>
          <w:p w14:paraId="54220DD7" w14:textId="29944D5D" w:rsidR="008D546C" w:rsidRPr="009C0AC2" w:rsidRDefault="008D546C" w:rsidP="00330B9E">
            <w:pPr>
              <w:pStyle w:val="Default"/>
              <w:spacing w:before="40" w:after="40"/>
              <w:jc w:val="center"/>
              <w:rPr>
                <w:rStyle w:val="4Standardtekst"/>
                <w:szCs w:val="22"/>
              </w:rPr>
            </w:pPr>
            <w:r w:rsidRPr="009C0AC2">
              <w:rPr>
                <w:rStyle w:val="4Standardtekst"/>
                <w:szCs w:val="22"/>
              </w:rPr>
              <w:t>0</w:t>
            </w:r>
          </w:p>
        </w:tc>
        <w:sdt>
          <w:sdtPr>
            <w:rPr>
              <w:rStyle w:val="4Standardtekst"/>
              <w:szCs w:val="22"/>
            </w:rPr>
            <w:alias w:val="Dato"/>
            <w:tag w:val="MailDate"/>
            <w:id w:val="1772665640"/>
            <w:placeholder>
              <w:docPart w:val="6DA0DB4857994B02ABB86542D4D86E3C"/>
            </w:placeholder>
            <w:dataBinding w:prefixMappings="xmlns:ns0='http://schemas.microsoft.com/office/2006/metadata/properties' xmlns:ns1='http://www.w3.org/2001/XMLSchema-instance' xmlns:ns2='http://schemas.microsoft.com/office/infopath/2007/PartnerControls' xmlns:ns3='3d79f7f2-1b0d-4edb-acfe-fd158ac561f1' xmlns:ns4='91d09227-a456-449c-9f9d-d748511f5c1c' xmlns:ns5='e739050d-d5dd-45c4-a355-b4ecbc0ce337' " w:xpath="/ns0:properties[1]/documentManagement[1]/ns3:MailDate[1]" w:storeItemID="{00000000-0000-0000-0000-000000000000}"/>
            <w:date w:fullDate="2026-04-08T00:00:00Z">
              <w:dateFormat w:val="dd.MM.yyyy"/>
              <w:lid w:val="nb-NO"/>
              <w:storeMappedDataAs w:val="dateTime"/>
              <w:calendar w:val="gregorian"/>
            </w:date>
          </w:sdtPr>
          <w:sdtContent>
            <w:tc>
              <w:tcPr>
                <w:tcW w:w="1276" w:type="dxa"/>
                <w:tcBorders>
                  <w:top w:val="single" w:sz="12" w:space="0" w:color="auto"/>
                  <w:left w:val="single" w:sz="4" w:space="0" w:color="auto"/>
                  <w:bottom w:val="single" w:sz="4" w:space="0" w:color="auto"/>
                  <w:right w:val="single" w:sz="4" w:space="0" w:color="auto"/>
                </w:tcBorders>
                <w:vAlign w:val="center"/>
              </w:tcPr>
              <w:p w14:paraId="3979CE18" w14:textId="2C0A7C63" w:rsidR="008D546C" w:rsidRPr="009C0AC2" w:rsidRDefault="008D546C" w:rsidP="00330B9E">
                <w:pPr>
                  <w:pStyle w:val="Default"/>
                  <w:spacing w:before="40" w:after="40"/>
                  <w:jc w:val="center"/>
                  <w:rPr>
                    <w:rStyle w:val="4Standardtekst"/>
                    <w:szCs w:val="22"/>
                  </w:rPr>
                </w:pPr>
                <w:r>
                  <w:rPr>
                    <w:rStyle w:val="4Standardtekst"/>
                    <w:szCs w:val="22"/>
                  </w:rPr>
                  <w:t>08.04.2026</w:t>
                </w:r>
              </w:p>
            </w:tc>
          </w:sdtContent>
        </w:sdt>
        <w:tc>
          <w:tcPr>
            <w:tcW w:w="4819" w:type="dxa"/>
            <w:gridSpan w:val="4"/>
            <w:tcBorders>
              <w:top w:val="single" w:sz="12" w:space="0" w:color="auto"/>
              <w:left w:val="single" w:sz="4" w:space="0" w:color="auto"/>
              <w:right w:val="single" w:sz="4" w:space="0" w:color="auto"/>
            </w:tcBorders>
          </w:tcPr>
          <w:p w14:paraId="25A8DEA5" w14:textId="6473BCA9" w:rsidR="008D546C" w:rsidRPr="009C0AC2" w:rsidRDefault="008D546C" w:rsidP="00330B9E">
            <w:pPr>
              <w:pStyle w:val="Default"/>
              <w:spacing w:before="40" w:after="40"/>
              <w:rPr>
                <w:rStyle w:val="4Standardtekst"/>
                <w:szCs w:val="22"/>
              </w:rPr>
            </w:pPr>
            <w:r w:rsidRPr="009C0AC2">
              <w:rPr>
                <w:rStyle w:val="4Standardtekst"/>
                <w:szCs w:val="22"/>
              </w:rPr>
              <w:t>Førstegangsleveranse</w:t>
            </w:r>
          </w:p>
        </w:tc>
        <w:tc>
          <w:tcPr>
            <w:tcW w:w="768" w:type="dxa"/>
            <w:gridSpan w:val="2"/>
            <w:tcBorders>
              <w:top w:val="single" w:sz="12" w:space="0" w:color="auto"/>
              <w:left w:val="single" w:sz="4" w:space="0" w:color="auto"/>
              <w:right w:val="single" w:sz="4" w:space="0" w:color="auto"/>
            </w:tcBorders>
            <w:vAlign w:val="center"/>
          </w:tcPr>
          <w:p w14:paraId="5A7218E3" w14:textId="05DF4EE1" w:rsidR="008D546C" w:rsidRPr="009C0AC2" w:rsidRDefault="008D546C" w:rsidP="00330B9E">
            <w:pPr>
              <w:pStyle w:val="Default"/>
              <w:spacing w:before="40" w:after="40"/>
              <w:jc w:val="center"/>
              <w:rPr>
                <w:rStyle w:val="4Standardtekst"/>
                <w:szCs w:val="22"/>
              </w:rPr>
            </w:pPr>
            <w:r>
              <w:rPr>
                <w:rStyle w:val="4Standardtekst"/>
                <w:szCs w:val="22"/>
              </w:rPr>
              <w:t>JIS</w:t>
            </w:r>
          </w:p>
        </w:tc>
        <w:tc>
          <w:tcPr>
            <w:tcW w:w="768" w:type="dxa"/>
            <w:tcBorders>
              <w:top w:val="single" w:sz="12" w:space="0" w:color="auto"/>
              <w:left w:val="single" w:sz="4" w:space="0" w:color="auto"/>
              <w:right w:val="single" w:sz="4" w:space="0" w:color="auto"/>
            </w:tcBorders>
            <w:vAlign w:val="center"/>
          </w:tcPr>
          <w:p w14:paraId="10E43228" w14:textId="36D00844" w:rsidR="008D546C" w:rsidRPr="009C0AC2" w:rsidRDefault="008D546C" w:rsidP="00330B9E">
            <w:pPr>
              <w:pStyle w:val="Default"/>
              <w:spacing w:before="40" w:after="40"/>
              <w:jc w:val="center"/>
              <w:rPr>
                <w:rStyle w:val="4Standardtekst"/>
                <w:szCs w:val="22"/>
              </w:rPr>
            </w:pPr>
            <w:r w:rsidRPr="009C0AC2">
              <w:rPr>
                <w:rStyle w:val="4Standardtekst"/>
                <w:szCs w:val="22"/>
              </w:rPr>
              <w:t>MAW</w:t>
            </w:r>
          </w:p>
        </w:tc>
        <w:tc>
          <w:tcPr>
            <w:tcW w:w="769" w:type="dxa"/>
            <w:tcBorders>
              <w:top w:val="single" w:sz="12" w:space="0" w:color="auto"/>
              <w:left w:val="single" w:sz="4" w:space="0" w:color="auto"/>
              <w:bottom w:val="single" w:sz="4" w:space="0" w:color="auto"/>
              <w:right w:val="single" w:sz="12" w:space="0" w:color="auto"/>
            </w:tcBorders>
            <w:vAlign w:val="center"/>
          </w:tcPr>
          <w:p w14:paraId="1D64EE4B" w14:textId="3D3CC1C7" w:rsidR="008D546C" w:rsidRPr="009C0AC2" w:rsidRDefault="008D546C" w:rsidP="00330B9E">
            <w:pPr>
              <w:pStyle w:val="Default"/>
              <w:spacing w:before="40" w:after="40"/>
              <w:jc w:val="center"/>
              <w:rPr>
                <w:rStyle w:val="4Standardtekst"/>
                <w:szCs w:val="22"/>
              </w:rPr>
            </w:pPr>
            <w:r>
              <w:rPr>
                <w:rStyle w:val="4Standardtekst"/>
                <w:szCs w:val="22"/>
              </w:rPr>
              <w:t>PBH</w:t>
            </w:r>
          </w:p>
        </w:tc>
      </w:tr>
      <w:tr w:rsidR="00841E84" w:rsidRPr="00BB466B" w14:paraId="323F4A21" w14:textId="77777777" w:rsidTr="00C07BAE">
        <w:trPr>
          <w:trHeight w:val="87"/>
          <w:jc w:val="center"/>
        </w:trPr>
        <w:tc>
          <w:tcPr>
            <w:tcW w:w="694" w:type="dxa"/>
            <w:tcBorders>
              <w:top w:val="single" w:sz="4" w:space="0" w:color="auto"/>
              <w:left w:val="single" w:sz="12" w:space="0" w:color="auto"/>
              <w:bottom w:val="single" w:sz="12" w:space="0" w:color="auto"/>
              <w:right w:val="single" w:sz="4" w:space="0" w:color="auto"/>
            </w:tcBorders>
            <w:vAlign w:val="center"/>
          </w:tcPr>
          <w:p w14:paraId="2B0DB1C4" w14:textId="77777777" w:rsidR="00841E84" w:rsidRPr="009C0AC2" w:rsidRDefault="00841E84" w:rsidP="00330B9E">
            <w:pPr>
              <w:pStyle w:val="Default"/>
              <w:spacing w:before="40" w:after="40"/>
              <w:jc w:val="center"/>
              <w:rPr>
                <w:rStyle w:val="4Standardtekst"/>
                <w:szCs w:val="22"/>
              </w:rPr>
            </w:pPr>
          </w:p>
        </w:tc>
        <w:tc>
          <w:tcPr>
            <w:tcW w:w="1276" w:type="dxa"/>
            <w:tcBorders>
              <w:top w:val="single" w:sz="4" w:space="0" w:color="auto"/>
              <w:left w:val="single" w:sz="4" w:space="0" w:color="auto"/>
              <w:bottom w:val="single" w:sz="12" w:space="0" w:color="auto"/>
              <w:right w:val="single" w:sz="4" w:space="0" w:color="auto"/>
            </w:tcBorders>
            <w:vAlign w:val="center"/>
          </w:tcPr>
          <w:p w14:paraId="4769891D" w14:textId="77777777" w:rsidR="00841E84" w:rsidRPr="009C0AC2" w:rsidRDefault="00841E84" w:rsidP="00330B9E">
            <w:pPr>
              <w:pStyle w:val="Default"/>
              <w:spacing w:before="40" w:after="40"/>
              <w:jc w:val="center"/>
              <w:rPr>
                <w:rStyle w:val="4Standardtekst"/>
                <w:szCs w:val="22"/>
              </w:rPr>
            </w:pPr>
          </w:p>
        </w:tc>
        <w:tc>
          <w:tcPr>
            <w:tcW w:w="4819" w:type="dxa"/>
            <w:gridSpan w:val="4"/>
            <w:tcBorders>
              <w:left w:val="single" w:sz="4" w:space="0" w:color="auto"/>
              <w:bottom w:val="single" w:sz="12" w:space="0" w:color="auto"/>
              <w:right w:val="single" w:sz="4" w:space="0" w:color="auto"/>
            </w:tcBorders>
          </w:tcPr>
          <w:p w14:paraId="47CF6759" w14:textId="77777777" w:rsidR="00841E84" w:rsidRPr="009C0AC2" w:rsidRDefault="00841E84" w:rsidP="00330B9E">
            <w:pPr>
              <w:pStyle w:val="Default"/>
              <w:spacing w:before="40" w:after="40"/>
              <w:rPr>
                <w:rStyle w:val="4Standardtekst"/>
                <w:szCs w:val="22"/>
              </w:rPr>
            </w:pPr>
          </w:p>
        </w:tc>
        <w:tc>
          <w:tcPr>
            <w:tcW w:w="768" w:type="dxa"/>
            <w:gridSpan w:val="2"/>
            <w:tcBorders>
              <w:left w:val="single" w:sz="4" w:space="0" w:color="auto"/>
              <w:bottom w:val="single" w:sz="12" w:space="0" w:color="auto"/>
              <w:right w:val="single" w:sz="4" w:space="0" w:color="auto"/>
            </w:tcBorders>
            <w:vAlign w:val="center"/>
          </w:tcPr>
          <w:p w14:paraId="7ABC982C" w14:textId="77777777" w:rsidR="00841E84" w:rsidRPr="009C0AC2" w:rsidRDefault="00841E84" w:rsidP="00330B9E">
            <w:pPr>
              <w:pStyle w:val="Default"/>
              <w:spacing w:before="40" w:after="40"/>
              <w:jc w:val="center"/>
              <w:rPr>
                <w:rStyle w:val="4Standardtekst"/>
                <w:szCs w:val="22"/>
              </w:rPr>
            </w:pPr>
          </w:p>
        </w:tc>
        <w:tc>
          <w:tcPr>
            <w:tcW w:w="768" w:type="dxa"/>
            <w:tcBorders>
              <w:left w:val="single" w:sz="4" w:space="0" w:color="auto"/>
              <w:bottom w:val="single" w:sz="12" w:space="0" w:color="auto"/>
              <w:right w:val="single" w:sz="4" w:space="0" w:color="auto"/>
            </w:tcBorders>
            <w:vAlign w:val="center"/>
          </w:tcPr>
          <w:p w14:paraId="36BE005E" w14:textId="49EA97D3" w:rsidR="00841E84" w:rsidRPr="009C0AC2" w:rsidRDefault="00841E84" w:rsidP="00330B9E">
            <w:pPr>
              <w:pStyle w:val="Default"/>
              <w:spacing w:before="40" w:after="40"/>
              <w:jc w:val="center"/>
              <w:rPr>
                <w:rStyle w:val="4Standardtekst"/>
                <w:szCs w:val="22"/>
              </w:rPr>
            </w:pPr>
          </w:p>
        </w:tc>
        <w:tc>
          <w:tcPr>
            <w:tcW w:w="769" w:type="dxa"/>
            <w:tcBorders>
              <w:top w:val="single" w:sz="4" w:space="0" w:color="auto"/>
              <w:left w:val="single" w:sz="4" w:space="0" w:color="auto"/>
              <w:bottom w:val="single" w:sz="12" w:space="0" w:color="auto"/>
              <w:right w:val="single" w:sz="12" w:space="0" w:color="auto"/>
            </w:tcBorders>
            <w:vAlign w:val="center"/>
          </w:tcPr>
          <w:p w14:paraId="3220E007" w14:textId="77777777" w:rsidR="00841E84" w:rsidRPr="009C0AC2" w:rsidRDefault="00841E84" w:rsidP="00330B9E">
            <w:pPr>
              <w:pStyle w:val="Default"/>
              <w:spacing w:before="40" w:after="40"/>
              <w:jc w:val="center"/>
              <w:rPr>
                <w:rStyle w:val="4Standardtekst"/>
                <w:szCs w:val="22"/>
              </w:rPr>
            </w:pPr>
          </w:p>
        </w:tc>
      </w:tr>
      <w:tr w:rsidR="00384A23" w:rsidRPr="00BB466B" w14:paraId="37540946" w14:textId="77777777" w:rsidTr="00841E84">
        <w:trPr>
          <w:trHeight w:val="87"/>
          <w:jc w:val="center"/>
        </w:trPr>
        <w:tc>
          <w:tcPr>
            <w:tcW w:w="5657" w:type="dxa"/>
            <w:gridSpan w:val="5"/>
            <w:tcBorders>
              <w:top w:val="single" w:sz="12" w:space="0" w:color="auto"/>
              <w:left w:val="single" w:sz="12" w:space="0" w:color="auto"/>
              <w:bottom w:val="nil"/>
              <w:right w:val="nil"/>
            </w:tcBorders>
            <w:vAlign w:val="center"/>
          </w:tcPr>
          <w:p w14:paraId="4A933A69" w14:textId="692BFDD3" w:rsidR="00384A23" w:rsidRPr="009C0AC2" w:rsidRDefault="00384A23" w:rsidP="007A3635">
            <w:pPr>
              <w:pStyle w:val="Default"/>
              <w:spacing w:before="40" w:after="40"/>
              <w:jc w:val="right"/>
              <w:rPr>
                <w:rFonts w:asciiTheme="minorHAnsi" w:hAnsiTheme="minorHAnsi" w:cstheme="minorHAnsi"/>
                <w:sz w:val="22"/>
                <w:szCs w:val="22"/>
              </w:rPr>
            </w:pPr>
            <w:r w:rsidRPr="009C0AC2">
              <w:rPr>
                <w:noProof/>
                <w:sz w:val="22"/>
                <w:szCs w:val="22"/>
              </w:rPr>
              <w:drawing>
                <wp:inline distT="0" distB="0" distL="0" distR="0" wp14:anchorId="57B57293" wp14:editId="66F952F5">
                  <wp:extent cx="2160000" cy="427091"/>
                  <wp:effectExtent l="0" t="0" r="0" b="0"/>
                  <wp:docPr id="1548493456" name="Bilde 1548493456" descr="Et bilde som inneholder tekst,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75061" name="Bilde 2" descr="Et bilde som inneholder tekst, Font, logo, Grafikk&#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60000" cy="427091"/>
                          </a:xfrm>
                          <a:prstGeom prst="rect">
                            <a:avLst/>
                          </a:prstGeom>
                        </pic:spPr>
                      </pic:pic>
                    </a:graphicData>
                  </a:graphic>
                </wp:inline>
              </w:drawing>
            </w:r>
          </w:p>
        </w:tc>
        <w:tc>
          <w:tcPr>
            <w:tcW w:w="3437" w:type="dxa"/>
            <w:gridSpan w:val="5"/>
            <w:tcBorders>
              <w:top w:val="single" w:sz="12" w:space="0" w:color="auto"/>
              <w:left w:val="nil"/>
              <w:bottom w:val="nil"/>
              <w:right w:val="single" w:sz="12" w:space="0" w:color="auto"/>
            </w:tcBorders>
          </w:tcPr>
          <w:p w14:paraId="73B4014A" w14:textId="77777777" w:rsidR="00384A23" w:rsidRPr="009C0AC2" w:rsidRDefault="00384A23" w:rsidP="007A3635">
            <w:pPr>
              <w:pStyle w:val="Bunntekst"/>
              <w:spacing w:before="40" w:after="40"/>
              <w:rPr>
                <w:rFonts w:cstheme="minorHAnsi"/>
                <w:lang w:val="en-US"/>
              </w:rPr>
            </w:pPr>
            <w:r w:rsidRPr="009C0AC2">
              <w:rPr>
                <w:rFonts w:cstheme="minorHAnsi"/>
                <w:lang w:val="en-US"/>
              </w:rPr>
              <w:t>Envidan AS</w:t>
            </w:r>
          </w:p>
          <w:p w14:paraId="00C7893A" w14:textId="77777777" w:rsidR="00D36131" w:rsidRPr="009C0AC2" w:rsidRDefault="00D36131" w:rsidP="00D36131">
            <w:pPr>
              <w:pStyle w:val="Bunntekst"/>
              <w:spacing w:before="20" w:after="20"/>
              <w:rPr>
                <w:rFonts w:cstheme="minorHAnsi"/>
                <w:lang w:val="en-US"/>
              </w:rPr>
            </w:pPr>
            <w:proofErr w:type="spellStart"/>
            <w:r w:rsidRPr="009C0AC2">
              <w:rPr>
                <w:rFonts w:cstheme="minorHAnsi"/>
                <w:lang w:val="en-US"/>
              </w:rPr>
              <w:t>Søndre</w:t>
            </w:r>
            <w:proofErr w:type="spellEnd"/>
            <w:r w:rsidRPr="009C0AC2">
              <w:rPr>
                <w:rFonts w:cstheme="minorHAnsi"/>
                <w:lang w:val="en-US"/>
              </w:rPr>
              <w:t xml:space="preserve"> </w:t>
            </w:r>
            <w:proofErr w:type="spellStart"/>
            <w:r w:rsidRPr="009C0AC2">
              <w:rPr>
                <w:rFonts w:cstheme="minorHAnsi"/>
                <w:lang w:val="en-US"/>
              </w:rPr>
              <w:t>Kullerød</w:t>
            </w:r>
            <w:proofErr w:type="spellEnd"/>
            <w:r w:rsidRPr="009C0AC2">
              <w:rPr>
                <w:rFonts w:cstheme="minorHAnsi"/>
                <w:lang w:val="en-US"/>
              </w:rPr>
              <w:t xml:space="preserve"> 4A</w:t>
            </w:r>
          </w:p>
          <w:p w14:paraId="0D34A2BE" w14:textId="1A12870C" w:rsidR="00384A23" w:rsidRPr="009C0AC2" w:rsidRDefault="00D36131" w:rsidP="007A3635">
            <w:pPr>
              <w:pStyle w:val="Bunntekst"/>
              <w:spacing w:before="40" w:after="40"/>
              <w:rPr>
                <w:rFonts w:cstheme="minorHAnsi"/>
                <w:lang w:val="en-US"/>
              </w:rPr>
            </w:pPr>
            <w:r w:rsidRPr="009C0AC2">
              <w:rPr>
                <w:rFonts w:cstheme="minorHAnsi"/>
              </w:rPr>
              <w:t>NO-3241 Sandefjord</w:t>
            </w:r>
          </w:p>
        </w:tc>
      </w:tr>
      <w:tr w:rsidR="00384A23" w:rsidRPr="00BB466B" w14:paraId="2CB3A50B" w14:textId="77777777" w:rsidTr="00841E84">
        <w:trPr>
          <w:trHeight w:val="87"/>
          <w:jc w:val="center"/>
        </w:trPr>
        <w:tc>
          <w:tcPr>
            <w:tcW w:w="5657" w:type="dxa"/>
            <w:gridSpan w:val="5"/>
            <w:tcBorders>
              <w:top w:val="nil"/>
              <w:left w:val="single" w:sz="12" w:space="0" w:color="auto"/>
              <w:bottom w:val="single" w:sz="12" w:space="0" w:color="auto"/>
              <w:right w:val="nil"/>
            </w:tcBorders>
          </w:tcPr>
          <w:p w14:paraId="3A237B1A" w14:textId="77777777" w:rsidR="00384A23" w:rsidRPr="009C0AC2" w:rsidRDefault="00384A23" w:rsidP="007A3635">
            <w:pPr>
              <w:pStyle w:val="Bunntekst"/>
              <w:spacing w:before="40" w:after="40"/>
              <w:jc w:val="right"/>
              <w:rPr>
                <w:rFonts w:cstheme="minorHAnsi"/>
              </w:rPr>
            </w:pPr>
            <w:r w:rsidRPr="009C0AC2">
              <w:rPr>
                <w:rFonts w:cstheme="minorHAnsi"/>
              </w:rPr>
              <w:t>post@envidan.no</w:t>
            </w:r>
          </w:p>
          <w:p w14:paraId="656CF39A" w14:textId="7E366A3C" w:rsidR="00384A23" w:rsidRPr="009C0AC2" w:rsidRDefault="00384A23" w:rsidP="007A3635">
            <w:pPr>
              <w:pStyle w:val="Default"/>
              <w:spacing w:before="40" w:after="40"/>
              <w:jc w:val="right"/>
              <w:rPr>
                <w:rFonts w:asciiTheme="minorHAnsi" w:hAnsiTheme="minorHAnsi" w:cstheme="minorHAnsi"/>
                <w:sz w:val="22"/>
                <w:szCs w:val="22"/>
              </w:rPr>
            </w:pPr>
            <w:r w:rsidRPr="009C0AC2">
              <w:rPr>
                <w:rFonts w:asciiTheme="minorHAnsi" w:hAnsiTheme="minorHAnsi" w:cstheme="minorHAnsi"/>
                <w:sz w:val="22"/>
                <w:szCs w:val="22"/>
              </w:rPr>
              <w:t>www.envidan.no</w:t>
            </w:r>
          </w:p>
        </w:tc>
        <w:tc>
          <w:tcPr>
            <w:tcW w:w="3437" w:type="dxa"/>
            <w:gridSpan w:val="5"/>
            <w:tcBorders>
              <w:top w:val="nil"/>
              <w:left w:val="nil"/>
              <w:bottom w:val="single" w:sz="12" w:space="0" w:color="auto"/>
              <w:right w:val="single" w:sz="12" w:space="0" w:color="auto"/>
            </w:tcBorders>
          </w:tcPr>
          <w:p w14:paraId="1099B319" w14:textId="77777777" w:rsidR="00384A23" w:rsidRPr="009C0AC2" w:rsidRDefault="00384A23" w:rsidP="007A3635">
            <w:pPr>
              <w:pStyle w:val="Bunntekst"/>
              <w:spacing w:before="40" w:after="40"/>
              <w:rPr>
                <w:rFonts w:cstheme="minorHAnsi"/>
                <w:lang w:val="en-US"/>
              </w:rPr>
            </w:pPr>
            <w:r w:rsidRPr="009C0AC2">
              <w:rPr>
                <w:rFonts w:cstheme="minorHAnsi"/>
                <w:lang w:val="en-US"/>
              </w:rPr>
              <w:t>Tlf +47 479 23 606</w:t>
            </w:r>
          </w:p>
          <w:p w14:paraId="1FCA3DDA" w14:textId="73788013" w:rsidR="00384A23" w:rsidRPr="009C0AC2" w:rsidRDefault="00384A23" w:rsidP="007A3635">
            <w:pPr>
              <w:pStyle w:val="Default"/>
              <w:spacing w:before="40" w:after="40"/>
              <w:rPr>
                <w:rFonts w:asciiTheme="minorHAnsi" w:hAnsiTheme="minorHAnsi" w:cstheme="minorHAnsi"/>
                <w:sz w:val="22"/>
                <w:szCs w:val="22"/>
              </w:rPr>
            </w:pPr>
            <w:r w:rsidRPr="009C0AC2">
              <w:rPr>
                <w:rFonts w:asciiTheme="minorHAnsi" w:hAnsiTheme="minorHAnsi" w:cstheme="minorHAnsi"/>
                <w:sz w:val="22"/>
                <w:szCs w:val="22"/>
                <w:lang w:val="en-US"/>
              </w:rPr>
              <w:t>Org. nr. 927 269 287</w:t>
            </w:r>
          </w:p>
        </w:tc>
      </w:tr>
    </w:tbl>
    <w:p w14:paraId="6F0B246A" w14:textId="77777777" w:rsidR="002659F5" w:rsidRPr="00BB466B" w:rsidRDefault="002659F5">
      <w:pPr>
        <w:rPr>
          <w:rFonts w:asciiTheme="majorHAnsi" w:hAnsiTheme="majorHAnsi"/>
        </w:rPr>
        <w:sectPr w:rsidR="002659F5" w:rsidRPr="00BB466B" w:rsidSect="00104A99">
          <w:endnotePr>
            <w:numFmt w:val="lowerLetter"/>
          </w:endnotePr>
          <w:pgSz w:w="11906" w:h="16838"/>
          <w:pgMar w:top="1417" w:right="1417" w:bottom="1417" w:left="1417" w:header="708" w:footer="708" w:gutter="0"/>
          <w:cols w:space="708"/>
          <w:titlePg/>
          <w:docGrid w:linePitch="360"/>
        </w:sectPr>
      </w:pPr>
    </w:p>
    <w:p w14:paraId="190E0782" w14:textId="77777777" w:rsidR="00A011C6" w:rsidRPr="00BB466B" w:rsidRDefault="00A011C6" w:rsidP="00256827">
      <w:pPr>
        <w:pStyle w:val="Overskriftforinnholdsfortegnelse"/>
        <w:numPr>
          <w:ilvl w:val="0"/>
          <w:numId w:val="0"/>
        </w:numPr>
        <w:spacing w:before="0" w:after="0"/>
        <w:ind w:left="360" w:hanging="360"/>
        <w:rPr>
          <w:rFonts w:cstheme="minorBidi"/>
        </w:rPr>
      </w:pPr>
      <w:r w:rsidRPr="00BB466B">
        <w:rPr>
          <w:rFonts w:cstheme="minorBidi"/>
        </w:rPr>
        <w:lastRenderedPageBreak/>
        <w:t>Innholdsfortegnelse</w:t>
      </w:r>
    </w:p>
    <w:bookmarkStart w:id="0" w:name="_Ref126668022"/>
    <w:p w14:paraId="3E743F80" w14:textId="222B8CB6" w:rsidR="00DF2CF6" w:rsidRDefault="00B7008B">
      <w:pPr>
        <w:pStyle w:val="INNH1"/>
        <w:rPr>
          <w:rFonts w:eastAsiaTheme="minorEastAsia"/>
          <w:b w:val="0"/>
          <w:noProof/>
          <w:kern w:val="2"/>
          <w:szCs w:val="24"/>
          <w:lang w:eastAsia="nb-NO"/>
          <w14:ligatures w14:val="standardContextual"/>
        </w:rPr>
      </w:pPr>
      <w:r>
        <w:fldChar w:fldCharType="begin"/>
      </w:r>
      <w:r>
        <w:instrText xml:space="preserve"> TOC \o "1-3" \u </w:instrText>
      </w:r>
      <w:r>
        <w:fldChar w:fldCharType="separate"/>
      </w:r>
      <w:r w:rsidR="00DF2CF6">
        <w:rPr>
          <w:noProof/>
        </w:rPr>
        <w:t>1</w:t>
      </w:r>
      <w:r w:rsidR="00DF2CF6">
        <w:rPr>
          <w:rFonts w:eastAsiaTheme="minorEastAsia"/>
          <w:b w:val="0"/>
          <w:noProof/>
          <w:kern w:val="2"/>
          <w:szCs w:val="24"/>
          <w:lang w:eastAsia="nb-NO"/>
          <w14:ligatures w14:val="standardContextual"/>
        </w:rPr>
        <w:tab/>
      </w:r>
      <w:r w:rsidR="00DF2CF6">
        <w:rPr>
          <w:noProof/>
        </w:rPr>
        <w:t>Innledning</w:t>
      </w:r>
      <w:r w:rsidR="00DF2CF6">
        <w:rPr>
          <w:noProof/>
        </w:rPr>
        <w:tab/>
      </w:r>
      <w:r w:rsidR="00DF2CF6">
        <w:rPr>
          <w:noProof/>
        </w:rPr>
        <w:fldChar w:fldCharType="begin"/>
      </w:r>
      <w:r w:rsidR="00DF2CF6">
        <w:rPr>
          <w:noProof/>
        </w:rPr>
        <w:instrText xml:space="preserve"> PAGEREF _Toc226542934 \h </w:instrText>
      </w:r>
      <w:r w:rsidR="00DF2CF6">
        <w:rPr>
          <w:noProof/>
        </w:rPr>
      </w:r>
      <w:r w:rsidR="00DF2CF6">
        <w:rPr>
          <w:noProof/>
        </w:rPr>
        <w:fldChar w:fldCharType="separate"/>
      </w:r>
      <w:r w:rsidR="002574A6">
        <w:rPr>
          <w:noProof/>
        </w:rPr>
        <w:t>2</w:t>
      </w:r>
      <w:r w:rsidR="00DF2CF6">
        <w:rPr>
          <w:noProof/>
        </w:rPr>
        <w:fldChar w:fldCharType="end"/>
      </w:r>
    </w:p>
    <w:p w14:paraId="0CB4D9CF" w14:textId="590EB8A7" w:rsidR="00DF2CF6" w:rsidRDefault="00DF2CF6">
      <w:pPr>
        <w:pStyle w:val="INNH2"/>
        <w:rPr>
          <w:rFonts w:eastAsiaTheme="minorEastAsia"/>
          <w:noProof/>
          <w:kern w:val="2"/>
          <w:sz w:val="24"/>
          <w:szCs w:val="24"/>
          <w:lang w:eastAsia="nb-NO"/>
          <w14:ligatures w14:val="standardContextual"/>
        </w:rPr>
      </w:pPr>
      <w:r>
        <w:rPr>
          <w:noProof/>
        </w:rPr>
        <w:t>1.1</w:t>
      </w:r>
      <w:r>
        <w:rPr>
          <w:rFonts w:eastAsiaTheme="minorEastAsia"/>
          <w:noProof/>
          <w:kern w:val="2"/>
          <w:sz w:val="24"/>
          <w:szCs w:val="24"/>
          <w:lang w:eastAsia="nb-NO"/>
          <w14:ligatures w14:val="standardContextual"/>
        </w:rPr>
        <w:tab/>
      </w:r>
      <w:r>
        <w:rPr>
          <w:noProof/>
        </w:rPr>
        <w:t>Forord</w:t>
      </w:r>
      <w:r>
        <w:rPr>
          <w:noProof/>
        </w:rPr>
        <w:tab/>
      </w:r>
      <w:r>
        <w:rPr>
          <w:noProof/>
        </w:rPr>
        <w:fldChar w:fldCharType="begin"/>
      </w:r>
      <w:r>
        <w:rPr>
          <w:noProof/>
        </w:rPr>
        <w:instrText xml:space="preserve"> PAGEREF _Toc226542935 \h </w:instrText>
      </w:r>
      <w:r>
        <w:rPr>
          <w:noProof/>
        </w:rPr>
      </w:r>
      <w:r>
        <w:rPr>
          <w:noProof/>
        </w:rPr>
        <w:fldChar w:fldCharType="separate"/>
      </w:r>
      <w:r w:rsidR="002574A6">
        <w:rPr>
          <w:noProof/>
        </w:rPr>
        <w:t>2</w:t>
      </w:r>
      <w:r>
        <w:rPr>
          <w:noProof/>
        </w:rPr>
        <w:fldChar w:fldCharType="end"/>
      </w:r>
    </w:p>
    <w:p w14:paraId="1114988B" w14:textId="2BBC8B8D" w:rsidR="00DF2CF6" w:rsidRDefault="00DF2CF6">
      <w:pPr>
        <w:pStyle w:val="INNH2"/>
        <w:rPr>
          <w:rFonts w:eastAsiaTheme="minorEastAsia"/>
          <w:noProof/>
          <w:kern w:val="2"/>
          <w:sz w:val="24"/>
          <w:szCs w:val="24"/>
          <w:lang w:eastAsia="nb-NO"/>
          <w14:ligatures w14:val="standardContextual"/>
        </w:rPr>
      </w:pPr>
      <w:r>
        <w:rPr>
          <w:noProof/>
        </w:rPr>
        <w:t>1.2</w:t>
      </w:r>
      <w:r>
        <w:rPr>
          <w:rFonts w:eastAsiaTheme="minorEastAsia"/>
          <w:noProof/>
          <w:kern w:val="2"/>
          <w:sz w:val="24"/>
          <w:szCs w:val="24"/>
          <w:lang w:eastAsia="nb-NO"/>
          <w14:ligatures w14:val="standardContextual"/>
        </w:rPr>
        <w:tab/>
      </w:r>
      <w:r>
        <w:rPr>
          <w:noProof/>
        </w:rPr>
        <w:t>Informasjon om Prosjektet</w:t>
      </w:r>
      <w:r>
        <w:rPr>
          <w:noProof/>
        </w:rPr>
        <w:tab/>
      </w:r>
      <w:r>
        <w:rPr>
          <w:noProof/>
        </w:rPr>
        <w:fldChar w:fldCharType="begin"/>
      </w:r>
      <w:r>
        <w:rPr>
          <w:noProof/>
        </w:rPr>
        <w:instrText xml:space="preserve"> PAGEREF _Toc226542936 \h </w:instrText>
      </w:r>
      <w:r>
        <w:rPr>
          <w:noProof/>
        </w:rPr>
      </w:r>
      <w:r>
        <w:rPr>
          <w:noProof/>
        </w:rPr>
        <w:fldChar w:fldCharType="separate"/>
      </w:r>
      <w:r w:rsidR="002574A6">
        <w:rPr>
          <w:noProof/>
        </w:rPr>
        <w:t>2</w:t>
      </w:r>
      <w:r>
        <w:rPr>
          <w:noProof/>
        </w:rPr>
        <w:fldChar w:fldCharType="end"/>
      </w:r>
    </w:p>
    <w:p w14:paraId="5E2CC4C4" w14:textId="3FEFCDE2" w:rsidR="00DF2CF6" w:rsidRDefault="00DF2CF6">
      <w:pPr>
        <w:pStyle w:val="INNH2"/>
        <w:rPr>
          <w:rFonts w:eastAsiaTheme="minorEastAsia"/>
          <w:noProof/>
          <w:kern w:val="2"/>
          <w:sz w:val="24"/>
          <w:szCs w:val="24"/>
          <w:lang w:eastAsia="nb-NO"/>
          <w14:ligatures w14:val="standardContextual"/>
        </w:rPr>
      </w:pPr>
      <w:r>
        <w:rPr>
          <w:noProof/>
        </w:rPr>
        <w:t>1.3</w:t>
      </w:r>
      <w:r>
        <w:rPr>
          <w:rFonts w:eastAsiaTheme="minorEastAsia"/>
          <w:noProof/>
          <w:kern w:val="2"/>
          <w:sz w:val="24"/>
          <w:szCs w:val="24"/>
          <w:lang w:eastAsia="nb-NO"/>
          <w14:ligatures w14:val="standardContextual"/>
        </w:rPr>
        <w:tab/>
      </w:r>
      <w:r>
        <w:rPr>
          <w:noProof/>
        </w:rPr>
        <w:t>Oppdatering og distribusjon av SHA-planen</w:t>
      </w:r>
      <w:r>
        <w:rPr>
          <w:noProof/>
        </w:rPr>
        <w:tab/>
      </w:r>
      <w:r>
        <w:rPr>
          <w:noProof/>
        </w:rPr>
        <w:fldChar w:fldCharType="begin"/>
      </w:r>
      <w:r>
        <w:rPr>
          <w:noProof/>
        </w:rPr>
        <w:instrText xml:space="preserve"> PAGEREF _Toc226542937 \h </w:instrText>
      </w:r>
      <w:r>
        <w:rPr>
          <w:noProof/>
        </w:rPr>
      </w:r>
      <w:r>
        <w:rPr>
          <w:noProof/>
        </w:rPr>
        <w:fldChar w:fldCharType="separate"/>
      </w:r>
      <w:r w:rsidR="002574A6">
        <w:rPr>
          <w:noProof/>
        </w:rPr>
        <w:t>3</w:t>
      </w:r>
      <w:r>
        <w:rPr>
          <w:noProof/>
        </w:rPr>
        <w:fldChar w:fldCharType="end"/>
      </w:r>
    </w:p>
    <w:p w14:paraId="76857CD9" w14:textId="18E37705" w:rsidR="00DF2CF6" w:rsidRDefault="00DF2CF6">
      <w:pPr>
        <w:pStyle w:val="INNH1"/>
        <w:rPr>
          <w:rFonts w:eastAsiaTheme="minorEastAsia"/>
          <w:b w:val="0"/>
          <w:noProof/>
          <w:kern w:val="2"/>
          <w:szCs w:val="24"/>
          <w:lang w:eastAsia="nb-NO"/>
          <w14:ligatures w14:val="standardContextual"/>
        </w:rPr>
      </w:pPr>
      <w:r>
        <w:rPr>
          <w:noProof/>
        </w:rPr>
        <w:t>2</w:t>
      </w:r>
      <w:r>
        <w:rPr>
          <w:rFonts w:eastAsiaTheme="minorEastAsia"/>
          <w:b w:val="0"/>
          <w:noProof/>
          <w:kern w:val="2"/>
          <w:szCs w:val="24"/>
          <w:lang w:eastAsia="nb-NO"/>
          <w14:ligatures w14:val="standardContextual"/>
        </w:rPr>
        <w:tab/>
      </w:r>
      <w:r>
        <w:rPr>
          <w:noProof/>
        </w:rPr>
        <w:t>Organisasjonskart</w:t>
      </w:r>
      <w:r>
        <w:rPr>
          <w:noProof/>
        </w:rPr>
        <w:tab/>
      </w:r>
      <w:r>
        <w:rPr>
          <w:noProof/>
        </w:rPr>
        <w:fldChar w:fldCharType="begin"/>
      </w:r>
      <w:r>
        <w:rPr>
          <w:noProof/>
        </w:rPr>
        <w:instrText xml:space="preserve"> PAGEREF _Toc226542938 \h </w:instrText>
      </w:r>
      <w:r>
        <w:rPr>
          <w:noProof/>
        </w:rPr>
      </w:r>
      <w:r>
        <w:rPr>
          <w:noProof/>
        </w:rPr>
        <w:fldChar w:fldCharType="separate"/>
      </w:r>
      <w:r w:rsidR="002574A6">
        <w:rPr>
          <w:noProof/>
        </w:rPr>
        <w:t>4</w:t>
      </w:r>
      <w:r>
        <w:rPr>
          <w:noProof/>
        </w:rPr>
        <w:fldChar w:fldCharType="end"/>
      </w:r>
    </w:p>
    <w:p w14:paraId="7A139561" w14:textId="34DB92BE" w:rsidR="00DF2CF6" w:rsidRDefault="00DF2CF6">
      <w:pPr>
        <w:pStyle w:val="INNH1"/>
        <w:rPr>
          <w:rFonts w:eastAsiaTheme="minorEastAsia"/>
          <w:b w:val="0"/>
          <w:noProof/>
          <w:kern w:val="2"/>
          <w:szCs w:val="24"/>
          <w:lang w:eastAsia="nb-NO"/>
          <w14:ligatures w14:val="standardContextual"/>
        </w:rPr>
      </w:pPr>
      <w:r>
        <w:rPr>
          <w:noProof/>
        </w:rPr>
        <w:t>3</w:t>
      </w:r>
      <w:r>
        <w:rPr>
          <w:rFonts w:eastAsiaTheme="minorEastAsia"/>
          <w:b w:val="0"/>
          <w:noProof/>
          <w:kern w:val="2"/>
          <w:szCs w:val="24"/>
          <w:lang w:eastAsia="nb-NO"/>
          <w14:ligatures w14:val="standardContextual"/>
        </w:rPr>
        <w:tab/>
      </w:r>
      <w:r>
        <w:rPr>
          <w:noProof/>
        </w:rPr>
        <w:t>Fremdriftsplan</w:t>
      </w:r>
      <w:r>
        <w:rPr>
          <w:noProof/>
        </w:rPr>
        <w:tab/>
      </w:r>
      <w:r>
        <w:rPr>
          <w:noProof/>
        </w:rPr>
        <w:fldChar w:fldCharType="begin"/>
      </w:r>
      <w:r>
        <w:rPr>
          <w:noProof/>
        </w:rPr>
        <w:instrText xml:space="preserve"> PAGEREF _Toc226542939 \h </w:instrText>
      </w:r>
      <w:r>
        <w:rPr>
          <w:noProof/>
        </w:rPr>
      </w:r>
      <w:r>
        <w:rPr>
          <w:noProof/>
        </w:rPr>
        <w:fldChar w:fldCharType="separate"/>
      </w:r>
      <w:r w:rsidR="002574A6">
        <w:rPr>
          <w:noProof/>
        </w:rPr>
        <w:t>5</w:t>
      </w:r>
      <w:r>
        <w:rPr>
          <w:noProof/>
        </w:rPr>
        <w:fldChar w:fldCharType="end"/>
      </w:r>
    </w:p>
    <w:p w14:paraId="5C569084" w14:textId="2092C9BE" w:rsidR="00DF2CF6" w:rsidRDefault="00DF2CF6">
      <w:pPr>
        <w:pStyle w:val="INNH2"/>
        <w:rPr>
          <w:rFonts w:eastAsiaTheme="minorEastAsia"/>
          <w:noProof/>
          <w:kern w:val="2"/>
          <w:sz w:val="24"/>
          <w:szCs w:val="24"/>
          <w:lang w:eastAsia="nb-NO"/>
          <w14:ligatures w14:val="standardContextual"/>
        </w:rPr>
      </w:pPr>
      <w:r>
        <w:rPr>
          <w:noProof/>
        </w:rPr>
        <w:t>3.1</w:t>
      </w:r>
      <w:r>
        <w:rPr>
          <w:rFonts w:eastAsiaTheme="minorEastAsia"/>
          <w:noProof/>
          <w:kern w:val="2"/>
          <w:sz w:val="24"/>
          <w:szCs w:val="24"/>
          <w:lang w:eastAsia="nb-NO"/>
          <w14:ligatures w14:val="standardContextual"/>
        </w:rPr>
        <w:tab/>
      </w:r>
      <w:r>
        <w:rPr>
          <w:noProof/>
        </w:rPr>
        <w:t>Hovedfremdriftsplan i utførelsesfasen (viktige milepæler)</w:t>
      </w:r>
      <w:r>
        <w:rPr>
          <w:noProof/>
        </w:rPr>
        <w:tab/>
      </w:r>
      <w:r>
        <w:rPr>
          <w:noProof/>
        </w:rPr>
        <w:fldChar w:fldCharType="begin"/>
      </w:r>
      <w:r>
        <w:rPr>
          <w:noProof/>
        </w:rPr>
        <w:instrText xml:space="preserve"> PAGEREF _Toc226542940 \h </w:instrText>
      </w:r>
      <w:r>
        <w:rPr>
          <w:noProof/>
        </w:rPr>
      </w:r>
      <w:r>
        <w:rPr>
          <w:noProof/>
        </w:rPr>
        <w:fldChar w:fldCharType="separate"/>
      </w:r>
      <w:r w:rsidR="002574A6">
        <w:rPr>
          <w:noProof/>
        </w:rPr>
        <w:t>5</w:t>
      </w:r>
      <w:r>
        <w:rPr>
          <w:noProof/>
        </w:rPr>
        <w:fldChar w:fldCharType="end"/>
      </w:r>
    </w:p>
    <w:p w14:paraId="7FF2EF8A" w14:textId="7E58CC22" w:rsidR="00DF2CF6" w:rsidRDefault="00DF2CF6">
      <w:pPr>
        <w:pStyle w:val="INNH2"/>
        <w:rPr>
          <w:rFonts w:eastAsiaTheme="minorEastAsia"/>
          <w:noProof/>
          <w:kern w:val="2"/>
          <w:sz w:val="24"/>
          <w:szCs w:val="24"/>
          <w:lang w:eastAsia="nb-NO"/>
          <w14:ligatures w14:val="standardContextual"/>
        </w:rPr>
      </w:pPr>
      <w:r>
        <w:rPr>
          <w:noProof/>
        </w:rPr>
        <w:t>3.2</w:t>
      </w:r>
      <w:r>
        <w:rPr>
          <w:rFonts w:eastAsiaTheme="minorEastAsia"/>
          <w:noProof/>
          <w:kern w:val="2"/>
          <w:sz w:val="24"/>
          <w:szCs w:val="24"/>
          <w:lang w:eastAsia="nb-NO"/>
          <w14:ligatures w14:val="standardContextual"/>
        </w:rPr>
        <w:tab/>
      </w:r>
      <w:r>
        <w:rPr>
          <w:noProof/>
        </w:rPr>
        <w:t>Detaljerte fremdriftsplaner</w:t>
      </w:r>
      <w:r>
        <w:rPr>
          <w:noProof/>
        </w:rPr>
        <w:tab/>
      </w:r>
      <w:r>
        <w:rPr>
          <w:noProof/>
        </w:rPr>
        <w:fldChar w:fldCharType="begin"/>
      </w:r>
      <w:r>
        <w:rPr>
          <w:noProof/>
        </w:rPr>
        <w:instrText xml:space="preserve"> PAGEREF _Toc226542941 \h </w:instrText>
      </w:r>
      <w:r>
        <w:rPr>
          <w:noProof/>
        </w:rPr>
      </w:r>
      <w:r>
        <w:rPr>
          <w:noProof/>
        </w:rPr>
        <w:fldChar w:fldCharType="separate"/>
      </w:r>
      <w:r w:rsidR="002574A6">
        <w:rPr>
          <w:noProof/>
        </w:rPr>
        <w:t>5</w:t>
      </w:r>
      <w:r>
        <w:rPr>
          <w:noProof/>
        </w:rPr>
        <w:fldChar w:fldCharType="end"/>
      </w:r>
    </w:p>
    <w:p w14:paraId="25DC8E4D" w14:textId="1756B4CD" w:rsidR="00DF2CF6" w:rsidRDefault="00DF2CF6">
      <w:pPr>
        <w:pStyle w:val="INNH1"/>
        <w:rPr>
          <w:rFonts w:eastAsiaTheme="minorEastAsia"/>
          <w:b w:val="0"/>
          <w:noProof/>
          <w:kern w:val="2"/>
          <w:szCs w:val="24"/>
          <w:lang w:eastAsia="nb-NO"/>
          <w14:ligatures w14:val="standardContextual"/>
        </w:rPr>
      </w:pPr>
      <w:r>
        <w:rPr>
          <w:noProof/>
        </w:rPr>
        <w:t>4</w:t>
      </w:r>
      <w:r>
        <w:rPr>
          <w:rFonts w:eastAsiaTheme="minorEastAsia"/>
          <w:b w:val="0"/>
          <w:noProof/>
          <w:kern w:val="2"/>
          <w:szCs w:val="24"/>
          <w:lang w:eastAsia="nb-NO"/>
          <w14:ligatures w14:val="standardContextual"/>
        </w:rPr>
        <w:tab/>
      </w:r>
      <w:r>
        <w:rPr>
          <w:noProof/>
        </w:rPr>
        <w:t>Spesifikke tiltak</w:t>
      </w:r>
      <w:r>
        <w:rPr>
          <w:noProof/>
        </w:rPr>
        <w:tab/>
      </w:r>
      <w:r>
        <w:rPr>
          <w:noProof/>
        </w:rPr>
        <w:fldChar w:fldCharType="begin"/>
      </w:r>
      <w:r>
        <w:rPr>
          <w:noProof/>
        </w:rPr>
        <w:instrText xml:space="preserve"> PAGEREF _Toc226542942 \h </w:instrText>
      </w:r>
      <w:r>
        <w:rPr>
          <w:noProof/>
        </w:rPr>
      </w:r>
      <w:r>
        <w:rPr>
          <w:noProof/>
        </w:rPr>
        <w:fldChar w:fldCharType="separate"/>
      </w:r>
      <w:r w:rsidR="002574A6">
        <w:rPr>
          <w:noProof/>
        </w:rPr>
        <w:t>5</w:t>
      </w:r>
      <w:r>
        <w:rPr>
          <w:noProof/>
        </w:rPr>
        <w:fldChar w:fldCharType="end"/>
      </w:r>
    </w:p>
    <w:p w14:paraId="194BDB8B" w14:textId="0E4649A6" w:rsidR="00DF2CF6" w:rsidRDefault="00DF2CF6">
      <w:pPr>
        <w:pStyle w:val="INNH2"/>
        <w:rPr>
          <w:rFonts w:eastAsiaTheme="minorEastAsia"/>
          <w:noProof/>
          <w:kern w:val="2"/>
          <w:sz w:val="24"/>
          <w:szCs w:val="24"/>
          <w:lang w:eastAsia="nb-NO"/>
          <w14:ligatures w14:val="standardContextual"/>
        </w:rPr>
      </w:pPr>
      <w:r>
        <w:rPr>
          <w:noProof/>
        </w:rPr>
        <w:t>4.1</w:t>
      </w:r>
      <w:r>
        <w:rPr>
          <w:rFonts w:eastAsiaTheme="minorEastAsia"/>
          <w:noProof/>
          <w:kern w:val="2"/>
          <w:sz w:val="24"/>
          <w:szCs w:val="24"/>
          <w:lang w:eastAsia="nb-NO"/>
          <w14:ligatures w14:val="standardContextual"/>
        </w:rPr>
        <w:tab/>
      </w:r>
      <w:r>
        <w:rPr>
          <w:noProof/>
        </w:rPr>
        <w:t>Generell orientering</w:t>
      </w:r>
      <w:r>
        <w:rPr>
          <w:noProof/>
        </w:rPr>
        <w:tab/>
      </w:r>
      <w:r>
        <w:rPr>
          <w:noProof/>
        </w:rPr>
        <w:fldChar w:fldCharType="begin"/>
      </w:r>
      <w:r>
        <w:rPr>
          <w:noProof/>
        </w:rPr>
        <w:instrText xml:space="preserve"> PAGEREF _Toc226542943 \h </w:instrText>
      </w:r>
      <w:r>
        <w:rPr>
          <w:noProof/>
        </w:rPr>
      </w:r>
      <w:r>
        <w:rPr>
          <w:noProof/>
        </w:rPr>
        <w:fldChar w:fldCharType="separate"/>
      </w:r>
      <w:r w:rsidR="002574A6">
        <w:rPr>
          <w:noProof/>
        </w:rPr>
        <w:t>5</w:t>
      </w:r>
      <w:r>
        <w:rPr>
          <w:noProof/>
        </w:rPr>
        <w:fldChar w:fldCharType="end"/>
      </w:r>
    </w:p>
    <w:p w14:paraId="0E32267C" w14:textId="1F15DB88" w:rsidR="00DF2CF6" w:rsidRDefault="00DF2CF6">
      <w:pPr>
        <w:pStyle w:val="INNH2"/>
        <w:rPr>
          <w:rFonts w:eastAsiaTheme="minorEastAsia"/>
          <w:noProof/>
          <w:kern w:val="2"/>
          <w:sz w:val="24"/>
          <w:szCs w:val="24"/>
          <w:lang w:eastAsia="nb-NO"/>
          <w14:ligatures w14:val="standardContextual"/>
        </w:rPr>
      </w:pPr>
      <w:r>
        <w:rPr>
          <w:noProof/>
          <w:lang w:eastAsia="nb-NO"/>
        </w:rPr>
        <w:t>4.2</w:t>
      </w:r>
      <w:r>
        <w:rPr>
          <w:rFonts w:eastAsiaTheme="minorEastAsia"/>
          <w:noProof/>
          <w:kern w:val="2"/>
          <w:sz w:val="24"/>
          <w:szCs w:val="24"/>
          <w:lang w:eastAsia="nb-NO"/>
          <w14:ligatures w14:val="standardContextual"/>
        </w:rPr>
        <w:tab/>
      </w:r>
      <w:r>
        <w:rPr>
          <w:noProof/>
          <w:lang w:eastAsia="nb-NO"/>
        </w:rPr>
        <w:t>Risikoanalyse</w:t>
      </w:r>
      <w:r>
        <w:rPr>
          <w:noProof/>
        </w:rPr>
        <w:tab/>
      </w:r>
      <w:r>
        <w:rPr>
          <w:noProof/>
        </w:rPr>
        <w:fldChar w:fldCharType="begin"/>
      </w:r>
      <w:r>
        <w:rPr>
          <w:noProof/>
        </w:rPr>
        <w:instrText xml:space="preserve"> PAGEREF _Toc226542944 \h </w:instrText>
      </w:r>
      <w:r>
        <w:rPr>
          <w:noProof/>
        </w:rPr>
      </w:r>
      <w:r>
        <w:rPr>
          <w:noProof/>
        </w:rPr>
        <w:fldChar w:fldCharType="separate"/>
      </w:r>
      <w:r w:rsidR="002574A6">
        <w:rPr>
          <w:noProof/>
        </w:rPr>
        <w:t>7</w:t>
      </w:r>
      <w:r>
        <w:rPr>
          <w:noProof/>
        </w:rPr>
        <w:fldChar w:fldCharType="end"/>
      </w:r>
    </w:p>
    <w:p w14:paraId="34FB255C" w14:textId="5363F456" w:rsidR="00DF2CF6" w:rsidRDefault="00DF2CF6">
      <w:pPr>
        <w:pStyle w:val="INNH1"/>
        <w:rPr>
          <w:rFonts w:eastAsiaTheme="minorEastAsia"/>
          <w:b w:val="0"/>
          <w:noProof/>
          <w:kern w:val="2"/>
          <w:szCs w:val="24"/>
          <w:lang w:eastAsia="nb-NO"/>
          <w14:ligatures w14:val="standardContextual"/>
        </w:rPr>
      </w:pPr>
      <w:r>
        <w:rPr>
          <w:noProof/>
        </w:rPr>
        <w:t>5</w:t>
      </w:r>
      <w:r>
        <w:rPr>
          <w:rFonts w:eastAsiaTheme="minorEastAsia"/>
          <w:b w:val="0"/>
          <w:noProof/>
          <w:kern w:val="2"/>
          <w:szCs w:val="24"/>
          <w:lang w:eastAsia="nb-NO"/>
          <w14:ligatures w14:val="standardContextual"/>
        </w:rPr>
        <w:tab/>
      </w:r>
      <w:r>
        <w:rPr>
          <w:noProof/>
        </w:rPr>
        <w:t>Rutiner for avviksbehandling- endring og oppdatering av SHA-planen</w:t>
      </w:r>
      <w:r>
        <w:rPr>
          <w:noProof/>
        </w:rPr>
        <w:tab/>
      </w:r>
      <w:r>
        <w:rPr>
          <w:noProof/>
        </w:rPr>
        <w:fldChar w:fldCharType="begin"/>
      </w:r>
      <w:r>
        <w:rPr>
          <w:noProof/>
        </w:rPr>
        <w:instrText xml:space="preserve"> PAGEREF _Toc226542945 \h </w:instrText>
      </w:r>
      <w:r>
        <w:rPr>
          <w:noProof/>
        </w:rPr>
      </w:r>
      <w:r>
        <w:rPr>
          <w:noProof/>
        </w:rPr>
        <w:fldChar w:fldCharType="separate"/>
      </w:r>
      <w:r w:rsidR="002574A6">
        <w:rPr>
          <w:noProof/>
        </w:rPr>
        <w:t>11</w:t>
      </w:r>
      <w:r>
        <w:rPr>
          <w:noProof/>
        </w:rPr>
        <w:fldChar w:fldCharType="end"/>
      </w:r>
    </w:p>
    <w:p w14:paraId="21D50ABF" w14:textId="16A02E19" w:rsidR="00DF2CF6" w:rsidRDefault="00DF2CF6">
      <w:pPr>
        <w:pStyle w:val="INNH1"/>
        <w:rPr>
          <w:rFonts w:eastAsiaTheme="minorEastAsia"/>
          <w:b w:val="0"/>
          <w:noProof/>
          <w:kern w:val="2"/>
          <w:szCs w:val="24"/>
          <w:lang w:eastAsia="nb-NO"/>
          <w14:ligatures w14:val="standardContextual"/>
        </w:rPr>
      </w:pPr>
      <w:r>
        <w:rPr>
          <w:noProof/>
        </w:rPr>
        <w:t>6</w:t>
      </w:r>
      <w:r>
        <w:rPr>
          <w:rFonts w:eastAsiaTheme="minorEastAsia"/>
          <w:b w:val="0"/>
          <w:noProof/>
          <w:kern w:val="2"/>
          <w:szCs w:val="24"/>
          <w:lang w:eastAsia="nb-NO"/>
          <w14:ligatures w14:val="standardContextual"/>
        </w:rPr>
        <w:tab/>
      </w:r>
      <w:r>
        <w:rPr>
          <w:noProof/>
        </w:rPr>
        <w:t>Varslingsplan</w:t>
      </w:r>
      <w:r>
        <w:rPr>
          <w:noProof/>
        </w:rPr>
        <w:tab/>
      </w:r>
      <w:r>
        <w:rPr>
          <w:noProof/>
        </w:rPr>
        <w:fldChar w:fldCharType="begin"/>
      </w:r>
      <w:r>
        <w:rPr>
          <w:noProof/>
        </w:rPr>
        <w:instrText xml:space="preserve"> PAGEREF _Toc226542946 \h </w:instrText>
      </w:r>
      <w:r>
        <w:rPr>
          <w:noProof/>
        </w:rPr>
      </w:r>
      <w:r>
        <w:rPr>
          <w:noProof/>
        </w:rPr>
        <w:fldChar w:fldCharType="separate"/>
      </w:r>
      <w:r w:rsidR="002574A6">
        <w:rPr>
          <w:noProof/>
        </w:rPr>
        <w:t>12</w:t>
      </w:r>
      <w:r>
        <w:rPr>
          <w:noProof/>
        </w:rPr>
        <w:fldChar w:fldCharType="end"/>
      </w:r>
    </w:p>
    <w:p w14:paraId="00F82892" w14:textId="050A1071" w:rsidR="009557AC" w:rsidRDefault="00B7008B" w:rsidP="00111887">
      <w:pPr>
        <w:pStyle w:val="Bildetekst"/>
        <w:rPr>
          <w:b/>
        </w:rPr>
      </w:pPr>
      <w:r>
        <w:rPr>
          <w:sz w:val="24"/>
        </w:rPr>
        <w:fldChar w:fldCharType="end"/>
      </w:r>
      <w:r w:rsidR="009557AC">
        <w:rPr>
          <w:b/>
        </w:rPr>
        <w:br w:type="page"/>
      </w:r>
    </w:p>
    <w:p w14:paraId="5547C783" w14:textId="73230B9D" w:rsidR="00C86203" w:rsidRPr="00BB466B" w:rsidRDefault="00CA3C06" w:rsidP="00610A75">
      <w:pPr>
        <w:pStyle w:val="Overskrift1"/>
      </w:pPr>
      <w:bookmarkStart w:id="1" w:name="_Toc226542934"/>
      <w:r w:rsidRPr="00610A75">
        <w:lastRenderedPageBreak/>
        <w:t>Innledning</w:t>
      </w:r>
      <w:bookmarkEnd w:id="0"/>
      <w:bookmarkEnd w:id="1"/>
    </w:p>
    <w:p w14:paraId="66AAB402" w14:textId="5A1583BD" w:rsidR="00CB501F" w:rsidRPr="00BB466B" w:rsidRDefault="00394942" w:rsidP="00CB501F">
      <w:pPr>
        <w:pStyle w:val="Overskrift2"/>
      </w:pPr>
      <w:bookmarkStart w:id="2" w:name="_Toc226542935"/>
      <w:r>
        <w:t>For</w:t>
      </w:r>
      <w:r w:rsidR="00206DC0">
        <w:t>ord</w:t>
      </w:r>
      <w:bookmarkEnd w:id="2"/>
    </w:p>
    <w:p w14:paraId="7DBC27F3" w14:textId="77777777" w:rsidR="00394942" w:rsidRPr="002E495A" w:rsidRDefault="00394942" w:rsidP="00650982">
      <w:r w:rsidRPr="002E495A">
        <w:t>Bestemmelsene om en SHA-plan ligger i forskrift om sikkerhet, helse og arbeidsmiljø på bygge- eller anleggsplasser, som oftest bare kalt byggherreforskriften.</w:t>
      </w:r>
    </w:p>
    <w:p w14:paraId="1B86816C" w14:textId="3E091F97" w:rsidR="000B45B8" w:rsidRPr="002E495A" w:rsidRDefault="00394942" w:rsidP="00650982">
      <w:r w:rsidRPr="002E495A">
        <w:t>I denne bestemmelsen står det at byggherre skal påse at det foreligger en SHA-plan før oppstart av arbeidet på bygge- eller anleggsplass. SHA-planen skal beskrive fire forhold:</w:t>
      </w:r>
    </w:p>
    <w:p w14:paraId="121FC273" w14:textId="77777777" w:rsidR="000B45B8" w:rsidRPr="002E495A" w:rsidRDefault="000B45B8" w:rsidP="00D55ADB">
      <w:pPr>
        <w:numPr>
          <w:ilvl w:val="0"/>
          <w:numId w:val="5"/>
        </w:numPr>
        <w:overflowPunct w:val="0"/>
        <w:autoSpaceDE w:val="0"/>
        <w:autoSpaceDN w:val="0"/>
        <w:adjustRightInd w:val="0"/>
        <w:spacing w:after="0" w:line="240" w:lineRule="auto"/>
        <w:textAlignment w:val="baseline"/>
        <w:rPr>
          <w:rFonts w:cstheme="minorHAnsi"/>
          <w:bCs/>
        </w:rPr>
      </w:pPr>
      <w:r w:rsidRPr="002E495A">
        <w:rPr>
          <w:rFonts w:cstheme="minorHAnsi"/>
          <w:b/>
        </w:rPr>
        <w:t>Organiseringen i prosjektet</w:t>
      </w:r>
      <w:r w:rsidRPr="002E495A">
        <w:rPr>
          <w:rFonts w:cstheme="minorHAnsi"/>
          <w:bCs/>
        </w:rPr>
        <w:br/>
        <w:t>SHA-planen skal inneholde et organisasjonskart som viser hvordan prosjektet er organisert, hvilke roller som er definert, og hvilken entrepriseform som benyttes. Dette gir oversikt over ansvar og koordinering mellom byggherre, prosjektledelse, entreprenører og underentreprenører.</w:t>
      </w:r>
    </w:p>
    <w:p w14:paraId="67736611" w14:textId="4C3E3A28" w:rsidR="000B45B8" w:rsidRPr="002E495A" w:rsidRDefault="00E67B1D" w:rsidP="00E67B1D">
      <w:pPr>
        <w:tabs>
          <w:tab w:val="left" w:pos="1216"/>
        </w:tabs>
        <w:spacing w:after="0" w:line="240" w:lineRule="auto"/>
        <w:ind w:left="720"/>
        <w:rPr>
          <w:rFonts w:cstheme="minorHAnsi"/>
          <w:bCs/>
        </w:rPr>
      </w:pPr>
      <w:r w:rsidRPr="002E495A">
        <w:rPr>
          <w:rFonts w:cstheme="minorHAnsi"/>
          <w:bCs/>
        </w:rPr>
        <w:tab/>
      </w:r>
    </w:p>
    <w:p w14:paraId="511F89C8" w14:textId="77777777" w:rsidR="000B45B8" w:rsidRPr="002E495A" w:rsidRDefault="000B45B8" w:rsidP="00D55ADB">
      <w:pPr>
        <w:numPr>
          <w:ilvl w:val="0"/>
          <w:numId w:val="5"/>
        </w:numPr>
        <w:overflowPunct w:val="0"/>
        <w:autoSpaceDE w:val="0"/>
        <w:autoSpaceDN w:val="0"/>
        <w:adjustRightInd w:val="0"/>
        <w:spacing w:after="0" w:line="240" w:lineRule="auto"/>
        <w:textAlignment w:val="baseline"/>
        <w:rPr>
          <w:rFonts w:cstheme="minorHAnsi"/>
          <w:bCs/>
        </w:rPr>
      </w:pPr>
      <w:r w:rsidRPr="002E495A">
        <w:rPr>
          <w:rFonts w:cstheme="minorHAnsi"/>
          <w:b/>
        </w:rPr>
        <w:t>Fremdriftsplan</w:t>
      </w:r>
      <w:r w:rsidRPr="002E495A">
        <w:rPr>
          <w:rFonts w:cstheme="minorHAnsi"/>
          <w:bCs/>
        </w:rPr>
        <w:br/>
        <w:t>Det skal fremkomme når og hvor de ulike arbeidsoperasjoner skal utføres. Fremdriftsplanen skal være detaljert slik at den kan brukes som et styrings- og koordineringsverktøy i utførelsesfasen. Den skal sikre at arbeidsoperasjoner ikke sammenfaller på en måte som utsetter arbeidstakere for risiko.</w:t>
      </w:r>
    </w:p>
    <w:p w14:paraId="41F59985" w14:textId="77777777" w:rsidR="000B45B8" w:rsidRPr="002E495A" w:rsidRDefault="000B45B8" w:rsidP="00E67B1D">
      <w:pPr>
        <w:spacing w:after="0" w:line="240" w:lineRule="auto"/>
        <w:ind w:left="720"/>
        <w:rPr>
          <w:rFonts w:cstheme="minorHAnsi"/>
          <w:bCs/>
        </w:rPr>
      </w:pPr>
    </w:p>
    <w:p w14:paraId="14AF6DA4" w14:textId="540BCD98" w:rsidR="000B45B8" w:rsidRPr="002E495A" w:rsidRDefault="000B45B8" w:rsidP="00D55ADB">
      <w:pPr>
        <w:numPr>
          <w:ilvl w:val="0"/>
          <w:numId w:val="5"/>
        </w:numPr>
        <w:overflowPunct w:val="0"/>
        <w:autoSpaceDE w:val="0"/>
        <w:autoSpaceDN w:val="0"/>
        <w:adjustRightInd w:val="0"/>
        <w:spacing w:after="0" w:line="240" w:lineRule="auto"/>
        <w:textAlignment w:val="baseline"/>
        <w:rPr>
          <w:rFonts w:cstheme="minorHAnsi"/>
          <w:bCs/>
        </w:rPr>
      </w:pPr>
      <w:r w:rsidRPr="002E495A">
        <w:rPr>
          <w:rFonts w:cstheme="minorHAnsi"/>
          <w:b/>
        </w:rPr>
        <w:t>Spesifikke tiltak for utførelsesfasen (restrisiko)</w:t>
      </w:r>
      <w:r w:rsidRPr="002E495A">
        <w:rPr>
          <w:rFonts w:cstheme="minorHAnsi"/>
          <w:bCs/>
        </w:rPr>
        <w:br/>
        <w:t>SHA-planen skal beskrive nødvendige sikkerhetstiltak for å redusere risiko ved de ulike arbeidsoperasjonene. Dette inkluderer identifisering og tiltak for håndtering av farer som kan true liv, helse og arbeidsmiljø.</w:t>
      </w:r>
    </w:p>
    <w:p w14:paraId="67A8E170" w14:textId="77777777" w:rsidR="00E67B1D" w:rsidRPr="002E495A" w:rsidRDefault="00E67B1D" w:rsidP="00E67B1D">
      <w:pPr>
        <w:overflowPunct w:val="0"/>
        <w:autoSpaceDE w:val="0"/>
        <w:autoSpaceDN w:val="0"/>
        <w:adjustRightInd w:val="0"/>
        <w:spacing w:after="0" w:line="240" w:lineRule="auto"/>
        <w:textAlignment w:val="baseline"/>
        <w:rPr>
          <w:rFonts w:cstheme="minorHAnsi"/>
          <w:bCs/>
        </w:rPr>
      </w:pPr>
    </w:p>
    <w:p w14:paraId="6A7972F1" w14:textId="0367158C" w:rsidR="00963FA4" w:rsidRPr="002E495A" w:rsidRDefault="000B45B8" w:rsidP="00D55ADB">
      <w:pPr>
        <w:numPr>
          <w:ilvl w:val="0"/>
          <w:numId w:val="5"/>
        </w:numPr>
        <w:overflowPunct w:val="0"/>
        <w:autoSpaceDE w:val="0"/>
        <w:autoSpaceDN w:val="0"/>
        <w:adjustRightInd w:val="0"/>
        <w:spacing w:after="0" w:line="240" w:lineRule="auto"/>
        <w:textAlignment w:val="baseline"/>
        <w:rPr>
          <w:rFonts w:cstheme="minorHAnsi"/>
          <w:bCs/>
        </w:rPr>
      </w:pPr>
      <w:r w:rsidRPr="002E495A">
        <w:rPr>
          <w:rFonts w:cstheme="minorHAnsi"/>
          <w:b/>
        </w:rPr>
        <w:t>Rutiner for behandling av endringer og oppdateringer</w:t>
      </w:r>
      <w:r w:rsidRPr="002E495A">
        <w:rPr>
          <w:rFonts w:cstheme="minorHAnsi"/>
          <w:bCs/>
        </w:rPr>
        <w:br/>
        <w:t>Planen skal beskrive hvordan avvik og endringer i prosjektet skal håndteres og rapporteres. SHA-planen skal oppdateres fortløpende ved endringer som har betydning for sikkerhet, helse eller arbeidsmiljø, og endringene skal gjøres kjent for alle arbeidsgivere og arbeidstakere på byggeplassen.</w:t>
      </w:r>
    </w:p>
    <w:p w14:paraId="3AC20201" w14:textId="77777777" w:rsidR="00A66C35" w:rsidRPr="002E495A" w:rsidRDefault="00A66C35" w:rsidP="002E495A">
      <w:pPr>
        <w:overflowPunct w:val="0"/>
        <w:autoSpaceDE w:val="0"/>
        <w:autoSpaceDN w:val="0"/>
        <w:adjustRightInd w:val="0"/>
        <w:spacing w:after="0" w:line="240" w:lineRule="auto"/>
        <w:textAlignment w:val="baseline"/>
        <w:rPr>
          <w:rFonts w:cstheme="minorHAnsi"/>
          <w:bCs/>
        </w:rPr>
      </w:pPr>
    </w:p>
    <w:p w14:paraId="7B41F9E8" w14:textId="4C00BA4E" w:rsidR="00C70743" w:rsidRDefault="00A34315" w:rsidP="00477790">
      <w:pPr>
        <w:pStyle w:val="Overskrift2"/>
      </w:pPr>
      <w:bookmarkStart w:id="3" w:name="_Toc226542936"/>
      <w:r w:rsidRPr="00477790">
        <w:t>Informasjon</w:t>
      </w:r>
      <w:r w:rsidRPr="002E495A">
        <w:t xml:space="preserve"> om </w:t>
      </w:r>
      <w:r w:rsidR="002B6AEE">
        <w:t>p</w:t>
      </w:r>
      <w:r w:rsidR="00BB33A8" w:rsidRPr="002E495A">
        <w:t>rosjektet</w:t>
      </w:r>
      <w:bookmarkEnd w:id="3"/>
    </w:p>
    <w:p w14:paraId="47E19F03" w14:textId="77777777" w:rsidR="00FD1DED" w:rsidRDefault="00FD1DED" w:rsidP="00477790">
      <w:r>
        <w:t>Tønsberg kommune planlegger oppgradering av ledningsnettet på Skjeggestadåsen som en del av kommunens kontinuerlige arbeid med å sikre en framtidsrettet og driftssikker vannforsyning. Prosjektet omfatter fornyelse og oppdimensjonering av eksisterende vannledning for å møte økende kapasitetsbehov og redusere risiko for driftsforstyrrelser i området.</w:t>
      </w:r>
    </w:p>
    <w:p w14:paraId="451B60B4" w14:textId="51E9320D" w:rsidR="00FD1DED" w:rsidRDefault="00FD1DED" w:rsidP="00054A8A">
      <w:r>
        <w:t>Basert på vurderinger og resultater fra notatet «Hydraulisk vannmodellering» anbefales det å oppdimensjonere dagens VL160 PE-ledning til en VL225 PE</w:t>
      </w:r>
      <w:r w:rsidR="00D26E51">
        <w:t xml:space="preserve">, </w:t>
      </w:r>
      <w:r w:rsidR="00D26E51" w:rsidRPr="006D6C43">
        <w:rPr>
          <w:rFonts w:cstheme="minorHAnsi"/>
        </w:rPr>
        <w:t>samt ny VL355 PE som omlegging av eks. VL315 PVC</w:t>
      </w:r>
      <w:r w:rsidR="00D26E51" w:rsidRPr="006D6C43">
        <w:t xml:space="preserve">. </w:t>
      </w:r>
      <w:r>
        <w:t>Denne oppgraderingen vil bidra til økt kapasitet i nettet, forbedret vanntrykk og bedre leveringssikkerhet i både nåværende og fremtidig situasjon.</w:t>
      </w:r>
    </w:p>
    <w:p w14:paraId="7BCD3E20" w14:textId="19D80C68" w:rsidR="00FD1DED" w:rsidRDefault="00FD1DED" w:rsidP="00054A8A">
      <w:r>
        <w:t xml:space="preserve">Gjennomføringen vil benytte en kombinasjon av tradisjonelle grøftearbeider og NoDig-metoder (grøftefrie løsninger), der sistnevnte vil bli vurdert og anvendt der forholdene ligger til rette for det. Bruken av NoDig vil bidra til redusert inngrep i terrenget, kortere anleggstid, lavere klimafotavtrykk og mindre </w:t>
      </w:r>
      <w:r w:rsidR="00D26E51">
        <w:t>forstyrrelser</w:t>
      </w:r>
      <w:r>
        <w:t xml:space="preserve"> for lokalsamfunnet.</w:t>
      </w:r>
    </w:p>
    <w:p w14:paraId="0BD55401" w14:textId="77777777" w:rsidR="00FD1DED" w:rsidRDefault="00FD1DED" w:rsidP="00054A8A">
      <w:r>
        <w:lastRenderedPageBreak/>
        <w:t>Prosjektet legger stor vekt på å minimere konsekvenser for beboere, næringsdrivende og trafikanter. Dette skal oppnås gjennom målrettet planlegging av anleggslogistikk, tydelig skilting og god koordinering av fremdriften. Reetablering av vei, fortau og grøntarealer skal inngå som en sentral del av prosjektet, med fokus på å opprettholde lokal trafikksikkerhet, tilgjengelighet og estetisk kvalitet i ferdigstilt område.</w:t>
      </w:r>
    </w:p>
    <w:p w14:paraId="26BF7B9F" w14:textId="4CE14F28" w:rsidR="002D5335" w:rsidRPr="002E495A" w:rsidRDefault="00FD1DED" w:rsidP="00054A8A">
      <w:r>
        <w:t>Videre skal det legges til grunn strenge krav til HMS, miljøoppfølging og kommunikasjon med naboer og interessenter gjennom hele anleggsperioden. På denne måten sikres en trygg, effektiv og bærekraftig gjennomføring som ivaretar både tekniske og samfunnsmessige hensyn.</w:t>
      </w:r>
    </w:p>
    <w:p w14:paraId="00541A68" w14:textId="147135A4" w:rsidR="00A2005D" w:rsidRDefault="004A37E7" w:rsidP="00A2005D">
      <w:pPr>
        <w:pStyle w:val="Overskrift2"/>
      </w:pPr>
      <w:bookmarkStart w:id="4" w:name="_Toc226542937"/>
      <w:r w:rsidRPr="004A37E7">
        <w:t>Oppdatering og distribusjon av SHA-planen</w:t>
      </w:r>
      <w:bookmarkEnd w:id="4"/>
    </w:p>
    <w:p w14:paraId="39C95F4A" w14:textId="77777777" w:rsidR="009814A2" w:rsidRPr="00416543" w:rsidRDefault="009814A2" w:rsidP="009814A2">
      <w:pPr>
        <w:rPr>
          <w:i/>
          <w:iCs/>
          <w:sz w:val="24"/>
          <w:szCs w:val="24"/>
        </w:rPr>
      </w:pPr>
      <w:r w:rsidRPr="00416543">
        <w:rPr>
          <w:i/>
          <w:iCs/>
          <w:sz w:val="24"/>
          <w:szCs w:val="24"/>
        </w:rPr>
        <w:t>Endringsliste</w:t>
      </w:r>
    </w:p>
    <w:tbl>
      <w:tblPr>
        <w:tblW w:w="9072" w:type="dxa"/>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3"/>
        <w:gridCol w:w="6378"/>
        <w:gridCol w:w="1701"/>
      </w:tblGrid>
      <w:tr w:rsidR="009814A2" w:rsidRPr="003370C3" w14:paraId="5F54513C" w14:textId="77777777" w:rsidTr="006F664F">
        <w:trPr>
          <w:trHeight w:val="397"/>
        </w:trPr>
        <w:tc>
          <w:tcPr>
            <w:tcW w:w="993" w:type="dxa"/>
            <w:tcBorders>
              <w:top w:val="single" w:sz="12" w:space="0" w:color="auto"/>
              <w:bottom w:val="single" w:sz="12" w:space="0" w:color="auto"/>
            </w:tcBorders>
            <w:shd w:val="clear" w:color="auto" w:fill="8DB3E2" w:themeFill="text2" w:themeFillTint="66"/>
          </w:tcPr>
          <w:p w14:paraId="7D59603D" w14:textId="1EFB8DD5" w:rsidR="009814A2" w:rsidRPr="003370C3" w:rsidRDefault="009814A2" w:rsidP="006F664F">
            <w:pPr>
              <w:spacing w:before="60" w:after="60"/>
              <w:rPr>
                <w:b/>
              </w:rPr>
            </w:pPr>
            <w:r w:rsidRPr="003370C3">
              <w:rPr>
                <w:b/>
              </w:rPr>
              <w:t>Rev. nr.</w:t>
            </w:r>
          </w:p>
        </w:tc>
        <w:tc>
          <w:tcPr>
            <w:tcW w:w="6378" w:type="dxa"/>
            <w:tcBorders>
              <w:top w:val="single" w:sz="12" w:space="0" w:color="auto"/>
              <w:bottom w:val="single" w:sz="12" w:space="0" w:color="auto"/>
            </w:tcBorders>
            <w:shd w:val="clear" w:color="auto" w:fill="8DB3E2" w:themeFill="text2" w:themeFillTint="66"/>
          </w:tcPr>
          <w:p w14:paraId="68CDF380" w14:textId="337CE7BE" w:rsidR="009814A2" w:rsidRPr="003370C3" w:rsidRDefault="009814A2" w:rsidP="006F664F">
            <w:pPr>
              <w:spacing w:before="60" w:after="60"/>
              <w:rPr>
                <w:b/>
              </w:rPr>
            </w:pPr>
            <w:r w:rsidRPr="003370C3">
              <w:rPr>
                <w:b/>
              </w:rPr>
              <w:t>Endring</w:t>
            </w:r>
          </w:p>
        </w:tc>
        <w:tc>
          <w:tcPr>
            <w:tcW w:w="1701" w:type="dxa"/>
            <w:tcBorders>
              <w:top w:val="single" w:sz="12" w:space="0" w:color="auto"/>
              <w:bottom w:val="single" w:sz="12" w:space="0" w:color="auto"/>
            </w:tcBorders>
            <w:shd w:val="clear" w:color="auto" w:fill="8DB3E2" w:themeFill="text2" w:themeFillTint="66"/>
          </w:tcPr>
          <w:p w14:paraId="400372B5" w14:textId="59D322D0" w:rsidR="009814A2" w:rsidRPr="003370C3" w:rsidRDefault="009814A2" w:rsidP="006F664F">
            <w:pPr>
              <w:spacing w:before="60" w:after="60"/>
              <w:rPr>
                <w:b/>
              </w:rPr>
            </w:pPr>
            <w:r w:rsidRPr="003370C3">
              <w:rPr>
                <w:b/>
              </w:rPr>
              <w:t>Dato</w:t>
            </w:r>
          </w:p>
        </w:tc>
      </w:tr>
      <w:tr w:rsidR="009814A2" w:rsidRPr="003370C3" w14:paraId="0F5DA864" w14:textId="77777777" w:rsidTr="006F664F">
        <w:trPr>
          <w:trHeight w:val="397"/>
        </w:trPr>
        <w:tc>
          <w:tcPr>
            <w:tcW w:w="993" w:type="dxa"/>
            <w:tcBorders>
              <w:top w:val="single" w:sz="12" w:space="0" w:color="auto"/>
            </w:tcBorders>
          </w:tcPr>
          <w:p w14:paraId="40BD4F93" w14:textId="77777777" w:rsidR="009814A2" w:rsidRPr="003370C3" w:rsidRDefault="009814A2" w:rsidP="006F664F">
            <w:pPr>
              <w:spacing w:before="60" w:after="60"/>
              <w:rPr>
                <w:b/>
              </w:rPr>
            </w:pPr>
          </w:p>
        </w:tc>
        <w:tc>
          <w:tcPr>
            <w:tcW w:w="6378" w:type="dxa"/>
            <w:tcBorders>
              <w:top w:val="single" w:sz="12" w:space="0" w:color="auto"/>
            </w:tcBorders>
          </w:tcPr>
          <w:p w14:paraId="39A2A001" w14:textId="77777777" w:rsidR="009814A2" w:rsidRPr="003370C3" w:rsidRDefault="009814A2" w:rsidP="006F664F">
            <w:pPr>
              <w:spacing w:before="60" w:after="60"/>
              <w:rPr>
                <w:b/>
              </w:rPr>
            </w:pPr>
          </w:p>
        </w:tc>
        <w:tc>
          <w:tcPr>
            <w:tcW w:w="1701" w:type="dxa"/>
            <w:tcBorders>
              <w:top w:val="single" w:sz="12" w:space="0" w:color="auto"/>
            </w:tcBorders>
          </w:tcPr>
          <w:p w14:paraId="2EE12BE4" w14:textId="77777777" w:rsidR="009814A2" w:rsidRPr="003370C3" w:rsidRDefault="009814A2" w:rsidP="006F664F">
            <w:pPr>
              <w:spacing w:before="60" w:after="60"/>
              <w:rPr>
                <w:b/>
              </w:rPr>
            </w:pPr>
          </w:p>
        </w:tc>
      </w:tr>
      <w:tr w:rsidR="009814A2" w:rsidRPr="003370C3" w14:paraId="4D15BA8D" w14:textId="77777777" w:rsidTr="006F664F">
        <w:trPr>
          <w:trHeight w:val="397"/>
        </w:trPr>
        <w:tc>
          <w:tcPr>
            <w:tcW w:w="993" w:type="dxa"/>
          </w:tcPr>
          <w:p w14:paraId="1711C0A6" w14:textId="77777777" w:rsidR="009814A2" w:rsidRPr="003370C3" w:rsidRDefault="009814A2" w:rsidP="006F664F">
            <w:pPr>
              <w:spacing w:before="60" w:after="60"/>
              <w:rPr>
                <w:b/>
              </w:rPr>
            </w:pPr>
          </w:p>
        </w:tc>
        <w:tc>
          <w:tcPr>
            <w:tcW w:w="6378" w:type="dxa"/>
          </w:tcPr>
          <w:p w14:paraId="1F185C40" w14:textId="77777777" w:rsidR="009814A2" w:rsidRPr="003370C3" w:rsidRDefault="009814A2" w:rsidP="006F664F">
            <w:pPr>
              <w:spacing w:before="60" w:after="60"/>
              <w:rPr>
                <w:b/>
              </w:rPr>
            </w:pPr>
          </w:p>
        </w:tc>
        <w:tc>
          <w:tcPr>
            <w:tcW w:w="1701" w:type="dxa"/>
          </w:tcPr>
          <w:p w14:paraId="0497C2B8" w14:textId="77777777" w:rsidR="009814A2" w:rsidRPr="003370C3" w:rsidRDefault="009814A2" w:rsidP="006F664F">
            <w:pPr>
              <w:spacing w:before="60" w:after="60"/>
              <w:rPr>
                <w:b/>
              </w:rPr>
            </w:pPr>
          </w:p>
        </w:tc>
      </w:tr>
      <w:tr w:rsidR="009814A2" w:rsidRPr="003370C3" w14:paraId="3456883B" w14:textId="77777777" w:rsidTr="006F664F">
        <w:trPr>
          <w:trHeight w:val="397"/>
        </w:trPr>
        <w:tc>
          <w:tcPr>
            <w:tcW w:w="993" w:type="dxa"/>
          </w:tcPr>
          <w:p w14:paraId="55A2856B" w14:textId="77777777" w:rsidR="009814A2" w:rsidRPr="003370C3" w:rsidRDefault="009814A2" w:rsidP="006F664F">
            <w:pPr>
              <w:spacing w:before="60" w:after="60"/>
              <w:rPr>
                <w:b/>
              </w:rPr>
            </w:pPr>
          </w:p>
        </w:tc>
        <w:tc>
          <w:tcPr>
            <w:tcW w:w="6378" w:type="dxa"/>
          </w:tcPr>
          <w:p w14:paraId="56E53DAD" w14:textId="77777777" w:rsidR="009814A2" w:rsidRPr="003370C3" w:rsidRDefault="009814A2" w:rsidP="006F664F">
            <w:pPr>
              <w:spacing w:before="60" w:after="60"/>
              <w:rPr>
                <w:b/>
              </w:rPr>
            </w:pPr>
          </w:p>
        </w:tc>
        <w:tc>
          <w:tcPr>
            <w:tcW w:w="1701" w:type="dxa"/>
          </w:tcPr>
          <w:p w14:paraId="337BED97" w14:textId="77777777" w:rsidR="009814A2" w:rsidRPr="003370C3" w:rsidRDefault="009814A2" w:rsidP="006F664F">
            <w:pPr>
              <w:spacing w:before="60" w:after="60"/>
              <w:rPr>
                <w:b/>
              </w:rPr>
            </w:pPr>
          </w:p>
        </w:tc>
      </w:tr>
      <w:tr w:rsidR="009814A2" w:rsidRPr="003370C3" w14:paraId="398EC990" w14:textId="77777777" w:rsidTr="006F664F">
        <w:trPr>
          <w:trHeight w:val="397"/>
        </w:trPr>
        <w:tc>
          <w:tcPr>
            <w:tcW w:w="993" w:type="dxa"/>
          </w:tcPr>
          <w:p w14:paraId="76B5191F" w14:textId="77777777" w:rsidR="009814A2" w:rsidRPr="003370C3" w:rsidRDefault="009814A2" w:rsidP="006F664F">
            <w:pPr>
              <w:spacing w:before="60" w:after="60"/>
              <w:rPr>
                <w:b/>
              </w:rPr>
            </w:pPr>
          </w:p>
        </w:tc>
        <w:tc>
          <w:tcPr>
            <w:tcW w:w="6378" w:type="dxa"/>
          </w:tcPr>
          <w:p w14:paraId="1C91A45D" w14:textId="77777777" w:rsidR="009814A2" w:rsidRPr="003370C3" w:rsidRDefault="009814A2" w:rsidP="006F664F">
            <w:pPr>
              <w:spacing w:before="60" w:after="60"/>
              <w:rPr>
                <w:b/>
              </w:rPr>
            </w:pPr>
          </w:p>
        </w:tc>
        <w:tc>
          <w:tcPr>
            <w:tcW w:w="1701" w:type="dxa"/>
          </w:tcPr>
          <w:p w14:paraId="1A5B3F0E" w14:textId="77777777" w:rsidR="009814A2" w:rsidRPr="003370C3" w:rsidRDefault="009814A2" w:rsidP="006F664F">
            <w:pPr>
              <w:spacing w:before="60" w:after="60"/>
              <w:rPr>
                <w:b/>
              </w:rPr>
            </w:pPr>
          </w:p>
        </w:tc>
      </w:tr>
      <w:tr w:rsidR="009814A2" w:rsidRPr="003370C3" w14:paraId="3C78804D" w14:textId="77777777" w:rsidTr="006F664F">
        <w:trPr>
          <w:trHeight w:val="397"/>
        </w:trPr>
        <w:tc>
          <w:tcPr>
            <w:tcW w:w="993" w:type="dxa"/>
          </w:tcPr>
          <w:p w14:paraId="35D76C1C" w14:textId="77777777" w:rsidR="009814A2" w:rsidRPr="003370C3" w:rsidRDefault="009814A2" w:rsidP="006F664F">
            <w:pPr>
              <w:spacing w:before="60" w:after="60"/>
              <w:rPr>
                <w:b/>
              </w:rPr>
            </w:pPr>
          </w:p>
        </w:tc>
        <w:tc>
          <w:tcPr>
            <w:tcW w:w="6378" w:type="dxa"/>
          </w:tcPr>
          <w:p w14:paraId="245B3D00" w14:textId="77777777" w:rsidR="009814A2" w:rsidRPr="003370C3" w:rsidRDefault="009814A2" w:rsidP="006F664F">
            <w:pPr>
              <w:spacing w:before="60" w:after="60"/>
              <w:rPr>
                <w:b/>
              </w:rPr>
            </w:pPr>
          </w:p>
        </w:tc>
        <w:tc>
          <w:tcPr>
            <w:tcW w:w="1701" w:type="dxa"/>
          </w:tcPr>
          <w:p w14:paraId="5B3FDFC5" w14:textId="77777777" w:rsidR="009814A2" w:rsidRPr="003370C3" w:rsidRDefault="009814A2" w:rsidP="006F664F">
            <w:pPr>
              <w:spacing w:before="60" w:after="60"/>
              <w:rPr>
                <w:b/>
              </w:rPr>
            </w:pPr>
          </w:p>
        </w:tc>
      </w:tr>
      <w:tr w:rsidR="009814A2" w:rsidRPr="003370C3" w14:paraId="03E429D6" w14:textId="77777777" w:rsidTr="006F664F">
        <w:trPr>
          <w:trHeight w:val="397"/>
        </w:trPr>
        <w:tc>
          <w:tcPr>
            <w:tcW w:w="993" w:type="dxa"/>
          </w:tcPr>
          <w:p w14:paraId="75DEEDD9" w14:textId="77777777" w:rsidR="009814A2" w:rsidRPr="003370C3" w:rsidRDefault="009814A2" w:rsidP="006F664F">
            <w:pPr>
              <w:spacing w:before="60" w:after="60"/>
              <w:rPr>
                <w:b/>
              </w:rPr>
            </w:pPr>
          </w:p>
        </w:tc>
        <w:tc>
          <w:tcPr>
            <w:tcW w:w="6378" w:type="dxa"/>
          </w:tcPr>
          <w:p w14:paraId="0457A2E9" w14:textId="77777777" w:rsidR="009814A2" w:rsidRPr="003370C3" w:rsidRDefault="009814A2" w:rsidP="006F664F">
            <w:pPr>
              <w:spacing w:before="60" w:after="60"/>
              <w:rPr>
                <w:b/>
              </w:rPr>
            </w:pPr>
          </w:p>
        </w:tc>
        <w:tc>
          <w:tcPr>
            <w:tcW w:w="1701" w:type="dxa"/>
          </w:tcPr>
          <w:p w14:paraId="31116889" w14:textId="77777777" w:rsidR="009814A2" w:rsidRPr="003370C3" w:rsidRDefault="009814A2" w:rsidP="006F664F">
            <w:pPr>
              <w:spacing w:before="60" w:after="60"/>
              <w:rPr>
                <w:b/>
              </w:rPr>
            </w:pPr>
          </w:p>
        </w:tc>
      </w:tr>
      <w:tr w:rsidR="009814A2" w:rsidRPr="003370C3" w14:paraId="4FBA912A" w14:textId="77777777" w:rsidTr="006F664F">
        <w:trPr>
          <w:trHeight w:val="397"/>
        </w:trPr>
        <w:tc>
          <w:tcPr>
            <w:tcW w:w="993" w:type="dxa"/>
          </w:tcPr>
          <w:p w14:paraId="6325B6F4" w14:textId="77777777" w:rsidR="009814A2" w:rsidRPr="003370C3" w:rsidRDefault="009814A2" w:rsidP="006F664F">
            <w:pPr>
              <w:spacing w:before="60" w:after="60"/>
              <w:rPr>
                <w:b/>
              </w:rPr>
            </w:pPr>
          </w:p>
        </w:tc>
        <w:tc>
          <w:tcPr>
            <w:tcW w:w="6378" w:type="dxa"/>
          </w:tcPr>
          <w:p w14:paraId="38E8A208" w14:textId="77777777" w:rsidR="009814A2" w:rsidRPr="003370C3" w:rsidRDefault="009814A2" w:rsidP="006F664F">
            <w:pPr>
              <w:spacing w:before="60" w:after="60"/>
              <w:rPr>
                <w:b/>
              </w:rPr>
            </w:pPr>
          </w:p>
        </w:tc>
        <w:tc>
          <w:tcPr>
            <w:tcW w:w="1701" w:type="dxa"/>
          </w:tcPr>
          <w:p w14:paraId="4F9CDC41" w14:textId="77777777" w:rsidR="009814A2" w:rsidRPr="003370C3" w:rsidRDefault="009814A2" w:rsidP="006F664F">
            <w:pPr>
              <w:spacing w:before="60" w:after="60"/>
              <w:rPr>
                <w:b/>
              </w:rPr>
            </w:pPr>
          </w:p>
        </w:tc>
      </w:tr>
      <w:tr w:rsidR="009814A2" w:rsidRPr="003370C3" w14:paraId="07F740EE" w14:textId="77777777" w:rsidTr="006F664F">
        <w:trPr>
          <w:trHeight w:val="397"/>
        </w:trPr>
        <w:tc>
          <w:tcPr>
            <w:tcW w:w="993" w:type="dxa"/>
          </w:tcPr>
          <w:p w14:paraId="435FD325" w14:textId="77777777" w:rsidR="009814A2" w:rsidRPr="003370C3" w:rsidRDefault="009814A2" w:rsidP="006F664F">
            <w:pPr>
              <w:spacing w:before="60" w:after="60"/>
              <w:rPr>
                <w:b/>
              </w:rPr>
            </w:pPr>
          </w:p>
        </w:tc>
        <w:tc>
          <w:tcPr>
            <w:tcW w:w="6378" w:type="dxa"/>
          </w:tcPr>
          <w:p w14:paraId="4E3418F1" w14:textId="77777777" w:rsidR="009814A2" w:rsidRPr="003370C3" w:rsidRDefault="009814A2" w:rsidP="006F664F">
            <w:pPr>
              <w:spacing w:before="60" w:after="60"/>
              <w:rPr>
                <w:b/>
              </w:rPr>
            </w:pPr>
          </w:p>
        </w:tc>
        <w:tc>
          <w:tcPr>
            <w:tcW w:w="1701" w:type="dxa"/>
          </w:tcPr>
          <w:p w14:paraId="3FADC1F9" w14:textId="77777777" w:rsidR="009814A2" w:rsidRPr="003370C3" w:rsidRDefault="009814A2" w:rsidP="006F664F">
            <w:pPr>
              <w:spacing w:before="60" w:after="60"/>
              <w:rPr>
                <w:b/>
              </w:rPr>
            </w:pPr>
          </w:p>
        </w:tc>
      </w:tr>
    </w:tbl>
    <w:p w14:paraId="3382AB46" w14:textId="77777777" w:rsidR="009814A2" w:rsidRDefault="009814A2" w:rsidP="009814A2">
      <w:pPr>
        <w:spacing w:after="0" w:line="240" w:lineRule="auto"/>
        <w:rPr>
          <w:bCs/>
          <w:i/>
          <w:iCs/>
          <w:sz w:val="24"/>
          <w:szCs w:val="24"/>
        </w:rPr>
      </w:pPr>
    </w:p>
    <w:p w14:paraId="36F17AD7" w14:textId="77777777" w:rsidR="009814A2" w:rsidRPr="00416543" w:rsidRDefault="009814A2" w:rsidP="009814A2">
      <w:pPr>
        <w:spacing w:after="0" w:line="240" w:lineRule="auto"/>
        <w:rPr>
          <w:sz w:val="24"/>
          <w:szCs w:val="24"/>
        </w:rPr>
      </w:pPr>
      <w:r w:rsidRPr="006C1CE2">
        <w:rPr>
          <w:bCs/>
          <w:i/>
          <w:iCs/>
          <w:sz w:val="24"/>
          <w:szCs w:val="24"/>
        </w:rPr>
        <w:t>Distribusjonsliste</w:t>
      </w:r>
    </w:p>
    <w:p w14:paraId="69025ED9" w14:textId="77777777" w:rsidR="009814A2" w:rsidRPr="006C1CE2" w:rsidRDefault="009814A2" w:rsidP="009814A2">
      <w:pPr>
        <w:spacing w:after="0" w:line="240" w:lineRule="auto"/>
        <w:rPr>
          <w:bCs/>
          <w:i/>
          <w:iCs/>
        </w:rPr>
      </w:pPr>
    </w:p>
    <w:tbl>
      <w:tblPr>
        <w:tblW w:w="9072" w:type="dxa"/>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01"/>
        <w:gridCol w:w="2268"/>
        <w:gridCol w:w="2399"/>
        <w:gridCol w:w="2704"/>
      </w:tblGrid>
      <w:tr w:rsidR="009814A2" w:rsidRPr="002E495A" w14:paraId="7B4A6E67" w14:textId="77777777" w:rsidTr="006F664F">
        <w:tc>
          <w:tcPr>
            <w:tcW w:w="1701" w:type="dxa"/>
            <w:tcBorders>
              <w:top w:val="single" w:sz="12" w:space="0" w:color="auto"/>
              <w:bottom w:val="single" w:sz="12" w:space="0" w:color="auto"/>
            </w:tcBorders>
            <w:shd w:val="clear" w:color="auto" w:fill="8DB3E2" w:themeFill="text2" w:themeFillTint="66"/>
          </w:tcPr>
          <w:p w14:paraId="1AFD9562" w14:textId="77777777" w:rsidR="009814A2" w:rsidRPr="002E495A" w:rsidRDefault="009814A2" w:rsidP="00FE5989">
            <w:pPr>
              <w:spacing w:before="60" w:after="60" w:line="240" w:lineRule="auto"/>
              <w:rPr>
                <w:b/>
              </w:rPr>
            </w:pPr>
            <w:r w:rsidRPr="002E495A">
              <w:rPr>
                <w:b/>
              </w:rPr>
              <w:t>ROLLE</w:t>
            </w:r>
          </w:p>
        </w:tc>
        <w:tc>
          <w:tcPr>
            <w:tcW w:w="2268" w:type="dxa"/>
            <w:tcBorders>
              <w:top w:val="single" w:sz="12" w:space="0" w:color="auto"/>
              <w:bottom w:val="single" w:sz="12" w:space="0" w:color="auto"/>
            </w:tcBorders>
            <w:shd w:val="clear" w:color="auto" w:fill="8DB3E2" w:themeFill="text2" w:themeFillTint="66"/>
          </w:tcPr>
          <w:p w14:paraId="0D588F52" w14:textId="77777777" w:rsidR="009814A2" w:rsidRPr="002E495A" w:rsidRDefault="009814A2" w:rsidP="00FE5989">
            <w:pPr>
              <w:spacing w:before="60" w:after="60" w:line="240" w:lineRule="auto"/>
              <w:rPr>
                <w:b/>
              </w:rPr>
            </w:pPr>
            <w:r w:rsidRPr="002E495A">
              <w:rPr>
                <w:b/>
              </w:rPr>
              <w:t>NAVN</w:t>
            </w:r>
          </w:p>
        </w:tc>
        <w:tc>
          <w:tcPr>
            <w:tcW w:w="2399" w:type="dxa"/>
            <w:tcBorders>
              <w:top w:val="single" w:sz="12" w:space="0" w:color="auto"/>
              <w:bottom w:val="single" w:sz="12" w:space="0" w:color="auto"/>
            </w:tcBorders>
            <w:shd w:val="clear" w:color="auto" w:fill="8DB3E2" w:themeFill="text2" w:themeFillTint="66"/>
          </w:tcPr>
          <w:p w14:paraId="197EF18B" w14:textId="77777777" w:rsidR="009814A2" w:rsidRPr="002E495A" w:rsidRDefault="009814A2" w:rsidP="00FE5989">
            <w:pPr>
              <w:spacing w:before="60" w:after="60" w:line="240" w:lineRule="auto"/>
              <w:rPr>
                <w:b/>
              </w:rPr>
            </w:pPr>
            <w:r w:rsidRPr="002E495A">
              <w:rPr>
                <w:b/>
              </w:rPr>
              <w:t>BEDRIFT</w:t>
            </w:r>
          </w:p>
        </w:tc>
        <w:tc>
          <w:tcPr>
            <w:tcW w:w="2704" w:type="dxa"/>
            <w:tcBorders>
              <w:top w:val="single" w:sz="12" w:space="0" w:color="auto"/>
              <w:bottom w:val="single" w:sz="12" w:space="0" w:color="auto"/>
            </w:tcBorders>
            <w:shd w:val="clear" w:color="auto" w:fill="8DB3E2" w:themeFill="text2" w:themeFillTint="66"/>
          </w:tcPr>
          <w:p w14:paraId="3605102D" w14:textId="77777777" w:rsidR="009814A2" w:rsidRPr="002E495A" w:rsidRDefault="009814A2" w:rsidP="00FE5989">
            <w:pPr>
              <w:spacing w:before="60" w:after="60" w:line="240" w:lineRule="auto"/>
              <w:rPr>
                <w:b/>
              </w:rPr>
            </w:pPr>
            <w:r w:rsidRPr="002E495A">
              <w:rPr>
                <w:b/>
              </w:rPr>
              <w:t>TELEFONNUMMER</w:t>
            </w:r>
          </w:p>
        </w:tc>
      </w:tr>
      <w:tr w:rsidR="009814A2" w:rsidRPr="002E495A" w14:paraId="408F31EC" w14:textId="77777777" w:rsidTr="006F664F">
        <w:trPr>
          <w:trHeight w:val="832"/>
        </w:trPr>
        <w:tc>
          <w:tcPr>
            <w:tcW w:w="1701" w:type="dxa"/>
            <w:tcBorders>
              <w:top w:val="single" w:sz="12" w:space="0" w:color="auto"/>
            </w:tcBorders>
          </w:tcPr>
          <w:p w14:paraId="6B9C1337" w14:textId="77777777" w:rsidR="009814A2" w:rsidRPr="002E495A" w:rsidRDefault="009814A2" w:rsidP="00FE5989">
            <w:pPr>
              <w:spacing w:before="60" w:after="60" w:line="240" w:lineRule="auto"/>
            </w:pPr>
            <w:r w:rsidRPr="002E495A">
              <w:t>Byggherrens</w:t>
            </w:r>
          </w:p>
          <w:p w14:paraId="5D9A0470" w14:textId="77777777" w:rsidR="009814A2" w:rsidRPr="002E495A" w:rsidRDefault="009814A2" w:rsidP="00FE5989">
            <w:pPr>
              <w:spacing w:before="60" w:after="60" w:line="240" w:lineRule="auto"/>
            </w:pPr>
            <w:r w:rsidRPr="002E495A">
              <w:t>representant</w:t>
            </w:r>
          </w:p>
        </w:tc>
        <w:tc>
          <w:tcPr>
            <w:tcW w:w="2268" w:type="dxa"/>
            <w:tcBorders>
              <w:top w:val="single" w:sz="12" w:space="0" w:color="auto"/>
            </w:tcBorders>
          </w:tcPr>
          <w:p w14:paraId="78A92668" w14:textId="77777777" w:rsidR="009814A2" w:rsidRPr="002E495A" w:rsidRDefault="009814A2" w:rsidP="00FE5989">
            <w:pPr>
              <w:spacing w:before="60" w:after="60" w:line="240" w:lineRule="auto"/>
              <w:rPr>
                <w:lang w:val="en-US"/>
              </w:rPr>
            </w:pPr>
            <w:r w:rsidRPr="00A272F8">
              <w:rPr>
                <w:rFonts w:eastAsia="Times New Roman" w:cstheme="minorHAnsi"/>
                <w:bCs/>
                <w:iCs/>
                <w:noProof/>
                <w:lang w:eastAsia="nb-NO"/>
              </w:rPr>
              <w:t>Ola Bror Tho</w:t>
            </w:r>
          </w:p>
          <w:p w14:paraId="0C336F4D" w14:textId="77777777" w:rsidR="009814A2" w:rsidRPr="002E495A" w:rsidRDefault="009814A2" w:rsidP="00FE5989">
            <w:pPr>
              <w:spacing w:before="60" w:after="60" w:line="240" w:lineRule="auto"/>
            </w:pPr>
          </w:p>
        </w:tc>
        <w:tc>
          <w:tcPr>
            <w:tcW w:w="2399" w:type="dxa"/>
            <w:tcBorders>
              <w:top w:val="single" w:sz="12" w:space="0" w:color="auto"/>
            </w:tcBorders>
          </w:tcPr>
          <w:p w14:paraId="2C4198D8" w14:textId="77777777" w:rsidR="009814A2" w:rsidRPr="002E495A" w:rsidRDefault="009814A2" w:rsidP="00FE5989">
            <w:pPr>
              <w:spacing w:before="60" w:after="60" w:line="240" w:lineRule="auto"/>
            </w:pPr>
            <w:r>
              <w:t>Tønsberg kommune</w:t>
            </w:r>
          </w:p>
        </w:tc>
        <w:tc>
          <w:tcPr>
            <w:tcW w:w="2704" w:type="dxa"/>
            <w:tcBorders>
              <w:top w:val="single" w:sz="12" w:space="0" w:color="auto"/>
            </w:tcBorders>
          </w:tcPr>
          <w:p w14:paraId="6B914EF6" w14:textId="77777777" w:rsidR="009814A2" w:rsidRPr="002E495A" w:rsidRDefault="009814A2" w:rsidP="00FE5989">
            <w:pPr>
              <w:spacing w:before="60" w:after="60" w:line="240" w:lineRule="auto"/>
            </w:pPr>
          </w:p>
        </w:tc>
      </w:tr>
      <w:tr w:rsidR="009814A2" w:rsidRPr="002E495A" w14:paraId="65E22E02" w14:textId="77777777" w:rsidTr="006F664F">
        <w:tc>
          <w:tcPr>
            <w:tcW w:w="1701" w:type="dxa"/>
          </w:tcPr>
          <w:p w14:paraId="507AFCA1" w14:textId="77777777" w:rsidR="009814A2" w:rsidRPr="002E495A" w:rsidRDefault="009814A2" w:rsidP="00FE5989">
            <w:pPr>
              <w:spacing w:before="60" w:after="60" w:line="240" w:lineRule="auto"/>
            </w:pPr>
            <w:r w:rsidRPr="002E495A">
              <w:t>Koordinator</w:t>
            </w:r>
          </w:p>
          <w:p w14:paraId="7850D2E1" w14:textId="624DA148" w:rsidR="009814A2" w:rsidRPr="002E495A" w:rsidRDefault="009814A2" w:rsidP="009814A2">
            <w:pPr>
              <w:spacing w:before="60" w:after="60" w:line="240" w:lineRule="auto"/>
            </w:pPr>
            <w:r w:rsidRPr="002E495A">
              <w:t>Prosjektering</w:t>
            </w:r>
          </w:p>
        </w:tc>
        <w:tc>
          <w:tcPr>
            <w:tcW w:w="2268" w:type="dxa"/>
          </w:tcPr>
          <w:p w14:paraId="4FB6F4FA" w14:textId="77777777" w:rsidR="009814A2" w:rsidRPr="002E495A" w:rsidRDefault="009814A2" w:rsidP="00FE5989">
            <w:pPr>
              <w:spacing w:before="60" w:after="60" w:line="240" w:lineRule="auto"/>
            </w:pPr>
            <w:r w:rsidRPr="002E495A">
              <w:t>Jo Inge Slydal</w:t>
            </w:r>
          </w:p>
        </w:tc>
        <w:tc>
          <w:tcPr>
            <w:tcW w:w="2399" w:type="dxa"/>
          </w:tcPr>
          <w:p w14:paraId="38E102BF" w14:textId="77777777" w:rsidR="009814A2" w:rsidRPr="002E495A" w:rsidRDefault="009814A2" w:rsidP="00FE5989">
            <w:pPr>
              <w:spacing w:before="60" w:after="60" w:line="240" w:lineRule="auto"/>
            </w:pPr>
            <w:r w:rsidRPr="002E495A">
              <w:t>Envidan AS</w:t>
            </w:r>
          </w:p>
        </w:tc>
        <w:tc>
          <w:tcPr>
            <w:tcW w:w="2704" w:type="dxa"/>
          </w:tcPr>
          <w:p w14:paraId="2B3330C1" w14:textId="77777777" w:rsidR="009814A2" w:rsidRPr="002E495A" w:rsidRDefault="009814A2" w:rsidP="00FE5989">
            <w:pPr>
              <w:spacing w:before="60" w:after="60" w:line="240" w:lineRule="auto"/>
            </w:pPr>
            <w:r w:rsidRPr="002E495A">
              <w:t>988 96 899</w:t>
            </w:r>
          </w:p>
        </w:tc>
      </w:tr>
      <w:tr w:rsidR="009814A2" w:rsidRPr="002E495A" w14:paraId="7DA74CA5" w14:textId="77777777" w:rsidTr="006F664F">
        <w:tc>
          <w:tcPr>
            <w:tcW w:w="1701" w:type="dxa"/>
          </w:tcPr>
          <w:p w14:paraId="310BF106" w14:textId="77777777" w:rsidR="009814A2" w:rsidRPr="002E495A" w:rsidRDefault="009814A2" w:rsidP="00FE5989">
            <w:pPr>
              <w:spacing w:before="60" w:after="60" w:line="240" w:lineRule="auto"/>
            </w:pPr>
            <w:r w:rsidRPr="002E495A">
              <w:t>Koordinator</w:t>
            </w:r>
          </w:p>
          <w:p w14:paraId="1841B3E0" w14:textId="3A4BD067" w:rsidR="009814A2" w:rsidRPr="002E495A" w:rsidRDefault="009814A2" w:rsidP="009814A2">
            <w:pPr>
              <w:spacing w:before="60" w:after="60" w:line="240" w:lineRule="auto"/>
            </w:pPr>
            <w:r w:rsidRPr="002E495A">
              <w:t>Utførelse</w:t>
            </w:r>
          </w:p>
        </w:tc>
        <w:tc>
          <w:tcPr>
            <w:tcW w:w="2268" w:type="dxa"/>
          </w:tcPr>
          <w:p w14:paraId="2B9E59CA" w14:textId="77777777" w:rsidR="009814A2" w:rsidRPr="002E495A" w:rsidRDefault="009814A2" w:rsidP="00FE5989">
            <w:pPr>
              <w:spacing w:before="60" w:after="60" w:line="240" w:lineRule="auto"/>
            </w:pPr>
          </w:p>
        </w:tc>
        <w:tc>
          <w:tcPr>
            <w:tcW w:w="2399" w:type="dxa"/>
          </w:tcPr>
          <w:p w14:paraId="74E763CF" w14:textId="77777777" w:rsidR="009814A2" w:rsidRPr="002E495A" w:rsidRDefault="009814A2" w:rsidP="00FE5989">
            <w:pPr>
              <w:spacing w:before="60" w:after="60" w:line="240" w:lineRule="auto"/>
            </w:pPr>
          </w:p>
        </w:tc>
        <w:tc>
          <w:tcPr>
            <w:tcW w:w="2704" w:type="dxa"/>
          </w:tcPr>
          <w:p w14:paraId="6BECFCB3" w14:textId="77777777" w:rsidR="009814A2" w:rsidRPr="002E495A" w:rsidRDefault="009814A2" w:rsidP="00FE5989">
            <w:pPr>
              <w:spacing w:before="60" w:after="60" w:line="240" w:lineRule="auto"/>
            </w:pPr>
          </w:p>
        </w:tc>
      </w:tr>
      <w:tr w:rsidR="009814A2" w:rsidRPr="002E495A" w14:paraId="727250C8" w14:textId="77777777" w:rsidTr="006F664F">
        <w:tc>
          <w:tcPr>
            <w:tcW w:w="1701" w:type="dxa"/>
          </w:tcPr>
          <w:p w14:paraId="16344C42" w14:textId="77777777" w:rsidR="009814A2" w:rsidRPr="002E495A" w:rsidRDefault="009814A2" w:rsidP="00FE5989">
            <w:pPr>
              <w:spacing w:before="60" w:after="60" w:line="240" w:lineRule="auto"/>
            </w:pPr>
            <w:r w:rsidRPr="002E495A">
              <w:t>Hovedbedrift</w:t>
            </w:r>
          </w:p>
        </w:tc>
        <w:tc>
          <w:tcPr>
            <w:tcW w:w="2268" w:type="dxa"/>
          </w:tcPr>
          <w:p w14:paraId="6F5E2C42" w14:textId="77777777" w:rsidR="009814A2" w:rsidRDefault="009814A2" w:rsidP="00FE5989">
            <w:pPr>
              <w:spacing w:before="60" w:after="60" w:line="240" w:lineRule="auto"/>
            </w:pPr>
          </w:p>
          <w:p w14:paraId="1FEBE19A" w14:textId="77777777" w:rsidR="009814A2" w:rsidRPr="002E495A" w:rsidRDefault="009814A2" w:rsidP="00FE5989">
            <w:pPr>
              <w:spacing w:before="60" w:after="60" w:line="240" w:lineRule="auto"/>
            </w:pPr>
          </w:p>
        </w:tc>
        <w:tc>
          <w:tcPr>
            <w:tcW w:w="2399" w:type="dxa"/>
          </w:tcPr>
          <w:p w14:paraId="373A8924" w14:textId="77777777" w:rsidR="009814A2" w:rsidRPr="002E495A" w:rsidRDefault="009814A2" w:rsidP="00FE5989">
            <w:pPr>
              <w:spacing w:before="60" w:after="60" w:line="240" w:lineRule="auto"/>
            </w:pPr>
          </w:p>
        </w:tc>
        <w:tc>
          <w:tcPr>
            <w:tcW w:w="2704" w:type="dxa"/>
          </w:tcPr>
          <w:p w14:paraId="5BAC0CC2" w14:textId="77777777" w:rsidR="009814A2" w:rsidRPr="002E495A" w:rsidRDefault="009814A2" w:rsidP="00FE5989">
            <w:pPr>
              <w:spacing w:before="60" w:after="60" w:line="240" w:lineRule="auto"/>
            </w:pPr>
          </w:p>
        </w:tc>
      </w:tr>
      <w:tr w:rsidR="009814A2" w:rsidRPr="002E495A" w14:paraId="0430A68D" w14:textId="77777777" w:rsidTr="006F664F">
        <w:tc>
          <w:tcPr>
            <w:tcW w:w="1701" w:type="dxa"/>
          </w:tcPr>
          <w:p w14:paraId="4776DF31" w14:textId="77777777" w:rsidR="009814A2" w:rsidRDefault="009814A2" w:rsidP="00FE5989">
            <w:pPr>
              <w:spacing w:before="60" w:after="60" w:line="240" w:lineRule="auto"/>
            </w:pPr>
          </w:p>
          <w:p w14:paraId="365D33F7" w14:textId="77777777" w:rsidR="009814A2" w:rsidRPr="002E495A" w:rsidRDefault="009814A2" w:rsidP="00FE5989">
            <w:pPr>
              <w:spacing w:before="60" w:after="60" w:line="240" w:lineRule="auto"/>
            </w:pPr>
          </w:p>
        </w:tc>
        <w:tc>
          <w:tcPr>
            <w:tcW w:w="2268" w:type="dxa"/>
          </w:tcPr>
          <w:p w14:paraId="309F6A6A" w14:textId="77777777" w:rsidR="009814A2" w:rsidRDefault="009814A2" w:rsidP="00FE5989">
            <w:pPr>
              <w:spacing w:before="60" w:after="60" w:line="240" w:lineRule="auto"/>
            </w:pPr>
          </w:p>
          <w:p w14:paraId="6EC23C9F" w14:textId="77777777" w:rsidR="009814A2" w:rsidRPr="002E495A" w:rsidRDefault="009814A2" w:rsidP="00FE5989">
            <w:pPr>
              <w:spacing w:before="60" w:after="60" w:line="240" w:lineRule="auto"/>
            </w:pPr>
          </w:p>
        </w:tc>
        <w:tc>
          <w:tcPr>
            <w:tcW w:w="2399" w:type="dxa"/>
          </w:tcPr>
          <w:p w14:paraId="2C9C90FB" w14:textId="77777777" w:rsidR="009814A2" w:rsidRPr="002E495A" w:rsidRDefault="009814A2" w:rsidP="00FE5989">
            <w:pPr>
              <w:spacing w:before="60" w:after="60" w:line="240" w:lineRule="auto"/>
            </w:pPr>
          </w:p>
        </w:tc>
        <w:tc>
          <w:tcPr>
            <w:tcW w:w="2704" w:type="dxa"/>
          </w:tcPr>
          <w:p w14:paraId="0D72B259" w14:textId="77777777" w:rsidR="009814A2" w:rsidRPr="002E495A" w:rsidRDefault="009814A2" w:rsidP="00FE5989">
            <w:pPr>
              <w:spacing w:before="60" w:after="60" w:line="240" w:lineRule="auto"/>
            </w:pPr>
          </w:p>
        </w:tc>
      </w:tr>
    </w:tbl>
    <w:p w14:paraId="0E9C131A" w14:textId="4933718F" w:rsidR="006C1CE2" w:rsidRDefault="006C1CE2" w:rsidP="006C1CE2"/>
    <w:p w14:paraId="7A2F46D2" w14:textId="77777777" w:rsidR="002662F6" w:rsidRDefault="002662F6" w:rsidP="006C1CE2"/>
    <w:p w14:paraId="421718E4" w14:textId="77777777" w:rsidR="002662F6" w:rsidRDefault="002662F6" w:rsidP="002662F6">
      <w:pPr>
        <w:pStyle w:val="Overskrift1"/>
      </w:pPr>
      <w:bookmarkStart w:id="5" w:name="_Toc224654574"/>
      <w:bookmarkStart w:id="6" w:name="_Toc226542938"/>
      <w:r>
        <w:lastRenderedPageBreak/>
        <w:t>Organisasjonskart</w:t>
      </w:r>
      <w:bookmarkEnd w:id="5"/>
      <w:bookmarkEnd w:id="6"/>
    </w:p>
    <w:tbl>
      <w:tblPr>
        <w:tblpPr w:leftFromText="141" w:rightFromText="141" w:vertAnchor="text" w:horzAnchor="margin" w:tblpXSpec="center" w:tblpY="406"/>
        <w:tblOverlap w:val="never"/>
        <w:tblW w:w="0" w:type="auto"/>
        <w:tblLayout w:type="fixed"/>
        <w:tblCellMar>
          <w:left w:w="70" w:type="dxa"/>
          <w:right w:w="70" w:type="dxa"/>
        </w:tblCellMar>
        <w:tblLook w:val="0000" w:firstRow="0" w:lastRow="0" w:firstColumn="0" w:lastColumn="0" w:noHBand="0" w:noVBand="0"/>
      </w:tblPr>
      <w:tblGrid>
        <w:gridCol w:w="3685"/>
      </w:tblGrid>
      <w:tr w:rsidR="002662F6" w:rsidRPr="00E97466" w14:paraId="4CAA34F1" w14:textId="77777777" w:rsidTr="00FE5989">
        <w:tc>
          <w:tcPr>
            <w:tcW w:w="3685" w:type="dxa"/>
            <w:tcBorders>
              <w:top w:val="single" w:sz="6" w:space="0" w:color="auto"/>
              <w:left w:val="single" w:sz="6" w:space="0" w:color="auto"/>
              <w:bottom w:val="nil"/>
              <w:right w:val="single" w:sz="6" w:space="0" w:color="auto"/>
            </w:tcBorders>
          </w:tcPr>
          <w:p w14:paraId="0B22AF42"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Tiltakshaver</w:t>
            </w:r>
          </w:p>
        </w:tc>
      </w:tr>
      <w:tr w:rsidR="002662F6" w:rsidRPr="00E97466" w14:paraId="67D56EA5" w14:textId="77777777" w:rsidTr="00FE5989">
        <w:tc>
          <w:tcPr>
            <w:tcW w:w="3685" w:type="dxa"/>
            <w:tcBorders>
              <w:top w:val="nil"/>
              <w:left w:val="single" w:sz="6" w:space="0" w:color="auto"/>
              <w:bottom w:val="nil"/>
              <w:right w:val="single" w:sz="6" w:space="0" w:color="auto"/>
            </w:tcBorders>
          </w:tcPr>
          <w:p w14:paraId="38BDE3B5"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Pr>
                <w:rFonts w:eastAsia="Times New Roman" w:cstheme="minorHAnsi"/>
                <w:lang w:eastAsia="nb-NO"/>
              </w:rPr>
              <w:t>Tønsberg</w:t>
            </w:r>
            <w:r w:rsidRPr="00E97466">
              <w:rPr>
                <w:rFonts w:eastAsia="Times New Roman" w:cstheme="minorHAnsi"/>
                <w:lang w:eastAsia="nb-NO"/>
              </w:rPr>
              <w:t xml:space="preserve"> </w:t>
            </w:r>
            <w:r>
              <w:rPr>
                <w:rFonts w:eastAsia="Times New Roman" w:cstheme="minorHAnsi"/>
                <w:lang w:eastAsia="nb-NO"/>
              </w:rPr>
              <w:t>k</w:t>
            </w:r>
            <w:r w:rsidRPr="00E97466">
              <w:rPr>
                <w:rFonts w:eastAsia="Times New Roman" w:cstheme="minorHAnsi"/>
                <w:lang w:eastAsia="nb-NO"/>
              </w:rPr>
              <w:t>ommune</w:t>
            </w:r>
          </w:p>
        </w:tc>
      </w:tr>
      <w:tr w:rsidR="002662F6" w:rsidRPr="00E97466" w14:paraId="36CB6B10" w14:textId="77777777" w:rsidTr="00FE5989">
        <w:tc>
          <w:tcPr>
            <w:tcW w:w="3685" w:type="dxa"/>
            <w:tcBorders>
              <w:top w:val="nil"/>
              <w:left w:val="single" w:sz="6" w:space="0" w:color="auto"/>
              <w:bottom w:val="single" w:sz="6" w:space="0" w:color="auto"/>
              <w:right w:val="single" w:sz="6" w:space="0" w:color="auto"/>
            </w:tcBorders>
          </w:tcPr>
          <w:p w14:paraId="02028C42"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E97466">
              <w:rPr>
                <w:rFonts w:eastAsia="Times New Roman" w:cstheme="minorHAnsi"/>
                <w:noProof/>
                <w:lang w:eastAsia="nb-NO"/>
              </w:rPr>
              <mc:AlternateContent>
                <mc:Choice Requires="wps">
                  <w:drawing>
                    <wp:anchor distT="0" distB="0" distL="114300" distR="114300" simplePos="0" relativeHeight="251660332" behindDoc="0" locked="0" layoutInCell="1" allowOverlap="1" wp14:anchorId="5B401AC1" wp14:editId="454F4477">
                      <wp:simplePos x="0" y="0"/>
                      <wp:positionH relativeFrom="column">
                        <wp:posOffset>1056005</wp:posOffset>
                      </wp:positionH>
                      <wp:positionV relativeFrom="paragraph">
                        <wp:posOffset>176472</wp:posOffset>
                      </wp:positionV>
                      <wp:extent cx="4445" cy="443230"/>
                      <wp:effectExtent l="0" t="0" r="33655" b="13970"/>
                      <wp:wrapNone/>
                      <wp:docPr id="1022543526" name="Frihåndsform: figur 10225435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45" cy="443230"/>
                              </a:xfrm>
                              <a:custGeom>
                                <a:avLst/>
                                <a:gdLst>
                                  <a:gd name="T0" fmla="*/ 0 w 7"/>
                                  <a:gd name="T1" fmla="*/ 0 h 698"/>
                                  <a:gd name="T2" fmla="*/ 7 w 7"/>
                                  <a:gd name="T3" fmla="*/ 698 h 698"/>
                                </a:gdLst>
                                <a:ahLst/>
                                <a:cxnLst>
                                  <a:cxn ang="0">
                                    <a:pos x="T0" y="T1"/>
                                  </a:cxn>
                                  <a:cxn ang="0">
                                    <a:pos x="T2" y="T3"/>
                                  </a:cxn>
                                </a:cxnLst>
                                <a:rect l="0" t="0" r="r" b="b"/>
                                <a:pathLst>
                                  <a:path w="7" h="698">
                                    <a:moveTo>
                                      <a:pt x="0" y="0"/>
                                    </a:moveTo>
                                    <a:lnTo>
                                      <a:pt x="7" y="698"/>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8E72362" id="Frihåndsform: figur 1022543526" o:spid="_x0000_s1026" style="position:absolute;z-index:251660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3.15pt,13.9pt,83.5pt,48.8pt" coordsize="7,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" strokeweight="1pt">
                      <v:path arrowok="t" o:connecttype="custom" o:connectlocs="0,0;4445,443230" o:connectangles="0,0"/>
                    </v:polyline>
                  </w:pict>
                </mc:Fallback>
              </mc:AlternateContent>
            </w:r>
          </w:p>
        </w:tc>
      </w:tr>
    </w:tbl>
    <w:p w14:paraId="34D7094D" w14:textId="77777777" w:rsidR="002662F6" w:rsidRDefault="002662F6" w:rsidP="002662F6">
      <w:pPr>
        <w:keepNext/>
        <w:spacing w:after="0"/>
      </w:pPr>
    </w:p>
    <w:p w14:paraId="388C9A34" w14:textId="77777777" w:rsidR="002662F6" w:rsidRPr="00E9746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05047E75"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lang w:eastAsia="nb-NO"/>
        </w:rPr>
      </w:pPr>
      <w:r w:rsidRPr="00E97466">
        <w:rPr>
          <w:rFonts w:eastAsia="Times New Roman" w:cstheme="minorHAnsi"/>
          <w:lang w:eastAsia="nb-NO"/>
        </w:rPr>
        <w:br w:type="textWrapping" w:clear="all"/>
      </w:r>
    </w:p>
    <w:p w14:paraId="1873FF82" w14:textId="77777777" w:rsidR="002662F6" w:rsidRDefault="002662F6" w:rsidP="002662F6">
      <w:pPr>
        <w:overflowPunct w:val="0"/>
        <w:autoSpaceDE w:val="0"/>
        <w:autoSpaceDN w:val="0"/>
        <w:adjustRightInd w:val="0"/>
        <w:spacing w:after="0" w:line="240" w:lineRule="auto"/>
        <w:jc w:val="center"/>
        <w:textAlignment w:val="baseline"/>
        <w:rPr>
          <w:rFonts w:eastAsia="Times New Roman" w:cstheme="minorHAnsi"/>
          <w:b/>
          <w:lang w:eastAsia="nb-NO"/>
        </w:rPr>
      </w:pPr>
    </w:p>
    <w:tbl>
      <w:tblPr>
        <w:tblpPr w:leftFromText="141" w:rightFromText="141" w:vertAnchor="text" w:horzAnchor="page" w:tblpX="2590" w:tblpY="154"/>
        <w:tblOverlap w:val="never"/>
        <w:tblW w:w="0" w:type="auto"/>
        <w:tblLayout w:type="fixed"/>
        <w:tblCellMar>
          <w:left w:w="70" w:type="dxa"/>
          <w:right w:w="70" w:type="dxa"/>
        </w:tblCellMar>
        <w:tblLook w:val="0000" w:firstRow="0" w:lastRow="0" w:firstColumn="0" w:lastColumn="0" w:noHBand="0" w:noVBand="0"/>
      </w:tblPr>
      <w:tblGrid>
        <w:gridCol w:w="3685"/>
      </w:tblGrid>
      <w:tr w:rsidR="002662F6" w:rsidRPr="00E97466" w14:paraId="5891C38E" w14:textId="77777777" w:rsidTr="00FE5989">
        <w:tc>
          <w:tcPr>
            <w:tcW w:w="3685" w:type="dxa"/>
            <w:tcBorders>
              <w:top w:val="single" w:sz="6" w:space="0" w:color="auto"/>
              <w:left w:val="single" w:sz="6" w:space="0" w:color="auto"/>
              <w:bottom w:val="nil"/>
              <w:right w:val="single" w:sz="6" w:space="0" w:color="auto"/>
            </w:tcBorders>
          </w:tcPr>
          <w:p w14:paraId="351DF020"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noProof/>
                <w:lang w:eastAsia="nb-NO"/>
              </w:rPr>
              <mc:AlternateContent>
                <mc:Choice Requires="wps">
                  <w:drawing>
                    <wp:anchor distT="0" distB="0" distL="114300" distR="114300" simplePos="0" relativeHeight="251665452" behindDoc="0" locked="0" layoutInCell="1" allowOverlap="1" wp14:anchorId="0D0267B8" wp14:editId="3051B332">
                      <wp:simplePos x="0" y="0"/>
                      <wp:positionH relativeFrom="column">
                        <wp:posOffset>2298065</wp:posOffset>
                      </wp:positionH>
                      <wp:positionV relativeFrom="paragraph">
                        <wp:posOffset>175895</wp:posOffset>
                      </wp:positionV>
                      <wp:extent cx="756000" cy="0"/>
                      <wp:effectExtent l="0" t="0" r="0" b="0"/>
                      <wp:wrapNone/>
                      <wp:docPr id="1608363119" name="Rett pilkobling 1608363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00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C13C159" id="_x0000_t32" coordsize="21600,21600" o:spt="32" o:oned="t" path="m,l21600,21600e" filled="f">
                      <v:path arrowok="t" fillok="f" o:connecttype="none"/>
                      <o:lock v:ext="edit" shapetype="t"/>
                    </v:shapetype>
                    <v:shape id="Rett pilkobling 1608363119" o:spid="_x0000_s1026" type="#_x0000_t32" style="position:absolute;margin-left:180.95pt;margin-top:13.85pt;width:59.55pt;height:0;z-index:2516654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" strokeweight="1pt">
                      <v:shadow color="#7f7f7f" opacity=".5" offset="1pt"/>
                    </v:shape>
                  </w:pict>
                </mc:Fallback>
              </mc:AlternateContent>
            </w:r>
            <w:r w:rsidRPr="00E97466">
              <w:rPr>
                <w:rFonts w:eastAsia="Times New Roman" w:cstheme="minorHAnsi"/>
                <w:b/>
                <w:i/>
                <w:lang w:eastAsia="nb-NO"/>
              </w:rPr>
              <w:t>Prosjektleder</w:t>
            </w:r>
          </w:p>
        </w:tc>
      </w:tr>
      <w:tr w:rsidR="002662F6" w:rsidRPr="00E97466" w14:paraId="70A17E9C" w14:textId="77777777" w:rsidTr="00FE5989">
        <w:tc>
          <w:tcPr>
            <w:tcW w:w="3685" w:type="dxa"/>
            <w:tcBorders>
              <w:top w:val="nil"/>
              <w:left w:val="single" w:sz="6" w:space="0" w:color="auto"/>
              <w:bottom w:val="nil"/>
              <w:right w:val="single" w:sz="6" w:space="0" w:color="auto"/>
            </w:tcBorders>
          </w:tcPr>
          <w:p w14:paraId="6B0806CF" w14:textId="77777777" w:rsidR="002662F6" w:rsidRDefault="002662F6" w:rsidP="00FE5989">
            <w:pPr>
              <w:overflowPunct w:val="0"/>
              <w:autoSpaceDE w:val="0"/>
              <w:autoSpaceDN w:val="0"/>
              <w:adjustRightInd w:val="0"/>
              <w:spacing w:after="0" w:line="240" w:lineRule="auto"/>
              <w:jc w:val="center"/>
              <w:textAlignment w:val="baseline"/>
              <w:rPr>
                <w:rFonts w:eastAsia="Times New Roman" w:cstheme="minorHAnsi"/>
                <w:bCs/>
                <w:iCs/>
                <w:lang w:eastAsia="nb-NO"/>
              </w:rPr>
            </w:pPr>
            <w:r w:rsidRPr="00A272F8">
              <w:rPr>
                <w:bCs/>
                <w:iCs/>
              </w:rPr>
              <w:t xml:space="preserve"> </w:t>
            </w:r>
            <w:r w:rsidRPr="00A272F8">
              <w:rPr>
                <w:rFonts w:eastAsia="Times New Roman" w:cstheme="minorHAnsi"/>
                <w:bCs/>
                <w:iCs/>
                <w:noProof/>
                <w:lang w:eastAsia="nb-NO"/>
              </w:rPr>
              <w:t>Ola Bror Tho</w:t>
            </w:r>
          </w:p>
          <w:p w14:paraId="2DFA2671" w14:textId="77777777" w:rsidR="002662F6" w:rsidRPr="00A272F8" w:rsidRDefault="002662F6" w:rsidP="00FE5989">
            <w:pPr>
              <w:overflowPunct w:val="0"/>
              <w:autoSpaceDE w:val="0"/>
              <w:autoSpaceDN w:val="0"/>
              <w:adjustRightInd w:val="0"/>
              <w:spacing w:after="0" w:line="240" w:lineRule="auto"/>
              <w:jc w:val="center"/>
              <w:textAlignment w:val="baseline"/>
              <w:rPr>
                <w:rFonts w:eastAsia="Times New Roman" w:cstheme="minorHAnsi"/>
                <w:bCs/>
                <w:iCs/>
                <w:lang w:eastAsia="nb-NO"/>
              </w:rPr>
            </w:pPr>
          </w:p>
        </w:tc>
      </w:tr>
      <w:tr w:rsidR="002662F6" w:rsidRPr="00E97466" w14:paraId="08185578" w14:textId="77777777" w:rsidTr="00FE5989">
        <w:tc>
          <w:tcPr>
            <w:tcW w:w="3685" w:type="dxa"/>
            <w:tcBorders>
              <w:top w:val="nil"/>
              <w:left w:val="single" w:sz="6" w:space="0" w:color="auto"/>
              <w:bottom w:val="single" w:sz="6" w:space="0" w:color="auto"/>
              <w:right w:val="single" w:sz="6" w:space="0" w:color="auto"/>
            </w:tcBorders>
          </w:tcPr>
          <w:p w14:paraId="7E832466"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Pr>
                <w:rFonts w:eastAsia="Times New Roman" w:cstheme="minorHAnsi"/>
                <w:lang w:eastAsia="nb-NO"/>
              </w:rPr>
              <w:t>Tønsberg k</w:t>
            </w:r>
            <w:r w:rsidRPr="00E97466">
              <w:rPr>
                <w:rFonts w:eastAsia="Times New Roman" w:cstheme="minorHAnsi"/>
                <w:lang w:eastAsia="nb-NO"/>
              </w:rPr>
              <w:t>ommune</w:t>
            </w:r>
          </w:p>
        </w:tc>
      </w:tr>
    </w:tbl>
    <w:p w14:paraId="28938C2D" w14:textId="77777777" w:rsidR="002662F6" w:rsidRPr="00E97466" w:rsidRDefault="002662F6" w:rsidP="002662F6">
      <w:pPr>
        <w:overflowPunct w:val="0"/>
        <w:autoSpaceDE w:val="0"/>
        <w:autoSpaceDN w:val="0"/>
        <w:adjustRightInd w:val="0"/>
        <w:spacing w:after="0" w:line="240" w:lineRule="auto"/>
        <w:jc w:val="center"/>
        <w:textAlignment w:val="baseline"/>
        <w:rPr>
          <w:rFonts w:eastAsia="Times New Roman" w:cstheme="minorHAnsi"/>
          <w:b/>
          <w:lang w:eastAsia="nb-NO"/>
        </w:rPr>
      </w:pPr>
    </w:p>
    <w:tbl>
      <w:tblPr>
        <w:tblpPr w:leftFromText="141" w:rightFromText="141" w:vertAnchor="text" w:horzAnchor="margin" w:tblpXSpec="right" w:tblpY="-34"/>
        <w:tblOverlap w:val="never"/>
        <w:tblW w:w="0" w:type="auto"/>
        <w:tblLayout w:type="fixed"/>
        <w:tblCellMar>
          <w:left w:w="70" w:type="dxa"/>
          <w:right w:w="70" w:type="dxa"/>
        </w:tblCellMar>
        <w:tblLook w:val="0000" w:firstRow="0" w:lastRow="0" w:firstColumn="0" w:lastColumn="0" w:noHBand="0" w:noVBand="0"/>
      </w:tblPr>
      <w:tblGrid>
        <w:gridCol w:w="3026"/>
      </w:tblGrid>
      <w:tr w:rsidR="002662F6" w:rsidRPr="00E97466" w14:paraId="142E72B2" w14:textId="77777777" w:rsidTr="00FE5989">
        <w:trPr>
          <w:trHeight w:val="312"/>
        </w:trPr>
        <w:tc>
          <w:tcPr>
            <w:tcW w:w="3026" w:type="dxa"/>
            <w:tcBorders>
              <w:top w:val="single" w:sz="6" w:space="0" w:color="auto"/>
              <w:left w:val="single" w:sz="6" w:space="0" w:color="auto"/>
              <w:bottom w:val="nil"/>
              <w:right w:val="single" w:sz="6" w:space="0" w:color="auto"/>
            </w:tcBorders>
          </w:tcPr>
          <w:p w14:paraId="3F755AF0"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Byggeleder</w:t>
            </w:r>
          </w:p>
        </w:tc>
      </w:tr>
      <w:tr w:rsidR="002662F6" w:rsidRPr="00E97466" w14:paraId="153BF689" w14:textId="77777777" w:rsidTr="00FE5989">
        <w:trPr>
          <w:trHeight w:val="202"/>
        </w:trPr>
        <w:tc>
          <w:tcPr>
            <w:tcW w:w="3026" w:type="dxa"/>
            <w:tcBorders>
              <w:top w:val="nil"/>
              <w:left w:val="single" w:sz="6" w:space="0" w:color="auto"/>
              <w:bottom w:val="nil"/>
              <w:right w:val="single" w:sz="6" w:space="0" w:color="auto"/>
            </w:tcBorders>
          </w:tcPr>
          <w:p w14:paraId="54F2D168" w14:textId="77777777" w:rsidR="002662F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A9778B">
              <w:rPr>
                <w:rFonts w:eastAsia="Times New Roman" w:cstheme="minorHAnsi"/>
                <w:highlight w:val="yellow"/>
                <w:lang w:eastAsia="nb-NO"/>
              </w:rPr>
              <w:t>Navn</w:t>
            </w:r>
          </w:p>
          <w:p w14:paraId="02586C36"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p>
        </w:tc>
      </w:tr>
      <w:tr w:rsidR="002662F6" w:rsidRPr="00E97466" w14:paraId="635183E2" w14:textId="77777777" w:rsidTr="00FE5989">
        <w:trPr>
          <w:trHeight w:val="125"/>
        </w:trPr>
        <w:tc>
          <w:tcPr>
            <w:tcW w:w="3026" w:type="dxa"/>
            <w:tcBorders>
              <w:top w:val="nil"/>
              <w:left w:val="single" w:sz="6" w:space="0" w:color="auto"/>
              <w:bottom w:val="single" w:sz="6" w:space="0" w:color="auto"/>
              <w:right w:val="single" w:sz="6" w:space="0" w:color="auto"/>
            </w:tcBorders>
          </w:tcPr>
          <w:p w14:paraId="386DB1FA"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E97466">
              <w:rPr>
                <w:rFonts w:eastAsia="Times New Roman" w:cstheme="minorHAnsi"/>
                <w:lang w:eastAsia="nb-NO"/>
              </w:rPr>
              <w:t>Arbeidsgiver</w:t>
            </w:r>
          </w:p>
        </w:tc>
      </w:tr>
    </w:tbl>
    <w:p w14:paraId="493D5A8E"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vanish/>
          <w:lang w:eastAsia="nb-NO"/>
        </w:rPr>
      </w:pPr>
      <w:r w:rsidRPr="00E97466">
        <w:rPr>
          <w:rFonts w:eastAsia="Times New Roman" w:cstheme="minorHAnsi"/>
          <w:noProof/>
          <w:lang w:eastAsia="nb-NO"/>
        </w:rPr>
        <mc:AlternateContent>
          <mc:Choice Requires="wps">
            <w:drawing>
              <wp:anchor distT="0" distB="0" distL="114300" distR="114300" simplePos="0" relativeHeight="251661356" behindDoc="0" locked="0" layoutInCell="1" allowOverlap="1" wp14:anchorId="4954453A" wp14:editId="40F0A786">
                <wp:simplePos x="0" y="0"/>
                <wp:positionH relativeFrom="column">
                  <wp:posOffset>962660</wp:posOffset>
                </wp:positionH>
                <wp:positionV relativeFrom="paragraph">
                  <wp:posOffset>625475</wp:posOffset>
                </wp:positionV>
                <wp:extent cx="0" cy="241200"/>
                <wp:effectExtent l="0" t="0" r="38100" b="26035"/>
                <wp:wrapNone/>
                <wp:docPr id="1169635390" name="Frihåndsform: figur 1169635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flipV="1">
                          <a:off x="0" y="0"/>
                          <a:ext cx="0" cy="241200"/>
                        </a:xfrm>
                        <a:custGeom>
                          <a:avLst/>
                          <a:gdLst>
                            <a:gd name="T0" fmla="*/ 1298 w 1298"/>
                            <a:gd name="T1" fmla="*/ 0 h 1072"/>
                            <a:gd name="T2" fmla="*/ 0 w 1298"/>
                            <a:gd name="T3" fmla="*/ 1072 h 1072"/>
                          </a:gdLst>
                          <a:ahLst/>
                          <a:cxnLst>
                            <a:cxn ang="0">
                              <a:pos x="T0" y="T1"/>
                            </a:cxn>
                            <a:cxn ang="0">
                              <a:pos x="T2" y="T3"/>
                            </a:cxn>
                          </a:cxnLst>
                          <a:rect l="0" t="0" r="r" b="b"/>
                          <a:pathLst>
                            <a:path w="1298" h="1072">
                              <a:moveTo>
                                <a:pt x="1298" y="0"/>
                              </a:moveTo>
                              <a:lnTo>
                                <a:pt x="0" y="1072"/>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8BD23" id="Frihåndsform: figur 1169635390" o:spid="_x0000_s1026" style="position:absolute;margin-left:75.8pt;margin-top:49.25pt;width:0;height:19pt;flip:x y;z-index:251661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98,1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" path="m1298,l,1072e" strokeweight="1pt">
                <v:path arrowok="t" o:connecttype="custom" o:connectlocs="1,0;0,241200" o:connectangles="0,0"/>
              </v:shape>
            </w:pict>
          </mc:Fallback>
        </mc:AlternateContent>
      </w:r>
      <w:r w:rsidRPr="00A272F8">
        <w:rPr>
          <w:rFonts w:eastAsia="Times New Roman" w:cstheme="minorHAnsi"/>
          <w:bCs/>
          <w:iCs/>
          <w:noProof/>
          <w:lang w:eastAsia="nb-NO"/>
        </w:rPr>
        <mc:AlternateContent>
          <mc:Choice Requires="wps">
            <w:drawing>
              <wp:anchor distT="0" distB="0" distL="114300" distR="114300" simplePos="0" relativeHeight="251664428" behindDoc="0" locked="0" layoutInCell="1" allowOverlap="1" wp14:anchorId="6B579745" wp14:editId="1A5318DF">
                <wp:simplePos x="0" y="0"/>
                <wp:positionH relativeFrom="column">
                  <wp:posOffset>3089680</wp:posOffset>
                </wp:positionH>
                <wp:positionV relativeFrom="paragraph">
                  <wp:posOffset>272473</wp:posOffset>
                </wp:positionV>
                <wp:extent cx="755650" cy="768927"/>
                <wp:effectExtent l="0" t="0" r="25400" b="12700"/>
                <wp:wrapNone/>
                <wp:docPr id="1560794708" name="Frihåndsform: figur 15607947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650" cy="768927"/>
                        </a:xfrm>
                        <a:custGeom>
                          <a:avLst/>
                          <a:gdLst>
                            <a:gd name="T0" fmla="*/ 0 w 1200"/>
                            <a:gd name="T1" fmla="*/ 0 h 1088"/>
                            <a:gd name="T2" fmla="*/ 1200 w 1200"/>
                            <a:gd name="T3" fmla="*/ 1088 h 1088"/>
                          </a:gdLst>
                          <a:ahLst/>
                          <a:cxnLst>
                            <a:cxn ang="0">
                              <a:pos x="T0" y="T1"/>
                            </a:cxn>
                            <a:cxn ang="0">
                              <a:pos x="T2" y="T3"/>
                            </a:cxn>
                          </a:cxnLst>
                          <a:rect l="0" t="0" r="r" b="b"/>
                          <a:pathLst>
                            <a:path w="1200" h="1088">
                              <a:moveTo>
                                <a:pt x="0" y="0"/>
                              </a:moveTo>
                              <a:lnTo>
                                <a:pt x="1200" y="1088"/>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4C4D0" id="Frihåndsform: figur 1560794708" o:spid="_x0000_s1026" style="position:absolute;margin-left:243.3pt;margin-top:21.45pt;width:59.5pt;height:60.55pt;z-index:2516644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0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" path="m,l1200,1088e" strokeweight="1pt">
                <v:path arrowok="t" o:connecttype="custom" o:connectlocs="0,0;755650,768927" o:connectangles="0,0"/>
              </v:shape>
            </w:pict>
          </mc:Fallback>
        </mc:AlternateContent>
      </w:r>
    </w:p>
    <w:p w14:paraId="51C7D12D"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vanish/>
          <w:lang w:eastAsia="nb-NO"/>
        </w:rPr>
      </w:pPr>
    </w:p>
    <w:p w14:paraId="79B09225"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r w:rsidRPr="00E97466">
        <w:rPr>
          <w:rFonts w:eastAsia="Times New Roman" w:cstheme="minorHAnsi"/>
          <w:b/>
          <w:lang w:eastAsia="nb-NO"/>
        </w:rPr>
        <w:br w:type="textWrapping" w:clear="all"/>
      </w:r>
    </w:p>
    <w:tbl>
      <w:tblPr>
        <w:tblpPr w:leftFromText="141" w:rightFromText="141" w:vertAnchor="text" w:horzAnchor="margin" w:tblpY="-42"/>
        <w:tblW w:w="9063" w:type="dxa"/>
        <w:tblLayout w:type="fixed"/>
        <w:tblCellMar>
          <w:left w:w="70" w:type="dxa"/>
          <w:right w:w="70" w:type="dxa"/>
        </w:tblCellMar>
        <w:tblLook w:val="0000" w:firstRow="0" w:lastRow="0" w:firstColumn="0" w:lastColumn="0" w:noHBand="0" w:noVBand="0"/>
      </w:tblPr>
      <w:tblGrid>
        <w:gridCol w:w="3070"/>
        <w:gridCol w:w="2969"/>
        <w:gridCol w:w="3024"/>
      </w:tblGrid>
      <w:tr w:rsidR="002662F6" w:rsidRPr="00E97466" w14:paraId="1FDDBC07" w14:textId="77777777" w:rsidTr="00FE5989">
        <w:tc>
          <w:tcPr>
            <w:tcW w:w="3070" w:type="dxa"/>
            <w:tcBorders>
              <w:top w:val="single" w:sz="6" w:space="0" w:color="auto"/>
              <w:left w:val="single" w:sz="6" w:space="0" w:color="auto"/>
              <w:bottom w:val="nil"/>
              <w:right w:val="single" w:sz="6" w:space="0" w:color="auto"/>
            </w:tcBorders>
          </w:tcPr>
          <w:p w14:paraId="05E39DBD"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Koordinator</w:t>
            </w:r>
          </w:p>
          <w:p w14:paraId="08271EBA"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lang w:eastAsia="nb-NO"/>
              </w:rPr>
            </w:pPr>
            <w:r w:rsidRPr="00E97466">
              <w:rPr>
                <w:rFonts w:eastAsia="Times New Roman" w:cstheme="minorHAnsi"/>
                <w:b/>
                <w:i/>
                <w:lang w:eastAsia="nb-NO"/>
              </w:rPr>
              <w:t xml:space="preserve"> for prosjektering (KP)</w:t>
            </w:r>
          </w:p>
        </w:tc>
        <w:tc>
          <w:tcPr>
            <w:tcW w:w="2969" w:type="dxa"/>
            <w:tcBorders>
              <w:top w:val="nil"/>
              <w:left w:val="nil"/>
              <w:bottom w:val="nil"/>
              <w:right w:val="nil"/>
            </w:tcBorders>
          </w:tcPr>
          <w:p w14:paraId="5FD2687C"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single" w:sz="6" w:space="0" w:color="auto"/>
              <w:left w:val="single" w:sz="6" w:space="0" w:color="auto"/>
              <w:bottom w:val="nil"/>
              <w:right w:val="single" w:sz="6" w:space="0" w:color="auto"/>
            </w:tcBorders>
          </w:tcPr>
          <w:p w14:paraId="25FF4F9D"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Koordinator</w:t>
            </w:r>
          </w:p>
          <w:p w14:paraId="4E9E0975"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 xml:space="preserve">for </w:t>
            </w:r>
            <w:r>
              <w:rPr>
                <w:rFonts w:eastAsia="Times New Roman" w:cstheme="minorHAnsi"/>
                <w:b/>
                <w:i/>
                <w:lang w:eastAsia="nb-NO"/>
              </w:rPr>
              <w:t>utførelse</w:t>
            </w:r>
            <w:r w:rsidRPr="00E97466">
              <w:rPr>
                <w:rFonts w:eastAsia="Times New Roman" w:cstheme="minorHAnsi"/>
                <w:b/>
                <w:i/>
                <w:lang w:eastAsia="nb-NO"/>
              </w:rPr>
              <w:t xml:space="preserve"> (KU)</w:t>
            </w:r>
          </w:p>
        </w:tc>
      </w:tr>
      <w:tr w:rsidR="002662F6" w:rsidRPr="00E97466" w14:paraId="4884A3A7" w14:textId="77777777" w:rsidTr="00FE5989">
        <w:tc>
          <w:tcPr>
            <w:tcW w:w="3070" w:type="dxa"/>
            <w:tcBorders>
              <w:top w:val="nil"/>
              <w:left w:val="single" w:sz="6" w:space="0" w:color="auto"/>
              <w:bottom w:val="nil"/>
              <w:right w:val="single" w:sz="6" w:space="0" w:color="auto"/>
            </w:tcBorders>
          </w:tcPr>
          <w:p w14:paraId="188308F3"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Pr>
                <w:rFonts w:eastAsia="Times New Roman" w:cstheme="minorHAnsi"/>
                <w:lang w:eastAsia="nb-NO"/>
              </w:rPr>
              <w:t>Jo Inge Slydal</w:t>
            </w:r>
          </w:p>
        </w:tc>
        <w:tc>
          <w:tcPr>
            <w:tcW w:w="2969" w:type="dxa"/>
            <w:tcBorders>
              <w:top w:val="nil"/>
              <w:left w:val="nil"/>
              <w:bottom w:val="nil"/>
              <w:right w:val="nil"/>
            </w:tcBorders>
          </w:tcPr>
          <w:p w14:paraId="75FB12CA"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nil"/>
              <w:left w:val="single" w:sz="6" w:space="0" w:color="auto"/>
              <w:bottom w:val="nil"/>
              <w:right w:val="single" w:sz="6" w:space="0" w:color="auto"/>
            </w:tcBorders>
            <w:vAlign w:val="center"/>
          </w:tcPr>
          <w:p w14:paraId="3C0CB848"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A9778B">
              <w:rPr>
                <w:rFonts w:eastAsia="Times New Roman" w:cstheme="minorHAnsi"/>
                <w:highlight w:val="yellow"/>
                <w:lang w:eastAsia="nb-NO"/>
              </w:rPr>
              <w:t>Navn</w:t>
            </w:r>
          </w:p>
          <w:p w14:paraId="4F068762"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p>
        </w:tc>
      </w:tr>
      <w:tr w:rsidR="002662F6" w:rsidRPr="00E97466" w14:paraId="4C75BDDB" w14:textId="77777777" w:rsidTr="00FE5989">
        <w:tc>
          <w:tcPr>
            <w:tcW w:w="3070" w:type="dxa"/>
            <w:tcBorders>
              <w:top w:val="nil"/>
              <w:left w:val="single" w:sz="6" w:space="0" w:color="auto"/>
              <w:bottom w:val="single" w:sz="6" w:space="0" w:color="auto"/>
              <w:right w:val="single" w:sz="6" w:space="0" w:color="auto"/>
            </w:tcBorders>
          </w:tcPr>
          <w:p w14:paraId="23870A79"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E97466">
              <w:rPr>
                <w:rFonts w:eastAsia="Times New Roman" w:cstheme="minorHAnsi"/>
                <w:noProof/>
                <w:lang w:eastAsia="nb-NO"/>
              </w:rPr>
              <mc:AlternateContent>
                <mc:Choice Requires="wps">
                  <w:drawing>
                    <wp:anchor distT="0" distB="0" distL="114300" distR="114300" simplePos="0" relativeHeight="251662380" behindDoc="0" locked="0" layoutInCell="1" allowOverlap="1" wp14:anchorId="00EDDE95" wp14:editId="4080BD1D">
                      <wp:simplePos x="0" y="0"/>
                      <wp:positionH relativeFrom="column">
                        <wp:posOffset>914400</wp:posOffset>
                      </wp:positionH>
                      <wp:positionV relativeFrom="paragraph">
                        <wp:posOffset>170180</wp:posOffset>
                      </wp:positionV>
                      <wp:extent cx="0" cy="486000"/>
                      <wp:effectExtent l="0" t="0" r="38100" b="28575"/>
                      <wp:wrapNone/>
                      <wp:docPr id="1677240459" name="Rett linje 1677240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60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5A22A2" id="Rett linje 1677240459" o:spid="_x0000_s1026" style="position:absolute;z-index:2516623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4pt" to="1in,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" strokeweight="1pt"/>
                  </w:pict>
                </mc:Fallback>
              </mc:AlternateContent>
            </w:r>
            <w:r w:rsidRPr="00E97466">
              <w:rPr>
                <w:rFonts w:eastAsia="Times New Roman" w:cstheme="minorHAnsi"/>
                <w:noProof/>
                <w:lang w:eastAsia="nb-NO"/>
              </w:rPr>
              <w:t>Envidan</w:t>
            </w:r>
            <w:r w:rsidRPr="00E97466">
              <w:rPr>
                <w:rFonts w:eastAsia="Times New Roman" w:cstheme="minorHAnsi"/>
                <w:lang w:eastAsia="nb-NO"/>
              </w:rPr>
              <w:t xml:space="preserve"> AS</w:t>
            </w:r>
          </w:p>
        </w:tc>
        <w:tc>
          <w:tcPr>
            <w:tcW w:w="2969" w:type="dxa"/>
            <w:tcBorders>
              <w:top w:val="nil"/>
              <w:left w:val="nil"/>
              <w:bottom w:val="nil"/>
              <w:right w:val="nil"/>
            </w:tcBorders>
          </w:tcPr>
          <w:p w14:paraId="0EA97E68"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nil"/>
              <w:left w:val="single" w:sz="6" w:space="0" w:color="auto"/>
              <w:bottom w:val="single" w:sz="6" w:space="0" w:color="auto"/>
              <w:right w:val="single" w:sz="6" w:space="0" w:color="auto"/>
            </w:tcBorders>
          </w:tcPr>
          <w:p w14:paraId="176302F9"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val="en-GB" w:eastAsia="nb-NO"/>
              </w:rPr>
            </w:pPr>
            <w:r w:rsidRPr="00E97466">
              <w:rPr>
                <w:rFonts w:eastAsia="Times New Roman" w:cstheme="minorHAnsi"/>
                <w:noProof/>
                <w:lang w:eastAsia="nb-NO"/>
              </w:rPr>
              <mc:AlternateContent>
                <mc:Choice Requires="wps">
                  <w:drawing>
                    <wp:anchor distT="0" distB="0" distL="114300" distR="114300" simplePos="0" relativeHeight="251663404" behindDoc="0" locked="0" layoutInCell="1" allowOverlap="1" wp14:anchorId="25E3EA37" wp14:editId="339CF568">
                      <wp:simplePos x="0" y="0"/>
                      <wp:positionH relativeFrom="column">
                        <wp:posOffset>916940</wp:posOffset>
                      </wp:positionH>
                      <wp:positionV relativeFrom="paragraph">
                        <wp:posOffset>179070</wp:posOffset>
                      </wp:positionV>
                      <wp:extent cx="0" cy="486000"/>
                      <wp:effectExtent l="0" t="0" r="38100" b="28575"/>
                      <wp:wrapNone/>
                      <wp:docPr id="1034177573" name="Rett linje 1034177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60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E9BE2" id="Rett linje 1034177573" o:spid="_x0000_s1026" style="position:absolute;z-index:251663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2pt,14.1pt" to="72.2pt,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" strokeweight="1pt"/>
                  </w:pict>
                </mc:Fallback>
              </mc:AlternateContent>
            </w:r>
            <w:r w:rsidRPr="00E97466">
              <w:rPr>
                <w:rFonts w:eastAsia="Times New Roman" w:cstheme="minorHAnsi"/>
                <w:lang w:eastAsia="nb-NO"/>
              </w:rPr>
              <w:t>Arbeidsgiver</w:t>
            </w:r>
          </w:p>
        </w:tc>
      </w:tr>
    </w:tbl>
    <w:p w14:paraId="5C016BA0" w14:textId="77777777" w:rsidR="002662F6" w:rsidRPr="00E97466" w:rsidRDefault="002662F6" w:rsidP="002662F6">
      <w:pPr>
        <w:tabs>
          <w:tab w:val="left" w:pos="7593"/>
        </w:tabs>
        <w:overflowPunct w:val="0"/>
        <w:autoSpaceDE w:val="0"/>
        <w:autoSpaceDN w:val="0"/>
        <w:adjustRightInd w:val="0"/>
        <w:spacing w:after="0" w:line="240" w:lineRule="auto"/>
        <w:textAlignment w:val="baseline"/>
        <w:rPr>
          <w:rFonts w:eastAsia="Times New Roman" w:cstheme="minorHAnsi"/>
          <w:lang w:val="en-GB" w:eastAsia="nb-NO"/>
        </w:rPr>
      </w:pPr>
      <w:r>
        <w:rPr>
          <w:rFonts w:eastAsia="Times New Roman" w:cstheme="minorHAnsi"/>
          <w:lang w:val="en-GB" w:eastAsia="nb-NO"/>
        </w:rPr>
        <w:tab/>
      </w:r>
    </w:p>
    <w:tbl>
      <w:tblPr>
        <w:tblpPr w:leftFromText="141" w:rightFromText="141" w:vertAnchor="text" w:horzAnchor="margin" w:tblpY="206"/>
        <w:tblW w:w="9063" w:type="dxa"/>
        <w:tblLayout w:type="fixed"/>
        <w:tblCellMar>
          <w:left w:w="70" w:type="dxa"/>
          <w:right w:w="70" w:type="dxa"/>
        </w:tblCellMar>
        <w:tblLook w:val="0000" w:firstRow="0" w:lastRow="0" w:firstColumn="0" w:lastColumn="0" w:noHBand="0" w:noVBand="0"/>
      </w:tblPr>
      <w:tblGrid>
        <w:gridCol w:w="3072"/>
        <w:gridCol w:w="2967"/>
        <w:gridCol w:w="3024"/>
      </w:tblGrid>
      <w:tr w:rsidR="002662F6" w:rsidRPr="00E97466" w14:paraId="73BB046E" w14:textId="77777777" w:rsidTr="00FE5989">
        <w:trPr>
          <w:trHeight w:val="496"/>
        </w:trPr>
        <w:tc>
          <w:tcPr>
            <w:tcW w:w="3072" w:type="dxa"/>
            <w:tcBorders>
              <w:top w:val="single" w:sz="6" w:space="0" w:color="auto"/>
              <w:left w:val="single" w:sz="6" w:space="0" w:color="auto"/>
              <w:bottom w:val="nil"/>
              <w:right w:val="single" w:sz="6" w:space="0" w:color="auto"/>
            </w:tcBorders>
            <w:vAlign w:val="center"/>
          </w:tcPr>
          <w:p w14:paraId="3D8AB6A3"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lang w:eastAsia="nb-NO"/>
              </w:rPr>
            </w:pPr>
            <w:r>
              <w:rPr>
                <w:rFonts w:eastAsia="Times New Roman" w:cstheme="minorHAnsi"/>
                <w:b/>
                <w:i/>
                <w:lang w:eastAsia="nb-NO"/>
              </w:rPr>
              <w:t>P</w:t>
            </w:r>
            <w:r w:rsidRPr="00E97466">
              <w:rPr>
                <w:rFonts w:eastAsia="Times New Roman" w:cstheme="minorHAnsi"/>
                <w:b/>
                <w:i/>
                <w:lang w:eastAsia="nb-NO"/>
              </w:rPr>
              <w:t>rosjekteringsleder</w:t>
            </w:r>
          </w:p>
        </w:tc>
        <w:tc>
          <w:tcPr>
            <w:tcW w:w="2967" w:type="dxa"/>
            <w:tcBorders>
              <w:top w:val="nil"/>
              <w:left w:val="nil"/>
              <w:bottom w:val="nil"/>
              <w:right w:val="nil"/>
            </w:tcBorders>
          </w:tcPr>
          <w:p w14:paraId="0D8D5912"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single" w:sz="6" w:space="0" w:color="auto"/>
              <w:left w:val="single" w:sz="6" w:space="0" w:color="auto"/>
              <w:bottom w:val="nil"/>
              <w:right w:val="single" w:sz="6" w:space="0" w:color="auto"/>
            </w:tcBorders>
          </w:tcPr>
          <w:p w14:paraId="029EB074"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Byggeleder</w:t>
            </w:r>
          </w:p>
          <w:p w14:paraId="1CE40C5D"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 xml:space="preserve"> hovedentreprenør</w:t>
            </w:r>
          </w:p>
        </w:tc>
      </w:tr>
      <w:tr w:rsidR="002662F6" w:rsidRPr="00E97466" w14:paraId="44FDB7E3" w14:textId="77777777" w:rsidTr="00FE5989">
        <w:trPr>
          <w:trHeight w:val="496"/>
        </w:trPr>
        <w:tc>
          <w:tcPr>
            <w:tcW w:w="3072" w:type="dxa"/>
            <w:tcBorders>
              <w:top w:val="nil"/>
              <w:left w:val="single" w:sz="6" w:space="0" w:color="auto"/>
              <w:bottom w:val="nil"/>
              <w:right w:val="single" w:sz="6" w:space="0" w:color="auto"/>
            </w:tcBorders>
          </w:tcPr>
          <w:p w14:paraId="68A5ED17" w14:textId="76B97DEA" w:rsidR="002662F6" w:rsidRPr="00E97466" w:rsidRDefault="0047315D"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04371F">
              <w:rPr>
                <w:rFonts w:cstheme="minorHAnsi"/>
                <w:bCs/>
              </w:rPr>
              <w:t>Preben Bringeland Hansen</w:t>
            </w:r>
            <w:r>
              <w:rPr>
                <w:rFonts w:eastAsia="Times New Roman" w:cstheme="minorHAnsi"/>
                <w:lang w:eastAsia="nb-NO"/>
              </w:rPr>
              <w:t xml:space="preserve">  </w:t>
            </w:r>
          </w:p>
        </w:tc>
        <w:tc>
          <w:tcPr>
            <w:tcW w:w="2967" w:type="dxa"/>
            <w:tcBorders>
              <w:top w:val="nil"/>
              <w:left w:val="nil"/>
              <w:bottom w:val="nil"/>
              <w:right w:val="nil"/>
            </w:tcBorders>
          </w:tcPr>
          <w:p w14:paraId="40857262"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nil"/>
              <w:left w:val="single" w:sz="6" w:space="0" w:color="auto"/>
              <w:bottom w:val="nil"/>
              <w:right w:val="single" w:sz="6" w:space="0" w:color="auto"/>
            </w:tcBorders>
          </w:tcPr>
          <w:p w14:paraId="5A81EA13"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A9778B">
              <w:rPr>
                <w:rFonts w:eastAsia="Times New Roman" w:cstheme="minorHAnsi"/>
                <w:highlight w:val="yellow"/>
                <w:lang w:eastAsia="nb-NO"/>
              </w:rPr>
              <w:t>Navn</w:t>
            </w:r>
          </w:p>
        </w:tc>
      </w:tr>
      <w:tr w:rsidR="002662F6" w:rsidRPr="00E97466" w14:paraId="6450A576" w14:textId="77777777" w:rsidTr="00FE5989">
        <w:trPr>
          <w:trHeight w:val="187"/>
        </w:trPr>
        <w:tc>
          <w:tcPr>
            <w:tcW w:w="3072" w:type="dxa"/>
            <w:tcBorders>
              <w:top w:val="nil"/>
              <w:left w:val="single" w:sz="6" w:space="0" w:color="auto"/>
              <w:bottom w:val="single" w:sz="6" w:space="0" w:color="auto"/>
              <w:right w:val="single" w:sz="6" w:space="0" w:color="auto"/>
            </w:tcBorders>
          </w:tcPr>
          <w:p w14:paraId="54846943"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E97466">
              <w:rPr>
                <w:rFonts w:eastAsia="Times New Roman" w:cstheme="minorHAnsi"/>
                <w:lang w:eastAsia="nb-NO"/>
              </w:rPr>
              <w:t>Envidan AS</w:t>
            </w:r>
          </w:p>
        </w:tc>
        <w:tc>
          <w:tcPr>
            <w:tcW w:w="2967" w:type="dxa"/>
            <w:tcBorders>
              <w:top w:val="nil"/>
              <w:left w:val="nil"/>
              <w:bottom w:val="nil"/>
              <w:right w:val="nil"/>
            </w:tcBorders>
          </w:tcPr>
          <w:p w14:paraId="76C71B75" w14:textId="77777777" w:rsidR="002662F6" w:rsidRPr="00E97466" w:rsidRDefault="002662F6" w:rsidP="00FE5989">
            <w:pPr>
              <w:overflowPunct w:val="0"/>
              <w:autoSpaceDE w:val="0"/>
              <w:autoSpaceDN w:val="0"/>
              <w:adjustRightInd w:val="0"/>
              <w:spacing w:after="0" w:line="240" w:lineRule="auto"/>
              <w:textAlignment w:val="baseline"/>
              <w:rPr>
                <w:rFonts w:eastAsia="Times New Roman" w:cstheme="minorHAnsi"/>
                <w:lang w:eastAsia="nb-NO"/>
              </w:rPr>
            </w:pPr>
          </w:p>
        </w:tc>
        <w:tc>
          <w:tcPr>
            <w:tcW w:w="3024" w:type="dxa"/>
            <w:tcBorders>
              <w:top w:val="nil"/>
              <w:left w:val="single" w:sz="6" w:space="0" w:color="auto"/>
              <w:bottom w:val="single" w:sz="6" w:space="0" w:color="auto"/>
              <w:right w:val="single" w:sz="6" w:space="0" w:color="auto"/>
            </w:tcBorders>
          </w:tcPr>
          <w:p w14:paraId="4F755BD4"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color w:val="FF6600"/>
                <w:lang w:val="en-GB" w:eastAsia="nb-NO"/>
              </w:rPr>
            </w:pPr>
            <w:r>
              <w:rPr>
                <w:rFonts w:eastAsia="Times New Roman" w:cstheme="minorHAnsi"/>
                <w:lang w:eastAsia="nb-NO"/>
              </w:rPr>
              <w:t>F</w:t>
            </w:r>
            <w:r w:rsidRPr="00E97466">
              <w:rPr>
                <w:rFonts w:eastAsia="Times New Roman" w:cstheme="minorHAnsi"/>
                <w:lang w:eastAsia="nb-NO"/>
              </w:rPr>
              <w:t>irma</w:t>
            </w:r>
          </w:p>
        </w:tc>
      </w:tr>
    </w:tbl>
    <w:p w14:paraId="04E88AB8"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lang w:val="en-GB" w:eastAsia="nb-NO"/>
        </w:rPr>
      </w:pPr>
      <w:r>
        <w:rPr>
          <w:rFonts w:eastAsia="Times New Roman" w:cstheme="minorHAnsi"/>
          <w:noProof/>
          <w:lang w:eastAsia="nb-NO"/>
        </w:rPr>
        <mc:AlternateContent>
          <mc:Choice Requires="wps">
            <w:drawing>
              <wp:anchor distT="0" distB="0" distL="114300" distR="114300" simplePos="0" relativeHeight="251666476" behindDoc="0" locked="0" layoutInCell="1" allowOverlap="1" wp14:anchorId="277F5DD1" wp14:editId="5C3ED5E5">
                <wp:simplePos x="0" y="0"/>
                <wp:positionH relativeFrom="column">
                  <wp:posOffset>4799330</wp:posOffset>
                </wp:positionH>
                <wp:positionV relativeFrom="paragraph">
                  <wp:posOffset>980440</wp:posOffset>
                </wp:positionV>
                <wp:extent cx="635" cy="409575"/>
                <wp:effectExtent l="0" t="0" r="37465" b="28575"/>
                <wp:wrapNone/>
                <wp:docPr id="235342810" name="Rett linje 1"/>
                <wp:cNvGraphicFramePr/>
                <a:graphic xmlns:a="http://schemas.openxmlformats.org/drawingml/2006/main">
                  <a:graphicData uri="http://schemas.microsoft.com/office/word/2010/wordprocessingShape">
                    <wps:wsp>
                      <wps:cNvCnPr/>
                      <wps:spPr>
                        <a:xfrm>
                          <a:off x="0" y="0"/>
                          <a:ext cx="635" cy="4095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B12B8C" id="Rett linje 1" o:spid="_x0000_s1026" style="position:absolute;z-index:2516664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9pt,77.2pt" to="377.95pt,1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" strokecolor="black [3213]" strokeweight="1pt"/>
            </w:pict>
          </mc:Fallback>
        </mc:AlternateContent>
      </w:r>
    </w:p>
    <w:p w14:paraId="681E6911"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lang w:val="en-GB" w:eastAsia="nb-NO"/>
        </w:rPr>
      </w:pPr>
    </w:p>
    <w:tbl>
      <w:tblPr>
        <w:tblpPr w:leftFromText="141" w:rightFromText="141" w:vertAnchor="text" w:horzAnchor="margin" w:tblpY="-59"/>
        <w:tblOverlap w:val="never"/>
        <w:tblW w:w="0" w:type="auto"/>
        <w:tblLayout w:type="fixed"/>
        <w:tblCellMar>
          <w:left w:w="70" w:type="dxa"/>
          <w:right w:w="70" w:type="dxa"/>
        </w:tblCellMar>
        <w:tblLook w:val="0000" w:firstRow="0" w:lastRow="0" w:firstColumn="0" w:lastColumn="0" w:noHBand="0" w:noVBand="0"/>
      </w:tblPr>
      <w:tblGrid>
        <w:gridCol w:w="3111"/>
      </w:tblGrid>
      <w:tr w:rsidR="002662F6" w:rsidRPr="00E97466" w14:paraId="14D6774F" w14:textId="77777777" w:rsidTr="00FE5989">
        <w:trPr>
          <w:trHeight w:val="377"/>
        </w:trPr>
        <w:tc>
          <w:tcPr>
            <w:tcW w:w="3111" w:type="dxa"/>
            <w:tcBorders>
              <w:top w:val="single" w:sz="6" w:space="0" w:color="auto"/>
              <w:left w:val="single" w:sz="6" w:space="0" w:color="auto"/>
              <w:bottom w:val="nil"/>
              <w:right w:val="single" w:sz="6" w:space="0" w:color="auto"/>
            </w:tcBorders>
          </w:tcPr>
          <w:p w14:paraId="71B1A22A" w14:textId="77777777" w:rsidR="002662F6" w:rsidRPr="00E97466" w:rsidRDefault="002662F6" w:rsidP="00FE5989">
            <w:pPr>
              <w:overflowPunct w:val="0"/>
              <w:autoSpaceDE w:val="0"/>
              <w:autoSpaceDN w:val="0"/>
              <w:adjustRightInd w:val="0"/>
              <w:spacing w:after="0" w:line="240" w:lineRule="auto"/>
              <w:ind w:right="-70"/>
              <w:jc w:val="center"/>
              <w:textAlignment w:val="baseline"/>
              <w:rPr>
                <w:rFonts w:eastAsia="Times New Roman" w:cstheme="minorHAnsi"/>
                <w:b/>
                <w:i/>
                <w:lang w:eastAsia="nb-NO"/>
              </w:rPr>
            </w:pPr>
            <w:r w:rsidRPr="00E97466">
              <w:rPr>
                <w:rFonts w:eastAsia="Times New Roman" w:cstheme="minorHAnsi"/>
                <w:b/>
                <w:i/>
                <w:lang w:eastAsia="nb-NO"/>
              </w:rPr>
              <w:t>Kontrollør av</w:t>
            </w:r>
          </w:p>
          <w:p w14:paraId="46A7222A"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prosjekterende</w:t>
            </w:r>
          </w:p>
        </w:tc>
      </w:tr>
      <w:tr w:rsidR="002662F6" w:rsidRPr="00E97466" w14:paraId="121FC7E0" w14:textId="77777777" w:rsidTr="00FE5989">
        <w:trPr>
          <w:trHeight w:val="357"/>
        </w:trPr>
        <w:tc>
          <w:tcPr>
            <w:tcW w:w="3111" w:type="dxa"/>
            <w:tcBorders>
              <w:top w:val="nil"/>
              <w:left w:val="single" w:sz="6" w:space="0" w:color="auto"/>
              <w:bottom w:val="nil"/>
              <w:right w:val="single" w:sz="6" w:space="0" w:color="auto"/>
            </w:tcBorders>
          </w:tcPr>
          <w:p w14:paraId="02ABC135"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250879">
              <w:rPr>
                <w:rFonts w:eastAsia="Times New Roman" w:cstheme="minorHAnsi"/>
                <w:highlight w:val="yellow"/>
                <w:lang w:eastAsia="nb-NO"/>
              </w:rPr>
              <w:t>Navn</w:t>
            </w:r>
          </w:p>
        </w:tc>
      </w:tr>
      <w:tr w:rsidR="002662F6" w:rsidRPr="00E97466" w14:paraId="06DDB9BD" w14:textId="77777777" w:rsidTr="00FE5989">
        <w:trPr>
          <w:trHeight w:val="232"/>
        </w:trPr>
        <w:tc>
          <w:tcPr>
            <w:tcW w:w="3111" w:type="dxa"/>
            <w:tcBorders>
              <w:top w:val="nil"/>
              <w:left w:val="single" w:sz="6" w:space="0" w:color="auto"/>
              <w:bottom w:val="single" w:sz="6" w:space="0" w:color="auto"/>
              <w:right w:val="single" w:sz="6" w:space="0" w:color="auto"/>
            </w:tcBorders>
          </w:tcPr>
          <w:p w14:paraId="6843AA00"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lang w:eastAsia="nb-NO"/>
              </w:rPr>
            </w:pPr>
            <w:r w:rsidRPr="00E97466">
              <w:rPr>
                <w:rFonts w:eastAsia="Times New Roman" w:cstheme="minorHAnsi"/>
                <w:lang w:eastAsia="nb-NO"/>
              </w:rPr>
              <w:t>Arbeidsgiver</w:t>
            </w:r>
          </w:p>
        </w:tc>
      </w:tr>
    </w:tbl>
    <w:p w14:paraId="032B452E"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vanish/>
          <w:lang w:eastAsia="nb-NO"/>
        </w:rPr>
      </w:pPr>
    </w:p>
    <w:tbl>
      <w:tblPr>
        <w:tblpPr w:leftFromText="141" w:rightFromText="141" w:vertAnchor="text" w:horzAnchor="margin" w:tblpXSpec="right" w:tblpY="115"/>
        <w:tblW w:w="0" w:type="auto"/>
        <w:tblLayout w:type="fixed"/>
        <w:tblCellMar>
          <w:left w:w="70" w:type="dxa"/>
          <w:right w:w="70" w:type="dxa"/>
        </w:tblCellMar>
        <w:tblLook w:val="0000" w:firstRow="0" w:lastRow="0" w:firstColumn="0" w:lastColumn="0" w:noHBand="0" w:noVBand="0"/>
      </w:tblPr>
      <w:tblGrid>
        <w:gridCol w:w="3033"/>
      </w:tblGrid>
      <w:tr w:rsidR="002662F6" w:rsidRPr="00E97466" w14:paraId="4803CD75" w14:textId="77777777" w:rsidTr="00FE5989">
        <w:tc>
          <w:tcPr>
            <w:tcW w:w="3033" w:type="dxa"/>
            <w:tcBorders>
              <w:top w:val="single" w:sz="4" w:space="0" w:color="auto"/>
              <w:left w:val="single" w:sz="4" w:space="0" w:color="auto"/>
              <w:bottom w:val="single" w:sz="4" w:space="0" w:color="auto"/>
              <w:right w:val="single" w:sz="4" w:space="0" w:color="auto"/>
            </w:tcBorders>
          </w:tcPr>
          <w:p w14:paraId="2E09AE0F" w14:textId="77777777" w:rsidR="002662F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 xml:space="preserve">Verneombud </w:t>
            </w:r>
          </w:p>
          <w:p w14:paraId="44673FB5"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color w:val="FF6600"/>
                <w:lang w:eastAsia="nb-NO"/>
              </w:rPr>
            </w:pPr>
            <w:r w:rsidRPr="00E97466">
              <w:rPr>
                <w:rFonts w:eastAsia="Times New Roman" w:cstheme="minorHAnsi"/>
                <w:b/>
                <w:i/>
                <w:lang w:eastAsia="nb-NO"/>
              </w:rPr>
              <w:t>hovedentreprenør</w:t>
            </w:r>
          </w:p>
        </w:tc>
      </w:tr>
    </w:tbl>
    <w:p w14:paraId="54EDDF03"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p w14:paraId="44916A4E"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tbl>
      <w:tblPr>
        <w:tblpPr w:leftFromText="141" w:rightFromText="141" w:vertAnchor="text" w:horzAnchor="margin" w:tblpXSpec="right" w:tblpY="513"/>
        <w:tblW w:w="0" w:type="auto"/>
        <w:tblLayout w:type="fixed"/>
        <w:tblCellMar>
          <w:left w:w="70" w:type="dxa"/>
          <w:right w:w="70" w:type="dxa"/>
        </w:tblCellMar>
        <w:tblLook w:val="0000" w:firstRow="0" w:lastRow="0" w:firstColumn="0" w:lastColumn="0" w:noHBand="0" w:noVBand="0"/>
      </w:tblPr>
      <w:tblGrid>
        <w:gridCol w:w="3024"/>
      </w:tblGrid>
      <w:tr w:rsidR="002662F6" w:rsidRPr="00E97466" w14:paraId="458E029F" w14:textId="77777777" w:rsidTr="00FE5989">
        <w:trPr>
          <w:trHeight w:val="559"/>
        </w:trPr>
        <w:tc>
          <w:tcPr>
            <w:tcW w:w="3024" w:type="dxa"/>
            <w:tcBorders>
              <w:top w:val="single" w:sz="4" w:space="0" w:color="auto"/>
              <w:left w:val="single" w:sz="4" w:space="0" w:color="auto"/>
              <w:bottom w:val="single" w:sz="4" w:space="0" w:color="auto"/>
              <w:right w:val="single" w:sz="4" w:space="0" w:color="auto"/>
            </w:tcBorders>
          </w:tcPr>
          <w:p w14:paraId="19A8019D"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Hovedverneombud,</w:t>
            </w:r>
          </w:p>
          <w:p w14:paraId="5D529E41"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color w:val="FF6600"/>
                <w:lang w:eastAsia="nb-NO"/>
              </w:rPr>
            </w:pPr>
            <w:r>
              <w:rPr>
                <w:rFonts w:eastAsia="Times New Roman" w:cstheme="minorHAnsi"/>
                <w:noProof/>
                <w:lang w:eastAsia="nb-NO"/>
              </w:rPr>
              <mc:AlternateContent>
                <mc:Choice Requires="wps">
                  <w:drawing>
                    <wp:anchor distT="0" distB="0" distL="114300" distR="114300" simplePos="0" relativeHeight="251668524" behindDoc="0" locked="0" layoutInCell="1" allowOverlap="1" wp14:anchorId="71A08A28" wp14:editId="36E103D0">
                      <wp:simplePos x="0" y="0"/>
                      <wp:positionH relativeFrom="column">
                        <wp:posOffset>920115</wp:posOffset>
                      </wp:positionH>
                      <wp:positionV relativeFrom="paragraph">
                        <wp:posOffset>181552</wp:posOffset>
                      </wp:positionV>
                      <wp:extent cx="635" cy="413385"/>
                      <wp:effectExtent l="0" t="0" r="37465" b="24765"/>
                      <wp:wrapNone/>
                      <wp:docPr id="1633658817" name="Rett linje 1"/>
                      <wp:cNvGraphicFramePr/>
                      <a:graphic xmlns:a="http://schemas.openxmlformats.org/drawingml/2006/main">
                        <a:graphicData uri="http://schemas.microsoft.com/office/word/2010/wordprocessingShape">
                          <wps:wsp>
                            <wps:cNvCnPr/>
                            <wps:spPr>
                              <a:xfrm>
                                <a:off x="0" y="0"/>
                                <a:ext cx="635" cy="41338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F11090" id="Rett linje 1" o:spid="_x0000_s1026" style="position:absolute;z-index:2516685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45pt,14.3pt" to="7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" strokecolor="black [3213]" strokeweight="1pt"/>
                  </w:pict>
                </mc:Fallback>
              </mc:AlternateContent>
            </w:r>
            <w:r w:rsidRPr="00E97466">
              <w:rPr>
                <w:rFonts w:eastAsia="Times New Roman" w:cstheme="minorHAnsi"/>
                <w:b/>
                <w:i/>
                <w:lang w:eastAsia="nb-NO"/>
              </w:rPr>
              <w:t xml:space="preserve"> </w:t>
            </w:r>
            <w:r w:rsidRPr="00E97466">
              <w:rPr>
                <w:rFonts w:eastAsia="Times New Roman" w:cstheme="minorHAnsi"/>
                <w:lang w:eastAsia="nb-NO"/>
              </w:rPr>
              <w:t xml:space="preserve"> </w:t>
            </w:r>
            <w:r w:rsidRPr="00E97466">
              <w:rPr>
                <w:rFonts w:eastAsia="Times New Roman" w:cstheme="minorHAnsi"/>
                <w:b/>
                <w:i/>
                <w:lang w:eastAsia="nb-NO"/>
              </w:rPr>
              <w:t>hovedentreprenør</w:t>
            </w:r>
          </w:p>
        </w:tc>
      </w:tr>
    </w:tbl>
    <w:p w14:paraId="740773E3" w14:textId="77777777" w:rsidR="002662F6" w:rsidRPr="00E9746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r>
        <w:rPr>
          <w:rFonts w:eastAsia="Times New Roman" w:cstheme="minorHAnsi"/>
          <w:noProof/>
          <w:lang w:eastAsia="nb-NO"/>
        </w:rPr>
        <mc:AlternateContent>
          <mc:Choice Requires="wps">
            <w:drawing>
              <wp:anchor distT="0" distB="0" distL="114300" distR="114300" simplePos="0" relativeHeight="251667500" behindDoc="0" locked="0" layoutInCell="1" allowOverlap="1" wp14:anchorId="715C0FF6" wp14:editId="73DD428E">
                <wp:simplePos x="0" y="0"/>
                <wp:positionH relativeFrom="column">
                  <wp:posOffset>4801235</wp:posOffset>
                </wp:positionH>
                <wp:positionV relativeFrom="paragraph">
                  <wp:posOffset>75565</wp:posOffset>
                </wp:positionV>
                <wp:extent cx="635" cy="252000"/>
                <wp:effectExtent l="0" t="0" r="37465" b="34290"/>
                <wp:wrapNone/>
                <wp:docPr id="1519951041" name="Rett linje 1"/>
                <wp:cNvGraphicFramePr/>
                <a:graphic xmlns:a="http://schemas.openxmlformats.org/drawingml/2006/main">
                  <a:graphicData uri="http://schemas.microsoft.com/office/word/2010/wordprocessingShape">
                    <wps:wsp>
                      <wps:cNvCnPr/>
                      <wps:spPr>
                        <a:xfrm>
                          <a:off x="0" y="0"/>
                          <a:ext cx="635" cy="252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2E8E7F" id="Rett linje 1" o:spid="_x0000_s1026" style="position:absolute;z-index:2516675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8.05pt,5.95pt" to="378.1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" strokecolor="black [3213]" strokeweight="1pt"/>
            </w:pict>
          </mc:Fallback>
        </mc:AlternateContent>
      </w:r>
    </w:p>
    <w:p w14:paraId="5CF5BB68" w14:textId="77777777" w:rsidR="002662F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p w14:paraId="5A236D01" w14:textId="77777777" w:rsidR="002662F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p w14:paraId="1C19B29B" w14:textId="77777777" w:rsidR="002662F6"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p w14:paraId="20E5A5B9" w14:textId="77777777" w:rsidR="002662F6" w:rsidRPr="00416543"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p w14:paraId="251373A4" w14:textId="77777777" w:rsidR="002662F6" w:rsidRPr="00416543" w:rsidRDefault="002662F6" w:rsidP="002662F6">
      <w:pPr>
        <w:overflowPunct w:val="0"/>
        <w:autoSpaceDE w:val="0"/>
        <w:autoSpaceDN w:val="0"/>
        <w:adjustRightInd w:val="0"/>
        <w:spacing w:after="0" w:line="240" w:lineRule="auto"/>
        <w:textAlignment w:val="baseline"/>
        <w:rPr>
          <w:rFonts w:eastAsia="Times New Roman" w:cstheme="minorHAnsi"/>
          <w:b/>
          <w:lang w:eastAsia="nb-NO"/>
        </w:rPr>
      </w:pPr>
    </w:p>
    <w:tbl>
      <w:tblPr>
        <w:tblpPr w:leftFromText="141" w:rightFromText="141" w:vertAnchor="text" w:horzAnchor="margin" w:tblpXSpec="right" w:tblpY="114"/>
        <w:tblW w:w="7158"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3579"/>
        <w:gridCol w:w="3579"/>
      </w:tblGrid>
      <w:tr w:rsidR="002662F6" w:rsidRPr="00E97466" w14:paraId="3E9F9B63" w14:textId="77777777" w:rsidTr="00FE5989">
        <w:tc>
          <w:tcPr>
            <w:tcW w:w="3579" w:type="dxa"/>
            <w:tcBorders>
              <w:top w:val="single" w:sz="4" w:space="0" w:color="auto"/>
              <w:left w:val="single" w:sz="4" w:space="0" w:color="auto"/>
              <w:bottom w:val="single" w:sz="4" w:space="0" w:color="auto"/>
              <w:right w:val="single" w:sz="4" w:space="0" w:color="auto"/>
            </w:tcBorders>
          </w:tcPr>
          <w:p w14:paraId="76480E5A" w14:textId="77777777" w:rsidR="002662F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Verneleder</w:t>
            </w:r>
          </w:p>
          <w:p w14:paraId="455B803E"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color w:val="FF6600"/>
                <w:lang w:eastAsia="nb-NO"/>
              </w:rPr>
            </w:pPr>
            <w:r w:rsidRPr="00E97466">
              <w:rPr>
                <w:rFonts w:eastAsia="Times New Roman" w:cstheme="minorHAnsi"/>
                <w:b/>
                <w:i/>
                <w:lang w:eastAsia="nb-NO"/>
              </w:rPr>
              <w:t>underentreprenør</w:t>
            </w:r>
          </w:p>
        </w:tc>
        <w:tc>
          <w:tcPr>
            <w:tcW w:w="3579" w:type="dxa"/>
            <w:tcBorders>
              <w:top w:val="single" w:sz="4" w:space="0" w:color="auto"/>
              <w:left w:val="single" w:sz="4" w:space="0" w:color="auto"/>
              <w:bottom w:val="single" w:sz="4" w:space="0" w:color="auto"/>
              <w:right w:val="single" w:sz="4" w:space="0" w:color="auto"/>
            </w:tcBorders>
          </w:tcPr>
          <w:p w14:paraId="62539394"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b/>
                <w:i/>
                <w:lang w:eastAsia="nb-NO"/>
              </w:rPr>
            </w:pPr>
            <w:r w:rsidRPr="00E97466">
              <w:rPr>
                <w:rFonts w:eastAsia="Times New Roman" w:cstheme="minorHAnsi"/>
                <w:b/>
                <w:i/>
                <w:lang w:eastAsia="nb-NO"/>
              </w:rPr>
              <w:t>Arbeidsgiver</w:t>
            </w:r>
          </w:p>
          <w:p w14:paraId="3B51726D" w14:textId="77777777" w:rsidR="002662F6" w:rsidRPr="00E97466" w:rsidRDefault="002662F6" w:rsidP="00FE5989">
            <w:pPr>
              <w:overflowPunct w:val="0"/>
              <w:autoSpaceDE w:val="0"/>
              <w:autoSpaceDN w:val="0"/>
              <w:adjustRightInd w:val="0"/>
              <w:spacing w:after="0" w:line="240" w:lineRule="auto"/>
              <w:jc w:val="center"/>
              <w:textAlignment w:val="baseline"/>
              <w:rPr>
                <w:rFonts w:eastAsia="Times New Roman" w:cstheme="minorHAnsi"/>
                <w:color w:val="FF6600"/>
                <w:lang w:eastAsia="nb-NO"/>
              </w:rPr>
            </w:pPr>
            <w:r w:rsidRPr="00E97466">
              <w:rPr>
                <w:rFonts w:eastAsia="Times New Roman" w:cstheme="minorHAnsi"/>
                <w:b/>
                <w:i/>
                <w:lang w:eastAsia="nb-NO"/>
              </w:rPr>
              <w:t>underentreprenør</w:t>
            </w:r>
          </w:p>
        </w:tc>
      </w:tr>
    </w:tbl>
    <w:p w14:paraId="0C18EC00"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332276F8"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4C3AE00F"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09B282BC"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204E0D43"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6D5F8832" w14:textId="77777777" w:rsidR="002662F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04F8E399" w14:textId="77777777" w:rsidR="002662F6" w:rsidRPr="00E97466" w:rsidRDefault="002662F6" w:rsidP="002662F6">
      <w:pPr>
        <w:overflowPunct w:val="0"/>
        <w:autoSpaceDE w:val="0"/>
        <w:autoSpaceDN w:val="0"/>
        <w:adjustRightInd w:val="0"/>
        <w:spacing w:after="0" w:line="240" w:lineRule="auto"/>
        <w:textAlignment w:val="baseline"/>
        <w:rPr>
          <w:rFonts w:ascii="Times New Roman" w:eastAsia="Times New Roman" w:hAnsi="Times New Roman" w:cs="Times New Roman"/>
          <w:b/>
          <w:sz w:val="36"/>
          <w:szCs w:val="36"/>
          <w:lang w:eastAsia="nb-NO"/>
        </w:rPr>
      </w:pPr>
    </w:p>
    <w:p w14:paraId="5AD4E0A2" w14:textId="77777777" w:rsidR="002662F6" w:rsidRDefault="002662F6" w:rsidP="006C1CE2"/>
    <w:p w14:paraId="154F5352" w14:textId="77777777" w:rsidR="002662F6" w:rsidRDefault="002662F6" w:rsidP="006C1CE2"/>
    <w:p w14:paraId="31B4BAD5" w14:textId="174DF75A" w:rsidR="00CC2E87" w:rsidRPr="00CC2E87" w:rsidRDefault="00CC2E87" w:rsidP="00B9345B">
      <w:pPr>
        <w:pStyle w:val="Overskrift1"/>
      </w:pPr>
      <w:bookmarkStart w:id="7" w:name="_Toc151564544"/>
      <w:bookmarkStart w:id="8" w:name="_Toc151564858"/>
      <w:bookmarkStart w:id="9" w:name="_Toc151564948"/>
      <w:bookmarkStart w:id="10" w:name="_Toc151614729"/>
      <w:bookmarkStart w:id="11" w:name="_Toc151564545"/>
      <w:bookmarkStart w:id="12" w:name="_Toc151564859"/>
      <w:bookmarkStart w:id="13" w:name="_Toc151564949"/>
      <w:bookmarkStart w:id="14" w:name="_Toc151614730"/>
      <w:bookmarkStart w:id="15" w:name="_Toc151564546"/>
      <w:bookmarkStart w:id="16" w:name="_Toc151564860"/>
      <w:bookmarkStart w:id="17" w:name="_Toc151564950"/>
      <w:bookmarkStart w:id="18" w:name="_Toc151614731"/>
      <w:bookmarkStart w:id="19" w:name="_Toc151564547"/>
      <w:bookmarkStart w:id="20" w:name="_Toc151564861"/>
      <w:bookmarkStart w:id="21" w:name="_Toc151564951"/>
      <w:bookmarkStart w:id="22" w:name="_Toc151614732"/>
      <w:bookmarkStart w:id="23" w:name="_Toc151564548"/>
      <w:bookmarkStart w:id="24" w:name="_Toc151564862"/>
      <w:bookmarkStart w:id="25" w:name="_Toc151564952"/>
      <w:bookmarkStart w:id="26" w:name="_Toc151614733"/>
      <w:bookmarkStart w:id="27" w:name="_Toc151564549"/>
      <w:bookmarkStart w:id="28" w:name="_Toc151564863"/>
      <w:bookmarkStart w:id="29" w:name="_Toc151564953"/>
      <w:bookmarkStart w:id="30" w:name="_Toc151614734"/>
      <w:bookmarkStart w:id="31" w:name="_Toc151564558"/>
      <w:bookmarkStart w:id="32" w:name="_Toc151564872"/>
      <w:bookmarkStart w:id="33" w:name="_Toc151564962"/>
      <w:bookmarkStart w:id="34" w:name="_Toc151614743"/>
      <w:bookmarkStart w:id="35" w:name="_Toc226542939"/>
      <w:bookmarkStart w:id="36" w:name="_Toc125116412"/>
      <w:bookmarkStart w:id="37" w:name="_Toc144198236"/>
      <w:bookmarkStart w:id="38" w:name="_Ref15156350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lastRenderedPageBreak/>
        <w:t>F</w:t>
      </w:r>
      <w:r w:rsidR="00E97466">
        <w:t>remdriftsplan</w:t>
      </w:r>
      <w:bookmarkEnd w:id="35"/>
    </w:p>
    <w:p w14:paraId="587E02B8" w14:textId="77777777" w:rsidR="005B4B83" w:rsidRDefault="005B4B83" w:rsidP="005B4B83">
      <w:pPr>
        <w:pStyle w:val="Overskrift2"/>
      </w:pPr>
      <w:bookmarkStart w:id="39" w:name="_Toc226542940"/>
      <w:r w:rsidRPr="003F085A">
        <w:t>Hovedfremdriftsplan i utførelsesfasen</w:t>
      </w:r>
      <w:r>
        <w:t xml:space="preserve"> (viktige milepæler)</w:t>
      </w:r>
      <w:bookmarkEnd w:id="39"/>
      <w:r>
        <w:t xml:space="preserve"> </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27"/>
        <w:gridCol w:w="6461"/>
        <w:gridCol w:w="1612"/>
      </w:tblGrid>
      <w:tr w:rsidR="006F664F" w:rsidRPr="004437EF" w14:paraId="7335834F" w14:textId="77777777" w:rsidTr="006F664F">
        <w:tc>
          <w:tcPr>
            <w:tcW w:w="627" w:type="dxa"/>
            <w:tcBorders>
              <w:top w:val="single" w:sz="12" w:space="0" w:color="auto"/>
              <w:bottom w:val="single" w:sz="12" w:space="0" w:color="auto"/>
            </w:tcBorders>
            <w:shd w:val="clear" w:color="auto" w:fill="8DB3E2" w:themeFill="text2" w:themeFillTint="66"/>
          </w:tcPr>
          <w:p w14:paraId="2E6EF73F" w14:textId="77777777" w:rsidR="006F664F" w:rsidRPr="006E46F4"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E46F4">
              <w:rPr>
                <w:rFonts w:ascii="Calibri" w:eastAsia="Times New Roman" w:hAnsi="Calibri" w:cs="Calibri"/>
                <w:b/>
                <w:lang w:eastAsia="nb-NO"/>
              </w:rPr>
              <w:t>Nr.</w:t>
            </w:r>
          </w:p>
        </w:tc>
        <w:tc>
          <w:tcPr>
            <w:tcW w:w="6461" w:type="dxa"/>
            <w:tcBorders>
              <w:top w:val="single" w:sz="12" w:space="0" w:color="auto"/>
              <w:bottom w:val="single" w:sz="12" w:space="0" w:color="auto"/>
            </w:tcBorders>
            <w:shd w:val="clear" w:color="auto" w:fill="8DB3E2" w:themeFill="text2" w:themeFillTint="66"/>
          </w:tcPr>
          <w:p w14:paraId="72100220" w14:textId="77777777" w:rsidR="006F664F" w:rsidRPr="006E46F4"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E46F4">
              <w:rPr>
                <w:rFonts w:ascii="Calibri" w:eastAsia="Times New Roman" w:hAnsi="Calibri" w:cs="Calibri"/>
                <w:b/>
                <w:lang w:eastAsia="nb-NO"/>
              </w:rPr>
              <w:t>Beskrivelse</w:t>
            </w:r>
          </w:p>
        </w:tc>
        <w:tc>
          <w:tcPr>
            <w:tcW w:w="1612" w:type="dxa"/>
            <w:tcBorders>
              <w:top w:val="single" w:sz="12" w:space="0" w:color="auto"/>
              <w:bottom w:val="single" w:sz="12" w:space="0" w:color="auto"/>
            </w:tcBorders>
            <w:shd w:val="clear" w:color="auto" w:fill="8DB3E2" w:themeFill="text2" w:themeFillTint="66"/>
          </w:tcPr>
          <w:p w14:paraId="6B2E8873" w14:textId="77777777" w:rsidR="006F664F" w:rsidRPr="006E46F4"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E46F4">
              <w:rPr>
                <w:rFonts w:ascii="Calibri" w:eastAsia="Times New Roman" w:hAnsi="Calibri" w:cs="Calibri"/>
                <w:b/>
                <w:lang w:eastAsia="nb-NO"/>
              </w:rPr>
              <w:t>Dato</w:t>
            </w:r>
          </w:p>
        </w:tc>
      </w:tr>
      <w:tr w:rsidR="006F664F" w:rsidRPr="004437EF" w14:paraId="709D18D3" w14:textId="77777777" w:rsidTr="006F664F">
        <w:tc>
          <w:tcPr>
            <w:tcW w:w="627" w:type="dxa"/>
            <w:tcBorders>
              <w:top w:val="single" w:sz="12" w:space="0" w:color="auto"/>
            </w:tcBorders>
          </w:tcPr>
          <w:p w14:paraId="66FB5E50"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F664F">
              <w:rPr>
                <w:rFonts w:ascii="Calibri" w:eastAsia="Times New Roman" w:hAnsi="Calibri" w:cs="Calibri"/>
                <w:b/>
                <w:lang w:eastAsia="nb-NO"/>
              </w:rPr>
              <w:t>1</w:t>
            </w:r>
          </w:p>
        </w:tc>
        <w:tc>
          <w:tcPr>
            <w:tcW w:w="6461" w:type="dxa"/>
            <w:tcBorders>
              <w:top w:val="single" w:sz="12" w:space="0" w:color="auto"/>
            </w:tcBorders>
          </w:tcPr>
          <w:p w14:paraId="545E2390"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r w:rsidRPr="004437EF">
              <w:rPr>
                <w:rFonts w:ascii="Calibri" w:eastAsia="Times New Roman" w:hAnsi="Calibri" w:cs="Calibri"/>
                <w:bCs/>
                <w:lang w:eastAsia="nb-NO"/>
              </w:rPr>
              <w:t>Byggestart</w:t>
            </w:r>
          </w:p>
        </w:tc>
        <w:tc>
          <w:tcPr>
            <w:tcW w:w="1612" w:type="dxa"/>
            <w:tcBorders>
              <w:top w:val="single" w:sz="12" w:space="0" w:color="auto"/>
            </w:tcBorders>
          </w:tcPr>
          <w:p w14:paraId="3A8738DC"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5452BA81" w14:textId="77777777" w:rsidTr="006F664F">
        <w:tc>
          <w:tcPr>
            <w:tcW w:w="627" w:type="dxa"/>
          </w:tcPr>
          <w:p w14:paraId="55CE4CBD"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p>
        </w:tc>
        <w:tc>
          <w:tcPr>
            <w:tcW w:w="6461" w:type="dxa"/>
          </w:tcPr>
          <w:p w14:paraId="6662D2B0"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c>
          <w:tcPr>
            <w:tcW w:w="1612" w:type="dxa"/>
          </w:tcPr>
          <w:p w14:paraId="78399695"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7F3301F3" w14:textId="77777777" w:rsidTr="006F664F">
        <w:tc>
          <w:tcPr>
            <w:tcW w:w="627" w:type="dxa"/>
          </w:tcPr>
          <w:p w14:paraId="04C9C1C1"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F664F">
              <w:rPr>
                <w:rFonts w:ascii="Calibri" w:eastAsia="Times New Roman" w:hAnsi="Calibri" w:cs="Calibri"/>
                <w:b/>
                <w:lang w:eastAsia="nb-NO"/>
              </w:rPr>
              <w:t>2</w:t>
            </w:r>
          </w:p>
        </w:tc>
        <w:tc>
          <w:tcPr>
            <w:tcW w:w="6461" w:type="dxa"/>
          </w:tcPr>
          <w:p w14:paraId="4B1AC940"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r w:rsidRPr="004437EF">
              <w:rPr>
                <w:rFonts w:ascii="Calibri" w:eastAsia="Times New Roman" w:hAnsi="Calibri" w:cs="Calibri"/>
                <w:bCs/>
                <w:lang w:eastAsia="nb-NO"/>
              </w:rPr>
              <w:t>Delmål, viktige milepæler osv.</w:t>
            </w:r>
          </w:p>
        </w:tc>
        <w:tc>
          <w:tcPr>
            <w:tcW w:w="1612" w:type="dxa"/>
          </w:tcPr>
          <w:p w14:paraId="5DA788AB"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381666FD" w14:textId="77777777" w:rsidTr="006F664F">
        <w:tc>
          <w:tcPr>
            <w:tcW w:w="627" w:type="dxa"/>
          </w:tcPr>
          <w:p w14:paraId="62DED4D1"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p>
        </w:tc>
        <w:tc>
          <w:tcPr>
            <w:tcW w:w="6461" w:type="dxa"/>
          </w:tcPr>
          <w:p w14:paraId="1997346A"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c>
          <w:tcPr>
            <w:tcW w:w="1612" w:type="dxa"/>
          </w:tcPr>
          <w:p w14:paraId="58C27BDB"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52407BF6" w14:textId="77777777" w:rsidTr="006F664F">
        <w:tc>
          <w:tcPr>
            <w:tcW w:w="627" w:type="dxa"/>
          </w:tcPr>
          <w:p w14:paraId="4E79B700"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F664F">
              <w:rPr>
                <w:rFonts w:ascii="Calibri" w:eastAsia="Times New Roman" w:hAnsi="Calibri" w:cs="Calibri"/>
                <w:b/>
                <w:lang w:eastAsia="nb-NO"/>
              </w:rPr>
              <w:t>3</w:t>
            </w:r>
          </w:p>
        </w:tc>
        <w:tc>
          <w:tcPr>
            <w:tcW w:w="6461" w:type="dxa"/>
          </w:tcPr>
          <w:p w14:paraId="2E6E5298"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r w:rsidRPr="004437EF">
              <w:rPr>
                <w:rFonts w:ascii="Calibri" w:eastAsia="Times New Roman" w:hAnsi="Calibri" w:cs="Calibri"/>
                <w:bCs/>
                <w:lang w:eastAsia="nb-NO"/>
              </w:rPr>
              <w:t>Ferdigstillelse</w:t>
            </w:r>
          </w:p>
        </w:tc>
        <w:tc>
          <w:tcPr>
            <w:tcW w:w="1612" w:type="dxa"/>
          </w:tcPr>
          <w:p w14:paraId="596351A8"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54CC7C9B" w14:textId="77777777" w:rsidTr="006F664F">
        <w:tc>
          <w:tcPr>
            <w:tcW w:w="627" w:type="dxa"/>
          </w:tcPr>
          <w:p w14:paraId="0EE075B8"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p>
        </w:tc>
        <w:tc>
          <w:tcPr>
            <w:tcW w:w="6461" w:type="dxa"/>
          </w:tcPr>
          <w:p w14:paraId="5410D628"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c>
          <w:tcPr>
            <w:tcW w:w="1612" w:type="dxa"/>
          </w:tcPr>
          <w:p w14:paraId="24F48CDB"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1B0FBDD7" w14:textId="77777777" w:rsidTr="006F664F">
        <w:tc>
          <w:tcPr>
            <w:tcW w:w="627" w:type="dxa"/>
          </w:tcPr>
          <w:p w14:paraId="43D53859"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r w:rsidRPr="006F664F">
              <w:rPr>
                <w:rFonts w:ascii="Calibri" w:eastAsia="Times New Roman" w:hAnsi="Calibri" w:cs="Calibri"/>
                <w:b/>
                <w:lang w:eastAsia="nb-NO"/>
              </w:rPr>
              <w:t>4</w:t>
            </w:r>
          </w:p>
        </w:tc>
        <w:tc>
          <w:tcPr>
            <w:tcW w:w="6461" w:type="dxa"/>
          </w:tcPr>
          <w:p w14:paraId="65DF99B4"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r w:rsidRPr="004437EF">
              <w:rPr>
                <w:rFonts w:ascii="Calibri" w:eastAsia="Times New Roman" w:hAnsi="Calibri" w:cs="Calibri"/>
                <w:bCs/>
                <w:lang w:eastAsia="nb-NO"/>
              </w:rPr>
              <w:t>Overtakelse fra entreprenør</w:t>
            </w:r>
          </w:p>
        </w:tc>
        <w:tc>
          <w:tcPr>
            <w:tcW w:w="1612" w:type="dxa"/>
          </w:tcPr>
          <w:p w14:paraId="4E187365"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r w:rsidR="006F664F" w:rsidRPr="004437EF" w14:paraId="0D1EB8B0" w14:textId="77777777" w:rsidTr="006F664F">
        <w:tc>
          <w:tcPr>
            <w:tcW w:w="627" w:type="dxa"/>
          </w:tcPr>
          <w:p w14:paraId="45F293E8" w14:textId="77777777" w:rsidR="006F664F" w:rsidRPr="006F664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
                <w:lang w:eastAsia="nb-NO"/>
              </w:rPr>
            </w:pPr>
          </w:p>
        </w:tc>
        <w:tc>
          <w:tcPr>
            <w:tcW w:w="6461" w:type="dxa"/>
          </w:tcPr>
          <w:p w14:paraId="06210AF8"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c>
          <w:tcPr>
            <w:tcW w:w="1612" w:type="dxa"/>
          </w:tcPr>
          <w:p w14:paraId="3CAE7DD9" w14:textId="77777777" w:rsidR="006F664F" w:rsidRPr="004437EF" w:rsidRDefault="006F664F" w:rsidP="00FE5989">
            <w:pPr>
              <w:overflowPunct w:val="0"/>
              <w:autoSpaceDE w:val="0"/>
              <w:autoSpaceDN w:val="0"/>
              <w:adjustRightInd w:val="0"/>
              <w:spacing w:before="60" w:after="60" w:line="240" w:lineRule="auto"/>
              <w:textAlignment w:val="baseline"/>
              <w:rPr>
                <w:rFonts w:ascii="Calibri" w:eastAsia="Times New Roman" w:hAnsi="Calibri" w:cs="Calibri"/>
                <w:bCs/>
                <w:lang w:eastAsia="nb-NO"/>
              </w:rPr>
            </w:pPr>
          </w:p>
        </w:tc>
      </w:tr>
    </w:tbl>
    <w:p w14:paraId="7A7D17D5" w14:textId="77777777" w:rsidR="004437EF" w:rsidRDefault="004437EF" w:rsidP="004437EF"/>
    <w:p w14:paraId="640342F9" w14:textId="77777777" w:rsidR="00EA32DB" w:rsidRPr="00EA32DB" w:rsidRDefault="00EA32DB" w:rsidP="00EA32DB">
      <w:pPr>
        <w:pStyle w:val="Overskrift2"/>
      </w:pPr>
      <w:bookmarkStart w:id="40" w:name="_Toc226542941"/>
      <w:r w:rsidRPr="00EA32DB">
        <w:t>Detaljerte fremdriftsplaner</w:t>
      </w:r>
      <w:bookmarkEnd w:id="40"/>
    </w:p>
    <w:p w14:paraId="5BFE3881" w14:textId="61537D5B" w:rsidR="00BE0821" w:rsidRPr="00416543" w:rsidRDefault="00BE0821" w:rsidP="00BE0821">
      <w:pPr>
        <w:rPr>
          <w:rFonts w:cstheme="minorHAnsi"/>
          <w:bCs/>
          <w:szCs w:val="24"/>
        </w:rPr>
      </w:pPr>
      <w:r w:rsidRPr="00416543">
        <w:rPr>
          <w:rFonts w:cstheme="minorHAnsi"/>
          <w:bCs/>
          <w:szCs w:val="24"/>
        </w:rPr>
        <w:t>Fremdriftsplanen er en obligatorisk del av SHA-planen og skal være lett tilgjengelig for alle arbeidsgivere og arbeidstakere på bygge- eller anleggsplassen. Det anbefales at fremdriftsplanen fysisk henges opp på en oppslagstavle eller tilsvarende sted. Dersom fremdriftsplanen kun foreligger i elektronisk format, skal alle arbeidsgivere sikres tilgang til denne.</w:t>
      </w:r>
    </w:p>
    <w:p w14:paraId="6F5670C8" w14:textId="3731560C" w:rsidR="00BE0821" w:rsidRPr="00416543" w:rsidRDefault="00BE0821" w:rsidP="00BE0821">
      <w:pPr>
        <w:rPr>
          <w:rFonts w:cstheme="minorHAnsi"/>
          <w:bCs/>
          <w:szCs w:val="24"/>
        </w:rPr>
      </w:pPr>
      <w:r w:rsidRPr="00416543">
        <w:rPr>
          <w:rFonts w:cstheme="minorHAnsi"/>
          <w:bCs/>
          <w:szCs w:val="24"/>
        </w:rPr>
        <w:t>Fremdriftsplanen skal klart beskrive når og hvor de ulike arbeidsoperasjonene skal utføres, med hensyn til nødvendig samordning og koordinering av de ulike arbeidsoperasjonene for å unngå at arbeidstakere utsettes for unødig fare. Planen må vise tidsrommet for iverksettelse av spesifikke tiltak og angi eventuelle krav til rekkefølge på arbeidsoperasjoner der dette er relevant.</w:t>
      </w:r>
    </w:p>
    <w:p w14:paraId="26CE8A2B" w14:textId="6EFD0E73" w:rsidR="00BE0821" w:rsidRPr="00416543" w:rsidRDefault="00BE0821" w:rsidP="00BE0821">
      <w:pPr>
        <w:rPr>
          <w:rFonts w:cstheme="minorHAnsi"/>
          <w:bCs/>
          <w:szCs w:val="24"/>
        </w:rPr>
      </w:pPr>
      <w:r w:rsidRPr="00416543">
        <w:rPr>
          <w:rFonts w:cstheme="minorHAnsi"/>
          <w:bCs/>
          <w:szCs w:val="24"/>
        </w:rPr>
        <w:t>Det er byggherrens ansvar å sørge for at fremdriftsplanen inneholder tilstrekkelig tid til hver arbeidsoperasjon og at ulike operasjoner ikke sammenfaller på en måte som kan medføre sikkerhetsrisiko. Fremdriftsplanen skal være et egnet verktøy for koordinering i utførelsesfasen og oppdateres ved endringer som påvirker risikobildet i prosjektet.</w:t>
      </w:r>
    </w:p>
    <w:p w14:paraId="5C976B23" w14:textId="77777777" w:rsidR="00BE0821" w:rsidRPr="00416543" w:rsidRDefault="00BE0821" w:rsidP="00BE0821">
      <w:pPr>
        <w:rPr>
          <w:rFonts w:cstheme="minorHAnsi"/>
          <w:bCs/>
          <w:szCs w:val="24"/>
        </w:rPr>
      </w:pPr>
      <w:r w:rsidRPr="00416543">
        <w:rPr>
          <w:rFonts w:cstheme="minorHAnsi"/>
          <w:bCs/>
          <w:szCs w:val="24"/>
        </w:rPr>
        <w:t>Rapportering av avvik i forhold til fremdriftsplanen skal foretas i henhold til fastsatte rutiner, og nødvendige korrigerende tiltak skal iverksettes for å sikre sikkerhet, helse og arbeidsmiljø i prosjektet.</w:t>
      </w:r>
    </w:p>
    <w:p w14:paraId="7E98088C" w14:textId="77777777" w:rsidR="00214184" w:rsidRPr="00215474" w:rsidRDefault="00214184" w:rsidP="00214184">
      <w:pPr>
        <w:pStyle w:val="Overskrift1"/>
      </w:pPr>
      <w:bookmarkStart w:id="41" w:name="_Toc224654578"/>
      <w:bookmarkStart w:id="42" w:name="_Toc226542942"/>
      <w:r w:rsidRPr="00215474">
        <w:t>Spesifikke tiltak</w:t>
      </w:r>
      <w:bookmarkEnd w:id="41"/>
      <w:bookmarkEnd w:id="42"/>
    </w:p>
    <w:p w14:paraId="298CF040" w14:textId="77777777" w:rsidR="00214184" w:rsidRPr="00890731" w:rsidRDefault="00214184" w:rsidP="00214184">
      <w:pPr>
        <w:pStyle w:val="Overskrift2"/>
      </w:pPr>
      <w:bookmarkStart w:id="43" w:name="_Toc224654579"/>
      <w:bookmarkStart w:id="44" w:name="_Toc226542943"/>
      <w:r>
        <w:t>Generell orientering</w:t>
      </w:r>
      <w:bookmarkEnd w:id="43"/>
      <w:bookmarkEnd w:id="44"/>
    </w:p>
    <w:p w14:paraId="1EE997CD" w14:textId="77777777" w:rsidR="00214184" w:rsidRPr="00890731" w:rsidRDefault="00214184" w:rsidP="00214184">
      <w:r w:rsidRPr="00890731">
        <w:t>Risiko relateres til uønskede hendelser og innebærer usikkerhet knyttet til om en hendelse inntreffer (sannsynlighet) og omfanget eller konsekvensen av hendelsen. For å håndtere dette skal risikovurderingen baseres på en systematisk metode som for eksempel den som følger av NS 5815:2006, en norsk standard for risikovurdering av anleggsarbeid.</w:t>
      </w:r>
    </w:p>
    <w:p w14:paraId="02715111" w14:textId="77777777" w:rsidR="00214184" w:rsidRPr="00890731" w:rsidRDefault="00214184" w:rsidP="00214184">
      <w:r w:rsidRPr="00890731">
        <w:lastRenderedPageBreak/>
        <w:t>I tidligfasen av prosjektet skal det gjennomføres en grundig gjennomgang for å identifisere og redusere arkitektoniske og tekniske løsninger som kan innebære fare i både utførelsesfasen og senere i etterbruk og vedlikehold. Dette forebygger farlige arbeidsoperasjoner og sikrer trygge løsninger.</w:t>
      </w:r>
    </w:p>
    <w:p w14:paraId="503FB87D" w14:textId="77777777" w:rsidR="00214184" w:rsidRPr="00890731" w:rsidRDefault="00214184" w:rsidP="00214184">
      <w:r w:rsidRPr="00890731">
        <w:t>I prosjekteringsfasen skal det utarbeides en SHA-plan der en skal identifisere risikofylte arbeidsoperasjoner. Disse identifiserte risikoene plasseres i en risikomatrise, som kombinerer sannsynlighet for at hendelsen inntreffer og dens konsekvens for å gi en helhetlig vurdering av risikoens alvorlighetsgrad.</w:t>
      </w:r>
    </w:p>
    <w:p w14:paraId="37957FE9" w14:textId="77777777" w:rsidR="00214184" w:rsidRPr="00890731" w:rsidRDefault="00214184" w:rsidP="00214184">
      <w:r w:rsidRPr="00890731">
        <w:t>Denne metodikken sikrer at risiko blir synliggjort og adressert tidlig, og danner grunnlag for å iverksette effektive tiltak for å redusere sannsynlighet og/eller konsekvens av uønskede hendelser gjennom hele prosjektets livsløp.</w:t>
      </w:r>
    </w:p>
    <w:p w14:paraId="05FC91A5" w14:textId="7D58D8B8" w:rsidR="00FA5DE3" w:rsidRDefault="00214184" w:rsidP="00214184">
      <w:pPr>
        <w:rPr>
          <w:rFonts w:ascii="Arial" w:hAnsi="Arial" w:cs="Arial"/>
          <w:bCs/>
          <w:szCs w:val="24"/>
        </w:rPr>
      </w:pPr>
      <w:r w:rsidRPr="00890731">
        <w:t>Diagrammet under, som kalles en risikomatrise, har fem soner som oppsummerer forholdet mellom sannsynlighet og konsekvens med</w:t>
      </w:r>
      <w:r>
        <w:t xml:space="preserve"> </w:t>
      </w:r>
      <w:r w:rsidRPr="00BF4346">
        <w:rPr>
          <w:b/>
          <w:bCs/>
        </w:rPr>
        <w:t xml:space="preserve">«lav», «middels» </w:t>
      </w:r>
      <w:r w:rsidRPr="00BF4346">
        <w:t>eller</w:t>
      </w:r>
      <w:r w:rsidRPr="00BF4346">
        <w:rPr>
          <w:b/>
          <w:bCs/>
        </w:rPr>
        <w:t xml:space="preserve"> «høy»</w:t>
      </w:r>
      <w:r w:rsidRPr="00890731">
        <w:t xml:space="preserve"> og en farge. For hver risikofylt arbeidsoperasjon som blir identifisert i matrisen på neste side, skal det i kolonnen</w:t>
      </w:r>
      <w:r>
        <w:t xml:space="preserve"> «</w:t>
      </w:r>
      <w:r w:rsidRPr="00890731">
        <w:t>Restrisiko etter tiltak</w:t>
      </w:r>
      <w:r>
        <w:t>»</w:t>
      </w:r>
      <w:r w:rsidRPr="00890731">
        <w:t xml:space="preserve"> markeres hvilken risiko (med farge) en mener denne risikofylte arbeidsoperasjonen har etter at tiltak er foreslått</w:t>
      </w:r>
      <w:r>
        <w:t>.</w:t>
      </w:r>
    </w:p>
    <w:tbl>
      <w:tblPr>
        <w:tblpPr w:leftFromText="141" w:rightFromText="141" w:vertAnchor="text" w:horzAnchor="margin" w:tblpY="212"/>
        <w:tblW w:w="90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64"/>
        <w:gridCol w:w="1381"/>
        <w:gridCol w:w="1382"/>
        <w:gridCol w:w="1381"/>
        <w:gridCol w:w="1382"/>
        <w:gridCol w:w="1382"/>
      </w:tblGrid>
      <w:tr w:rsidR="0097285B" w:rsidRPr="00890731" w14:paraId="258F6275" w14:textId="77777777" w:rsidTr="00FE5989">
        <w:trPr>
          <w:trHeight w:val="268"/>
        </w:trPr>
        <w:tc>
          <w:tcPr>
            <w:tcW w:w="2164" w:type="dxa"/>
            <w:vMerge w:val="restart"/>
          </w:tcPr>
          <w:p w14:paraId="00D6FA83" w14:textId="77777777" w:rsidR="0097285B" w:rsidRPr="00890731" w:rsidRDefault="0097285B" w:rsidP="00FE5989">
            <w:pPr>
              <w:autoSpaceDE w:val="0"/>
              <w:autoSpaceDN w:val="0"/>
              <w:adjustRightInd w:val="0"/>
              <w:spacing w:before="60" w:after="60" w:line="240" w:lineRule="auto"/>
              <w:rPr>
                <w:rFonts w:ascii="Arial" w:eastAsia="Times New Roman" w:hAnsi="Arial" w:cs="Arial"/>
                <w:lang w:eastAsia="nb-NO"/>
              </w:rPr>
            </w:pPr>
            <w:bookmarkStart w:id="45" w:name="_Ref169863718"/>
            <w:bookmarkEnd w:id="36"/>
            <w:bookmarkEnd w:id="37"/>
          </w:p>
        </w:tc>
        <w:tc>
          <w:tcPr>
            <w:tcW w:w="6908" w:type="dxa"/>
            <w:gridSpan w:val="5"/>
          </w:tcPr>
          <w:p w14:paraId="5255183B"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lang w:eastAsia="nb-NO"/>
              </w:rPr>
            </w:pPr>
            <w:r>
              <w:rPr>
                <w:rFonts w:ascii="Arial" w:eastAsia="Times New Roman" w:hAnsi="Arial" w:cs="Arial"/>
                <w:b/>
                <w:sz w:val="20"/>
                <w:szCs w:val="20"/>
                <w:lang w:eastAsia="nb-NO"/>
              </w:rPr>
              <w:t>K</w:t>
            </w:r>
            <w:r w:rsidRPr="00890731">
              <w:rPr>
                <w:rFonts w:ascii="Arial" w:eastAsia="Times New Roman" w:hAnsi="Arial" w:cs="Arial"/>
                <w:b/>
                <w:sz w:val="20"/>
                <w:szCs w:val="20"/>
                <w:lang w:eastAsia="nb-NO"/>
              </w:rPr>
              <w:t>onsekvenskategori</w:t>
            </w:r>
          </w:p>
        </w:tc>
      </w:tr>
      <w:tr w:rsidR="0097285B" w:rsidRPr="00890731" w14:paraId="4CD20B3C" w14:textId="77777777" w:rsidTr="00FE5989">
        <w:trPr>
          <w:trHeight w:val="139"/>
        </w:trPr>
        <w:tc>
          <w:tcPr>
            <w:tcW w:w="2164" w:type="dxa"/>
            <w:vMerge/>
          </w:tcPr>
          <w:p w14:paraId="08C0EB57" w14:textId="77777777" w:rsidR="0097285B" w:rsidRPr="00890731" w:rsidRDefault="0097285B" w:rsidP="00FE5989">
            <w:pPr>
              <w:autoSpaceDE w:val="0"/>
              <w:autoSpaceDN w:val="0"/>
              <w:adjustRightInd w:val="0"/>
              <w:spacing w:before="60" w:after="60" w:line="240" w:lineRule="auto"/>
              <w:rPr>
                <w:rFonts w:ascii="Arial" w:eastAsia="Times New Roman" w:hAnsi="Arial" w:cs="Arial"/>
                <w:lang w:eastAsia="nb-NO"/>
              </w:rPr>
            </w:pPr>
          </w:p>
        </w:tc>
        <w:tc>
          <w:tcPr>
            <w:tcW w:w="1381" w:type="dxa"/>
          </w:tcPr>
          <w:p w14:paraId="6C110AFF"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K1</w:t>
            </w:r>
          </w:p>
          <w:p w14:paraId="64DFC0C9"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Ufarlig</w:t>
            </w:r>
          </w:p>
        </w:tc>
        <w:tc>
          <w:tcPr>
            <w:tcW w:w="1382" w:type="dxa"/>
          </w:tcPr>
          <w:p w14:paraId="76F3CB70"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K2</w:t>
            </w:r>
          </w:p>
          <w:p w14:paraId="01D08186"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Farlig</w:t>
            </w:r>
          </w:p>
        </w:tc>
        <w:tc>
          <w:tcPr>
            <w:tcW w:w="1381" w:type="dxa"/>
          </w:tcPr>
          <w:p w14:paraId="3705B2A5"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K3</w:t>
            </w:r>
          </w:p>
          <w:p w14:paraId="70A329ED"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Kritisk</w:t>
            </w:r>
          </w:p>
        </w:tc>
        <w:tc>
          <w:tcPr>
            <w:tcW w:w="1382" w:type="dxa"/>
          </w:tcPr>
          <w:p w14:paraId="3E8C4C9A"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K4</w:t>
            </w:r>
          </w:p>
          <w:p w14:paraId="2763922E"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Meget kritisk</w:t>
            </w:r>
          </w:p>
        </w:tc>
        <w:tc>
          <w:tcPr>
            <w:tcW w:w="1382" w:type="dxa"/>
          </w:tcPr>
          <w:p w14:paraId="31EBA735"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K5</w:t>
            </w:r>
          </w:p>
          <w:p w14:paraId="387A7472"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b/>
                <w:sz w:val="20"/>
                <w:szCs w:val="20"/>
                <w:lang w:eastAsia="nb-NO"/>
              </w:rPr>
            </w:pPr>
            <w:r w:rsidRPr="00890731">
              <w:rPr>
                <w:rFonts w:ascii="Arial" w:eastAsia="Times New Roman" w:hAnsi="Arial" w:cs="Arial"/>
                <w:b/>
                <w:sz w:val="20"/>
                <w:szCs w:val="20"/>
                <w:lang w:eastAsia="nb-NO"/>
              </w:rPr>
              <w:t>Katastrofal</w:t>
            </w:r>
          </w:p>
        </w:tc>
      </w:tr>
      <w:tr w:rsidR="0097285B" w:rsidRPr="00890731" w14:paraId="250F89F8" w14:textId="77777777" w:rsidTr="00FE5989">
        <w:trPr>
          <w:trHeight w:val="1049"/>
        </w:trPr>
        <w:tc>
          <w:tcPr>
            <w:tcW w:w="2164" w:type="dxa"/>
          </w:tcPr>
          <w:p w14:paraId="3105E420"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Skade på menneskers liv og helse</w:t>
            </w:r>
          </w:p>
        </w:tc>
        <w:tc>
          <w:tcPr>
            <w:tcW w:w="1381" w:type="dxa"/>
          </w:tcPr>
          <w:p w14:paraId="4A0D659C"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Ingen eller ubetydelige personskader</w:t>
            </w:r>
          </w:p>
        </w:tc>
        <w:tc>
          <w:tcPr>
            <w:tcW w:w="1382" w:type="dxa"/>
          </w:tcPr>
          <w:p w14:paraId="7EFFDE2C"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Få eller små personskader</w:t>
            </w:r>
          </w:p>
        </w:tc>
        <w:tc>
          <w:tcPr>
            <w:tcW w:w="1381" w:type="dxa"/>
          </w:tcPr>
          <w:p w14:paraId="38FB2948"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Få, men alvorlige personskader eller alvorlig sykdom</w:t>
            </w:r>
          </w:p>
        </w:tc>
        <w:tc>
          <w:tcPr>
            <w:tcW w:w="1382" w:type="dxa"/>
          </w:tcPr>
          <w:p w14:paraId="166B8D32"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Mulig dødsfall/ flere alvorlige personskader eller alvorlig sykdom og fare for varig men</w:t>
            </w:r>
          </w:p>
        </w:tc>
        <w:tc>
          <w:tcPr>
            <w:tcW w:w="1382" w:type="dxa"/>
          </w:tcPr>
          <w:p w14:paraId="37146911"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Kan resultere i dødsfall og mange alvorlige personskader</w:t>
            </w:r>
          </w:p>
        </w:tc>
      </w:tr>
      <w:tr w:rsidR="0097285B" w:rsidRPr="00890731" w14:paraId="4A35AFD7" w14:textId="77777777" w:rsidTr="00FE5989">
        <w:trPr>
          <w:trHeight w:val="172"/>
        </w:trPr>
        <w:tc>
          <w:tcPr>
            <w:tcW w:w="2164" w:type="dxa"/>
          </w:tcPr>
          <w:p w14:paraId="602CABEF" w14:textId="77777777" w:rsidR="0097285B" w:rsidRPr="00890731" w:rsidRDefault="0097285B" w:rsidP="00FE5989">
            <w:pPr>
              <w:autoSpaceDE w:val="0"/>
              <w:autoSpaceDN w:val="0"/>
              <w:adjustRightInd w:val="0"/>
              <w:spacing w:before="60" w:after="60" w:line="240" w:lineRule="auto"/>
              <w:rPr>
                <w:rFonts w:ascii="Arial" w:eastAsia="Times New Roman" w:hAnsi="Arial" w:cs="Arial"/>
                <w:b/>
                <w:sz w:val="16"/>
                <w:szCs w:val="16"/>
                <w:lang w:eastAsia="nb-NO"/>
              </w:rPr>
            </w:pPr>
            <w:r w:rsidRPr="00890731">
              <w:rPr>
                <w:rFonts w:ascii="Arial" w:eastAsia="Times New Roman" w:hAnsi="Arial" w:cs="Arial"/>
                <w:b/>
                <w:sz w:val="16"/>
                <w:szCs w:val="16"/>
                <w:lang w:eastAsia="nb-NO"/>
              </w:rPr>
              <w:t>Sannsynlighetskategori</w:t>
            </w:r>
          </w:p>
        </w:tc>
        <w:tc>
          <w:tcPr>
            <w:tcW w:w="6908" w:type="dxa"/>
            <w:gridSpan w:val="5"/>
            <w:shd w:val="clear" w:color="auto" w:fill="FFFFFF"/>
          </w:tcPr>
          <w:p w14:paraId="2CCCDC8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p>
        </w:tc>
      </w:tr>
      <w:tr w:rsidR="0097285B" w:rsidRPr="00890731" w14:paraId="12893D65" w14:textId="77777777" w:rsidTr="00FE5989">
        <w:trPr>
          <w:trHeight w:val="181"/>
        </w:trPr>
        <w:tc>
          <w:tcPr>
            <w:tcW w:w="2164" w:type="dxa"/>
          </w:tcPr>
          <w:p w14:paraId="08A7A1CD"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S5 Svært sannsynlig</w:t>
            </w:r>
          </w:p>
        </w:tc>
        <w:tc>
          <w:tcPr>
            <w:tcW w:w="1381" w:type="dxa"/>
            <w:shd w:val="clear" w:color="auto" w:fill="FFFF00"/>
          </w:tcPr>
          <w:p w14:paraId="21F6EF05"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FF00"/>
          </w:tcPr>
          <w:p w14:paraId="193C597A"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1" w:type="dxa"/>
            <w:shd w:val="clear" w:color="auto" w:fill="FF0000"/>
          </w:tcPr>
          <w:p w14:paraId="3B415BD0"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c>
          <w:tcPr>
            <w:tcW w:w="1382" w:type="dxa"/>
            <w:shd w:val="clear" w:color="auto" w:fill="FF0000"/>
          </w:tcPr>
          <w:p w14:paraId="556C00C5"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c>
          <w:tcPr>
            <w:tcW w:w="1382" w:type="dxa"/>
            <w:shd w:val="clear" w:color="auto" w:fill="FF0000"/>
          </w:tcPr>
          <w:p w14:paraId="2B6666FA"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r>
      <w:tr w:rsidR="0097285B" w:rsidRPr="00890731" w14:paraId="79BB2E68" w14:textId="77777777" w:rsidTr="00FE5989">
        <w:trPr>
          <w:trHeight w:val="181"/>
        </w:trPr>
        <w:tc>
          <w:tcPr>
            <w:tcW w:w="2164" w:type="dxa"/>
          </w:tcPr>
          <w:p w14:paraId="3605047D"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S4 Meget sannsynlig</w:t>
            </w:r>
          </w:p>
        </w:tc>
        <w:tc>
          <w:tcPr>
            <w:tcW w:w="1381" w:type="dxa"/>
            <w:shd w:val="clear" w:color="auto" w:fill="FFFF00"/>
          </w:tcPr>
          <w:p w14:paraId="7989FD1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FF00"/>
          </w:tcPr>
          <w:p w14:paraId="3DC002E0"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1" w:type="dxa"/>
            <w:shd w:val="clear" w:color="auto" w:fill="FF0000"/>
          </w:tcPr>
          <w:p w14:paraId="0A3B0DD7"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c>
          <w:tcPr>
            <w:tcW w:w="1382" w:type="dxa"/>
            <w:shd w:val="clear" w:color="auto" w:fill="FF0000"/>
          </w:tcPr>
          <w:p w14:paraId="168EA901"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c>
          <w:tcPr>
            <w:tcW w:w="1382" w:type="dxa"/>
            <w:shd w:val="clear" w:color="auto" w:fill="FF0000"/>
          </w:tcPr>
          <w:p w14:paraId="79F6522B"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r>
      <w:tr w:rsidR="0097285B" w:rsidRPr="00890731" w14:paraId="1EB28C63" w14:textId="77777777" w:rsidTr="00FE5989">
        <w:trPr>
          <w:trHeight w:val="181"/>
        </w:trPr>
        <w:tc>
          <w:tcPr>
            <w:tcW w:w="2164" w:type="dxa"/>
          </w:tcPr>
          <w:p w14:paraId="1CF0567A"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S3 Sannsynlig</w:t>
            </w:r>
          </w:p>
        </w:tc>
        <w:tc>
          <w:tcPr>
            <w:tcW w:w="1381" w:type="dxa"/>
            <w:shd w:val="clear" w:color="auto" w:fill="92D050"/>
          </w:tcPr>
          <w:p w14:paraId="4B324230"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2" w:type="dxa"/>
            <w:shd w:val="clear" w:color="auto" w:fill="FFFF00"/>
          </w:tcPr>
          <w:p w14:paraId="62220A4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1" w:type="dxa"/>
            <w:shd w:val="clear" w:color="auto" w:fill="FFFF00"/>
          </w:tcPr>
          <w:p w14:paraId="4EF1DDCD"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0000"/>
          </w:tcPr>
          <w:p w14:paraId="2FD6D34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c>
          <w:tcPr>
            <w:tcW w:w="1382" w:type="dxa"/>
            <w:shd w:val="clear" w:color="auto" w:fill="FF0000"/>
          </w:tcPr>
          <w:p w14:paraId="5F74CB92"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r>
      <w:tr w:rsidR="0097285B" w:rsidRPr="00890731" w14:paraId="5B1CC412" w14:textId="77777777" w:rsidTr="00FE5989">
        <w:trPr>
          <w:trHeight w:val="172"/>
        </w:trPr>
        <w:tc>
          <w:tcPr>
            <w:tcW w:w="2164" w:type="dxa"/>
          </w:tcPr>
          <w:p w14:paraId="42C07E77"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S2 Mindre sannsynlig</w:t>
            </w:r>
          </w:p>
        </w:tc>
        <w:tc>
          <w:tcPr>
            <w:tcW w:w="1381" w:type="dxa"/>
            <w:shd w:val="clear" w:color="auto" w:fill="92D050"/>
          </w:tcPr>
          <w:p w14:paraId="6DC08686"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2" w:type="dxa"/>
            <w:shd w:val="clear" w:color="auto" w:fill="92D050"/>
          </w:tcPr>
          <w:p w14:paraId="0DF5C715"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1" w:type="dxa"/>
            <w:shd w:val="clear" w:color="auto" w:fill="FFFF00"/>
          </w:tcPr>
          <w:p w14:paraId="28E3229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FF00"/>
          </w:tcPr>
          <w:p w14:paraId="2CB37412"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0000"/>
          </w:tcPr>
          <w:p w14:paraId="7B788F42"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Høy</w:t>
            </w:r>
          </w:p>
        </w:tc>
      </w:tr>
      <w:tr w:rsidR="0097285B" w:rsidRPr="00890731" w14:paraId="77597586" w14:textId="77777777" w:rsidTr="00FE5989">
        <w:trPr>
          <w:trHeight w:val="181"/>
        </w:trPr>
        <w:tc>
          <w:tcPr>
            <w:tcW w:w="2164" w:type="dxa"/>
          </w:tcPr>
          <w:p w14:paraId="799AD25C"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r w:rsidRPr="00890731">
              <w:rPr>
                <w:rFonts w:ascii="Arial" w:eastAsia="Times New Roman" w:hAnsi="Arial" w:cs="Arial"/>
                <w:sz w:val="16"/>
                <w:szCs w:val="16"/>
                <w:lang w:eastAsia="nb-NO"/>
              </w:rPr>
              <w:t>S1 Lite sannsynlig</w:t>
            </w:r>
          </w:p>
        </w:tc>
        <w:tc>
          <w:tcPr>
            <w:tcW w:w="1381" w:type="dxa"/>
            <w:shd w:val="clear" w:color="auto" w:fill="92D050"/>
          </w:tcPr>
          <w:p w14:paraId="4384FBDF"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2" w:type="dxa"/>
            <w:shd w:val="clear" w:color="auto" w:fill="92D050"/>
          </w:tcPr>
          <w:p w14:paraId="5FBF7BF1"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1" w:type="dxa"/>
            <w:shd w:val="clear" w:color="auto" w:fill="92D050"/>
          </w:tcPr>
          <w:p w14:paraId="5002B5E6"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Lav</w:t>
            </w:r>
          </w:p>
        </w:tc>
        <w:tc>
          <w:tcPr>
            <w:tcW w:w="1382" w:type="dxa"/>
            <w:shd w:val="clear" w:color="auto" w:fill="FFFF00"/>
          </w:tcPr>
          <w:p w14:paraId="1309213C"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c>
          <w:tcPr>
            <w:tcW w:w="1382" w:type="dxa"/>
            <w:shd w:val="clear" w:color="auto" w:fill="FFFF00"/>
          </w:tcPr>
          <w:p w14:paraId="604CA4C1" w14:textId="77777777" w:rsidR="0097285B" w:rsidRPr="00890731" w:rsidRDefault="0097285B" w:rsidP="00FE5989">
            <w:pPr>
              <w:autoSpaceDE w:val="0"/>
              <w:autoSpaceDN w:val="0"/>
              <w:adjustRightInd w:val="0"/>
              <w:spacing w:before="60" w:after="60" w:line="240" w:lineRule="auto"/>
              <w:jc w:val="center"/>
              <w:rPr>
                <w:rFonts w:ascii="Arial" w:eastAsia="Times New Roman" w:hAnsi="Arial" w:cs="Arial"/>
                <w:sz w:val="16"/>
                <w:szCs w:val="16"/>
                <w:lang w:eastAsia="nb-NO"/>
              </w:rPr>
            </w:pPr>
            <w:r w:rsidRPr="00890731">
              <w:rPr>
                <w:rFonts w:ascii="Arial" w:eastAsia="Times New Roman" w:hAnsi="Arial" w:cs="Arial"/>
                <w:sz w:val="16"/>
                <w:szCs w:val="16"/>
                <w:lang w:eastAsia="nb-NO"/>
              </w:rPr>
              <w:t>Middels</w:t>
            </w:r>
          </w:p>
        </w:tc>
      </w:tr>
      <w:tr w:rsidR="0097285B" w:rsidRPr="00890731" w14:paraId="137CF8A8" w14:textId="77777777" w:rsidTr="00FE5989">
        <w:trPr>
          <w:trHeight w:val="1341"/>
        </w:trPr>
        <w:tc>
          <w:tcPr>
            <w:tcW w:w="9072" w:type="dxa"/>
            <w:gridSpan w:val="6"/>
          </w:tcPr>
          <w:p w14:paraId="3DFE87B9" w14:textId="77777777" w:rsidR="0097285B" w:rsidRPr="00890731" w:rsidRDefault="0097285B" w:rsidP="00FE5989">
            <w:pPr>
              <w:numPr>
                <w:ilvl w:val="0"/>
                <w:numId w:val="6"/>
              </w:numPr>
              <w:overflowPunct w:val="0"/>
              <w:autoSpaceDE w:val="0"/>
              <w:autoSpaceDN w:val="0"/>
              <w:adjustRightInd w:val="0"/>
              <w:spacing w:before="60" w:after="60" w:line="240" w:lineRule="auto"/>
              <w:textAlignment w:val="baseline"/>
              <w:rPr>
                <w:rFonts w:ascii="Arial" w:eastAsia="Times New Roman" w:hAnsi="Arial" w:cs="Arial"/>
                <w:sz w:val="16"/>
                <w:szCs w:val="16"/>
                <w:lang w:eastAsia="nb-NO"/>
              </w:rPr>
            </w:pPr>
            <w:r w:rsidRPr="00890731">
              <w:rPr>
                <w:rFonts w:ascii="Arial" w:eastAsia="Times New Roman" w:hAnsi="Arial" w:cs="Arial"/>
                <w:sz w:val="16"/>
                <w:szCs w:val="16"/>
                <w:shd w:val="clear" w:color="auto" w:fill="92D050"/>
                <w:lang w:eastAsia="nb-NO"/>
              </w:rPr>
              <w:t>Lav</w:t>
            </w:r>
            <w:r w:rsidRPr="00890731">
              <w:rPr>
                <w:rFonts w:ascii="Arial" w:eastAsia="Times New Roman" w:hAnsi="Arial" w:cs="Arial"/>
                <w:sz w:val="16"/>
                <w:szCs w:val="16"/>
                <w:lang w:eastAsia="nb-NO"/>
              </w:rPr>
              <w:t xml:space="preserve"> - lav risiko. Risikoreduserende tiltak er ikke nødvendig.</w:t>
            </w:r>
          </w:p>
          <w:p w14:paraId="68A9895D"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p>
          <w:p w14:paraId="4B07A7BA" w14:textId="77777777" w:rsidR="0097285B" w:rsidRPr="00890731" w:rsidRDefault="0097285B" w:rsidP="00FE5989">
            <w:pPr>
              <w:numPr>
                <w:ilvl w:val="0"/>
                <w:numId w:val="6"/>
              </w:numPr>
              <w:overflowPunct w:val="0"/>
              <w:autoSpaceDE w:val="0"/>
              <w:autoSpaceDN w:val="0"/>
              <w:adjustRightInd w:val="0"/>
              <w:spacing w:before="60" w:after="60" w:line="240" w:lineRule="auto"/>
              <w:textAlignment w:val="baseline"/>
              <w:rPr>
                <w:rFonts w:ascii="Arial" w:eastAsia="Times New Roman" w:hAnsi="Arial" w:cs="Arial"/>
                <w:sz w:val="16"/>
                <w:szCs w:val="16"/>
                <w:lang w:eastAsia="nb-NO"/>
              </w:rPr>
            </w:pPr>
            <w:r w:rsidRPr="00FA577B">
              <w:rPr>
                <w:rFonts w:ascii="Arial" w:eastAsia="Times New Roman" w:hAnsi="Arial" w:cs="Arial"/>
                <w:sz w:val="16"/>
                <w:szCs w:val="16"/>
                <w:highlight w:val="yellow"/>
                <w:shd w:val="clear" w:color="auto" w:fill="FFFF00"/>
                <w:lang w:eastAsia="nb-NO"/>
              </w:rPr>
              <w:t>Midde</w:t>
            </w:r>
            <w:r w:rsidRPr="00FA577B">
              <w:rPr>
                <w:rFonts w:ascii="Arial" w:eastAsia="Times New Roman" w:hAnsi="Arial" w:cs="Arial"/>
                <w:sz w:val="16"/>
                <w:szCs w:val="16"/>
                <w:highlight w:val="yellow"/>
                <w:lang w:eastAsia="nb-NO"/>
              </w:rPr>
              <w:t>ls</w:t>
            </w:r>
            <w:r w:rsidRPr="00FA577B">
              <w:rPr>
                <w:rFonts w:ascii="Arial" w:eastAsia="Times New Roman" w:hAnsi="Arial" w:cs="Arial"/>
                <w:sz w:val="16"/>
                <w:szCs w:val="16"/>
                <w:lang w:eastAsia="nb-NO"/>
              </w:rPr>
              <w:t xml:space="preserve"> </w:t>
            </w:r>
            <w:r w:rsidRPr="00890731">
              <w:rPr>
                <w:rFonts w:ascii="Arial" w:eastAsia="Times New Roman" w:hAnsi="Arial" w:cs="Arial"/>
                <w:sz w:val="16"/>
                <w:szCs w:val="16"/>
                <w:lang w:eastAsia="nb-NO"/>
              </w:rPr>
              <w:t>- tolerabel risiko. Akseptabelt, men risikoreduserende tiltak skal vurderes/iverksettes.</w:t>
            </w:r>
          </w:p>
          <w:p w14:paraId="7FBA5678" w14:textId="77777777" w:rsidR="0097285B" w:rsidRPr="00890731" w:rsidRDefault="0097285B" w:rsidP="00FE5989">
            <w:pPr>
              <w:autoSpaceDE w:val="0"/>
              <w:autoSpaceDN w:val="0"/>
              <w:adjustRightInd w:val="0"/>
              <w:spacing w:before="60" w:after="60" w:line="240" w:lineRule="auto"/>
              <w:rPr>
                <w:rFonts w:ascii="Arial" w:eastAsia="Times New Roman" w:hAnsi="Arial" w:cs="Arial"/>
                <w:sz w:val="16"/>
                <w:szCs w:val="16"/>
                <w:lang w:eastAsia="nb-NO"/>
              </w:rPr>
            </w:pPr>
          </w:p>
          <w:p w14:paraId="2A9439DF" w14:textId="77777777" w:rsidR="0097285B" w:rsidRPr="00890731" w:rsidRDefault="0097285B" w:rsidP="00FE5989">
            <w:pPr>
              <w:numPr>
                <w:ilvl w:val="0"/>
                <w:numId w:val="6"/>
              </w:numPr>
              <w:overflowPunct w:val="0"/>
              <w:autoSpaceDE w:val="0"/>
              <w:autoSpaceDN w:val="0"/>
              <w:adjustRightInd w:val="0"/>
              <w:spacing w:before="60" w:after="60" w:line="240" w:lineRule="auto"/>
              <w:textAlignment w:val="baseline"/>
              <w:rPr>
                <w:rFonts w:ascii="Arial" w:eastAsia="Times New Roman" w:hAnsi="Arial" w:cs="Arial"/>
                <w:sz w:val="16"/>
                <w:szCs w:val="16"/>
                <w:lang w:eastAsia="nb-NO"/>
              </w:rPr>
            </w:pPr>
            <w:r w:rsidRPr="00890731">
              <w:rPr>
                <w:rFonts w:ascii="Arial" w:eastAsia="Times New Roman" w:hAnsi="Arial" w:cs="Arial"/>
                <w:sz w:val="16"/>
                <w:szCs w:val="16"/>
                <w:shd w:val="clear" w:color="auto" w:fill="FF0000"/>
                <w:lang w:eastAsia="nb-NO"/>
              </w:rPr>
              <w:t>Høy</w:t>
            </w:r>
            <w:r w:rsidRPr="00890731">
              <w:rPr>
                <w:rFonts w:ascii="Arial" w:eastAsia="Times New Roman" w:hAnsi="Arial" w:cs="Arial"/>
                <w:sz w:val="16"/>
                <w:szCs w:val="16"/>
                <w:lang w:eastAsia="nb-NO"/>
              </w:rPr>
              <w:t xml:space="preserve"> – uakseptabel risiko. Risikoreduserende tiltak er nødvendig.</w:t>
            </w:r>
          </w:p>
        </w:tc>
      </w:tr>
    </w:tbl>
    <w:p w14:paraId="64610C8F" w14:textId="1BC19B7B" w:rsidR="00FF0A40" w:rsidRDefault="00FF0A40" w:rsidP="009111CB">
      <w:pPr>
        <w:rPr>
          <w:rFonts w:ascii="Times New Roman" w:eastAsia="Times New Roman" w:hAnsi="Times New Roman" w:cs="Times New Roman"/>
          <w:sz w:val="24"/>
          <w:szCs w:val="24"/>
          <w:lang w:eastAsia="nb-NO"/>
        </w:rPr>
      </w:pPr>
    </w:p>
    <w:p w14:paraId="6D767DF8" w14:textId="77777777" w:rsidR="00FF0A40" w:rsidRDefault="00FF0A40">
      <w:pPr>
        <w:rPr>
          <w:rFonts w:ascii="Times New Roman" w:eastAsia="Times New Roman" w:hAnsi="Times New Roman" w:cs="Times New Roman"/>
          <w:sz w:val="24"/>
          <w:szCs w:val="24"/>
          <w:lang w:eastAsia="nb-NO"/>
        </w:rPr>
      </w:pPr>
      <w:r>
        <w:rPr>
          <w:rFonts w:ascii="Times New Roman" w:eastAsia="Times New Roman" w:hAnsi="Times New Roman" w:cs="Times New Roman"/>
          <w:sz w:val="24"/>
          <w:szCs w:val="24"/>
          <w:lang w:eastAsia="nb-NO"/>
        </w:rPr>
        <w:br w:type="page"/>
      </w:r>
    </w:p>
    <w:p w14:paraId="362F6C15" w14:textId="77777777" w:rsidR="00FF0A40" w:rsidRDefault="00FF0A40" w:rsidP="00FF0A40">
      <w:pPr>
        <w:pStyle w:val="Overskrift2"/>
        <w:rPr>
          <w:lang w:eastAsia="nb-NO"/>
        </w:rPr>
      </w:pPr>
      <w:bookmarkStart w:id="46" w:name="_Toc224654580"/>
      <w:bookmarkStart w:id="47" w:name="_Toc226542944"/>
      <w:r>
        <w:rPr>
          <w:lang w:eastAsia="nb-NO"/>
        </w:rPr>
        <w:lastRenderedPageBreak/>
        <w:t>Risikoanalyse</w:t>
      </w:r>
      <w:bookmarkEnd w:id="46"/>
      <w:bookmarkEnd w:id="47"/>
    </w:p>
    <w:p w14:paraId="7D8B1617"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0A4F28BC" w14:textId="279C8E69" w:rsidR="0071181F" w:rsidRDefault="003C398D" w:rsidP="00EA7F90">
      <w:pPr>
        <w:autoSpaceDE w:val="0"/>
        <w:autoSpaceDN w:val="0"/>
        <w:adjustRightInd w:val="0"/>
        <w:spacing w:after="0" w:line="240" w:lineRule="auto"/>
        <w:rPr>
          <w:rFonts w:ascii="Arial" w:eastAsia="Times New Roman" w:hAnsi="Arial" w:cs="Arial"/>
          <w:b/>
          <w:lang w:eastAsia="nb-NO"/>
        </w:rPr>
      </w:pPr>
      <w:r w:rsidRPr="003C398D">
        <w:rPr>
          <w:noProof/>
        </w:rPr>
        <w:drawing>
          <wp:inline distT="0" distB="0" distL="0" distR="0" wp14:anchorId="1B9302D1" wp14:editId="1B038A1D">
            <wp:extent cx="5836553" cy="4133850"/>
            <wp:effectExtent l="0" t="0" r="0" b="0"/>
            <wp:docPr id="38939389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39605" cy="4136012"/>
                    </a:xfrm>
                    <a:prstGeom prst="rect">
                      <a:avLst/>
                    </a:prstGeom>
                    <a:noFill/>
                    <a:ln>
                      <a:noFill/>
                    </a:ln>
                  </pic:spPr>
                </pic:pic>
              </a:graphicData>
            </a:graphic>
          </wp:inline>
        </w:drawing>
      </w:r>
    </w:p>
    <w:p w14:paraId="4E934A0D"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143962E9"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6BC93172"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2274BA41"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4BCF4EAB"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73509877"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7BA7AA7B"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5536C4A9"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34A6B45C"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1B19E568"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68F1F821"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2768C739"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61BAF8E1"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31BD6156"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7F61B05B"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5751E8D9"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59436297"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30FDE498"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4170C1B7"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0F5FF247"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3B08214B" w14:textId="77777777" w:rsidR="003C398D" w:rsidRDefault="003C398D" w:rsidP="00EA7F90">
      <w:pPr>
        <w:autoSpaceDE w:val="0"/>
        <w:autoSpaceDN w:val="0"/>
        <w:adjustRightInd w:val="0"/>
        <w:spacing w:after="0" w:line="240" w:lineRule="auto"/>
        <w:rPr>
          <w:rFonts w:ascii="Arial" w:eastAsia="Times New Roman" w:hAnsi="Arial" w:cs="Arial"/>
          <w:b/>
          <w:lang w:eastAsia="nb-NO"/>
        </w:rPr>
      </w:pPr>
    </w:p>
    <w:p w14:paraId="10083FE8" w14:textId="77777777" w:rsidR="003C398D" w:rsidRDefault="003C398D" w:rsidP="00EA7F90">
      <w:pPr>
        <w:autoSpaceDE w:val="0"/>
        <w:autoSpaceDN w:val="0"/>
        <w:adjustRightInd w:val="0"/>
        <w:spacing w:after="0" w:line="240" w:lineRule="auto"/>
        <w:rPr>
          <w:rFonts w:ascii="Arial" w:eastAsia="Times New Roman" w:hAnsi="Arial" w:cs="Arial"/>
          <w:b/>
          <w:lang w:eastAsia="nb-NO"/>
        </w:rPr>
      </w:pPr>
    </w:p>
    <w:p w14:paraId="346ABD85" w14:textId="77777777" w:rsidR="003C398D" w:rsidRDefault="003C398D" w:rsidP="00EA7F90">
      <w:pPr>
        <w:autoSpaceDE w:val="0"/>
        <w:autoSpaceDN w:val="0"/>
        <w:adjustRightInd w:val="0"/>
        <w:spacing w:after="0" w:line="240" w:lineRule="auto"/>
        <w:rPr>
          <w:rFonts w:ascii="Arial" w:eastAsia="Times New Roman" w:hAnsi="Arial" w:cs="Arial"/>
          <w:b/>
          <w:lang w:eastAsia="nb-NO"/>
        </w:rPr>
      </w:pPr>
    </w:p>
    <w:p w14:paraId="61DC2A52"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669994AC"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163B1675"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71978C93" w14:textId="77777777" w:rsidR="0071181F" w:rsidRDefault="0071181F" w:rsidP="00EA7F90">
      <w:pPr>
        <w:autoSpaceDE w:val="0"/>
        <w:autoSpaceDN w:val="0"/>
        <w:adjustRightInd w:val="0"/>
        <w:spacing w:after="0" w:line="240" w:lineRule="auto"/>
        <w:rPr>
          <w:rFonts w:ascii="Arial" w:eastAsia="Times New Roman" w:hAnsi="Arial" w:cs="Arial"/>
          <w:b/>
          <w:lang w:eastAsia="nb-NO"/>
        </w:rPr>
      </w:pPr>
    </w:p>
    <w:p w14:paraId="34C55BA5" w14:textId="41B2A66D" w:rsidR="00EA7F90" w:rsidRPr="00EA7F90" w:rsidRDefault="00EA7F90" w:rsidP="00EA7F90">
      <w:pPr>
        <w:autoSpaceDE w:val="0"/>
        <w:autoSpaceDN w:val="0"/>
        <w:adjustRightInd w:val="0"/>
        <w:spacing w:after="0" w:line="240" w:lineRule="auto"/>
        <w:rPr>
          <w:rFonts w:ascii="Arial" w:eastAsia="Times New Roman" w:hAnsi="Arial" w:cs="Arial"/>
          <w:b/>
          <w:i/>
          <w:lang w:eastAsia="nb-NO"/>
        </w:rPr>
      </w:pPr>
      <w:r w:rsidRPr="00EA7F90">
        <w:rPr>
          <w:rFonts w:ascii="Arial" w:eastAsia="Times New Roman" w:hAnsi="Arial" w:cs="Arial"/>
          <w:b/>
          <w:lang w:eastAsia="nb-NO"/>
        </w:rPr>
        <w:t xml:space="preserve">Prosjektnr/prosjekt: </w:t>
      </w:r>
      <w:r w:rsidR="005C3B4F" w:rsidRPr="005C3B4F">
        <w:rPr>
          <w:rFonts w:ascii="Arial" w:eastAsia="Times New Roman" w:hAnsi="Arial" w:cs="Arial"/>
          <w:b/>
          <w:lang w:eastAsia="nb-NO"/>
        </w:rPr>
        <w:t>725273</w:t>
      </w:r>
      <w:r w:rsidR="00887D6E">
        <w:rPr>
          <w:rFonts w:ascii="Arial" w:eastAsia="Times New Roman" w:hAnsi="Arial" w:cs="Arial"/>
          <w:b/>
          <w:lang w:eastAsia="nb-NO"/>
        </w:rPr>
        <w:t>4 Skjeggestad</w:t>
      </w:r>
      <w:r w:rsidR="00CA7150">
        <w:rPr>
          <w:rFonts w:ascii="Arial" w:eastAsia="Times New Roman" w:hAnsi="Arial" w:cs="Arial"/>
          <w:b/>
          <w:lang w:eastAsia="nb-NO"/>
        </w:rPr>
        <w:t>åsen</w:t>
      </w:r>
      <w:r w:rsidR="005C3B4F" w:rsidRPr="005C3B4F">
        <w:rPr>
          <w:rFonts w:ascii="Arial" w:eastAsia="Times New Roman" w:hAnsi="Arial" w:cs="Arial"/>
          <w:b/>
          <w:lang w:eastAsia="nb-NO"/>
        </w:rPr>
        <w:t xml:space="preserve">, Tønsberg - </w:t>
      </w:r>
      <w:r w:rsidR="00FF0A40">
        <w:rPr>
          <w:rFonts w:ascii="Arial" w:eastAsia="Times New Roman" w:hAnsi="Arial" w:cs="Arial"/>
          <w:b/>
          <w:lang w:eastAsia="nb-NO"/>
        </w:rPr>
        <w:t>T</w:t>
      </w:r>
      <w:r w:rsidR="00CA7150">
        <w:rPr>
          <w:rFonts w:ascii="Arial" w:eastAsia="Times New Roman" w:hAnsi="Arial" w:cs="Arial"/>
          <w:b/>
          <w:lang w:eastAsia="nb-NO"/>
        </w:rPr>
        <w:t>ilførselsledning</w:t>
      </w:r>
    </w:p>
    <w:p w14:paraId="125997D8" w14:textId="77777777" w:rsidR="00EA7F90" w:rsidRPr="00EA7F90" w:rsidRDefault="00EA7F90" w:rsidP="00EA7F90">
      <w:pPr>
        <w:autoSpaceDE w:val="0"/>
        <w:autoSpaceDN w:val="0"/>
        <w:adjustRightInd w:val="0"/>
        <w:spacing w:after="0" w:line="240" w:lineRule="auto"/>
        <w:rPr>
          <w:rFonts w:ascii="Arial" w:eastAsia="Times New Roman" w:hAnsi="Arial" w:cs="Arial"/>
          <w:b/>
          <w:lang w:eastAsia="nb-NO"/>
        </w:rPr>
      </w:pPr>
    </w:p>
    <w:p w14:paraId="1222F736" w14:textId="77777777" w:rsidR="00EA7F90" w:rsidRPr="00EA7F90" w:rsidRDefault="00EA7F90" w:rsidP="00EA7F90">
      <w:pPr>
        <w:autoSpaceDE w:val="0"/>
        <w:autoSpaceDN w:val="0"/>
        <w:adjustRightInd w:val="0"/>
        <w:spacing w:after="0" w:line="240" w:lineRule="auto"/>
        <w:rPr>
          <w:rFonts w:ascii="Arial" w:eastAsia="Times New Roman" w:hAnsi="Arial" w:cs="Arial"/>
          <w:b/>
          <w:lang w:eastAsia="nb-NO"/>
        </w:rPr>
      </w:pPr>
    </w:p>
    <w:p w14:paraId="62729FDE" w14:textId="77777777" w:rsidR="00EA7F90" w:rsidRPr="00EA7F90" w:rsidRDefault="00EA7F90" w:rsidP="00EA7F90">
      <w:pPr>
        <w:autoSpaceDE w:val="0"/>
        <w:autoSpaceDN w:val="0"/>
        <w:adjustRightInd w:val="0"/>
        <w:spacing w:after="0" w:line="240" w:lineRule="auto"/>
        <w:rPr>
          <w:rFonts w:ascii="Arial" w:eastAsia="Times New Roman" w:hAnsi="Arial" w:cs="Arial"/>
          <w:lang w:eastAsia="nb-NO"/>
        </w:rPr>
      </w:pPr>
      <w:r w:rsidRPr="00EA7F90">
        <w:rPr>
          <w:rFonts w:ascii="Arial" w:eastAsia="Times New Roman" w:hAnsi="Arial" w:cs="Arial"/>
          <w:lang w:eastAsia="nb-NO"/>
        </w:rPr>
        <w:t>Gjennomgått i møte den:                              Hvor følgende deltok:</w:t>
      </w:r>
    </w:p>
    <w:p w14:paraId="626BEBE7" w14:textId="77777777" w:rsidR="00EA7F90" w:rsidRPr="00EA7F90" w:rsidRDefault="00EA7F90" w:rsidP="00EA7F90">
      <w:pPr>
        <w:autoSpaceDE w:val="0"/>
        <w:autoSpaceDN w:val="0"/>
        <w:adjustRightInd w:val="0"/>
        <w:spacing w:after="0" w:line="240" w:lineRule="auto"/>
        <w:rPr>
          <w:rFonts w:ascii="Arial" w:eastAsia="Times New Roman" w:hAnsi="Arial" w:cs="Arial"/>
          <w:lang w:eastAsia="nb-NO"/>
        </w:rPr>
      </w:pPr>
    </w:p>
    <w:p w14:paraId="6145D81B" w14:textId="77777777" w:rsidR="00EA7F90" w:rsidRPr="00EA7F90" w:rsidRDefault="00EA7F90" w:rsidP="00EA7F90">
      <w:pPr>
        <w:autoSpaceDE w:val="0"/>
        <w:autoSpaceDN w:val="0"/>
        <w:adjustRightInd w:val="0"/>
        <w:spacing w:after="0" w:line="240" w:lineRule="auto"/>
        <w:rPr>
          <w:rFonts w:ascii="Arial" w:eastAsia="Times New Roman" w:hAnsi="Arial" w:cs="Arial"/>
          <w:lang w:eastAsia="nb-NO"/>
        </w:rPr>
      </w:pPr>
    </w:p>
    <w:p w14:paraId="4F805FD2" w14:textId="77777777" w:rsidR="00EA7F90" w:rsidRPr="00EA7F90" w:rsidRDefault="00EA7F90" w:rsidP="00EA7F90">
      <w:pPr>
        <w:autoSpaceDE w:val="0"/>
        <w:autoSpaceDN w:val="0"/>
        <w:adjustRightInd w:val="0"/>
        <w:spacing w:after="0" w:line="240" w:lineRule="auto"/>
        <w:rPr>
          <w:rFonts w:ascii="Arial" w:eastAsia="Times New Roman" w:hAnsi="Arial" w:cs="Arial"/>
          <w:b/>
          <w:lang w:eastAsia="nb-NO"/>
        </w:rPr>
      </w:pPr>
      <w:r w:rsidRPr="00EA7F90">
        <w:rPr>
          <w:rFonts w:ascii="Arial" w:eastAsia="Times New Roman" w:hAnsi="Arial" w:cs="Arial"/>
          <w:b/>
          <w:lang w:eastAsia="nb-NO"/>
        </w:rPr>
        <w:t>Identifiserte risikofylte arbeidsoperasjoner med forslag til risikoreduserende tiltak.</w:t>
      </w:r>
    </w:p>
    <w:p w14:paraId="7CB4EED0" w14:textId="77777777" w:rsidR="00CB65E3" w:rsidRDefault="00CB65E3" w:rsidP="009111CB">
      <w:pPr>
        <w:rPr>
          <w:rFonts w:ascii="Times New Roman" w:eastAsia="Times New Roman" w:hAnsi="Times New Roman" w:cs="Times New Roman"/>
          <w:sz w:val="24"/>
          <w:szCs w:val="24"/>
          <w:lang w:eastAsia="nb-NO"/>
        </w:rPr>
      </w:pP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207"/>
        <w:gridCol w:w="2341"/>
        <w:gridCol w:w="2455"/>
        <w:gridCol w:w="2308"/>
      </w:tblGrid>
      <w:tr w:rsidR="00B82666" w:rsidRPr="00B82666" w14:paraId="055F1D75" w14:textId="77777777" w:rsidTr="007C37C4">
        <w:tc>
          <w:tcPr>
            <w:tcW w:w="2037" w:type="dxa"/>
          </w:tcPr>
          <w:p w14:paraId="605BEBFE" w14:textId="77777777" w:rsidR="00B82666" w:rsidRPr="00B82666" w:rsidRDefault="00B82666" w:rsidP="00B82666">
            <w:pPr>
              <w:autoSpaceDE w:val="0"/>
              <w:autoSpaceDN w:val="0"/>
              <w:adjustRightInd w:val="0"/>
              <w:spacing w:after="0" w:line="240" w:lineRule="auto"/>
              <w:rPr>
                <w:rFonts w:eastAsia="Times New Roman" w:cstheme="minorHAnsi"/>
                <w:b/>
                <w:lang w:eastAsia="nb-NO"/>
              </w:rPr>
            </w:pPr>
            <w:r w:rsidRPr="00B82666">
              <w:rPr>
                <w:rFonts w:eastAsia="Times New Roman" w:cstheme="minorHAnsi"/>
                <w:b/>
                <w:lang w:eastAsia="nb-NO"/>
              </w:rPr>
              <w:t>Risikofylt</w:t>
            </w:r>
          </w:p>
          <w:p w14:paraId="417951A8" w14:textId="77777777" w:rsidR="00B82666" w:rsidRPr="00B82666" w:rsidRDefault="00B82666" w:rsidP="00B82666">
            <w:pPr>
              <w:autoSpaceDE w:val="0"/>
              <w:autoSpaceDN w:val="0"/>
              <w:adjustRightInd w:val="0"/>
              <w:spacing w:after="0" w:line="240" w:lineRule="auto"/>
              <w:rPr>
                <w:rFonts w:eastAsia="Times New Roman" w:cstheme="minorHAnsi"/>
                <w:b/>
                <w:lang w:eastAsia="nb-NO"/>
              </w:rPr>
            </w:pPr>
            <w:r w:rsidRPr="00B82666">
              <w:rPr>
                <w:rFonts w:eastAsia="Times New Roman" w:cstheme="minorHAnsi"/>
                <w:b/>
                <w:lang w:eastAsia="nb-NO"/>
              </w:rPr>
              <w:t>arbeidsoperasjon</w:t>
            </w:r>
          </w:p>
        </w:tc>
        <w:tc>
          <w:tcPr>
            <w:tcW w:w="1207" w:type="dxa"/>
          </w:tcPr>
          <w:p w14:paraId="663E6076" w14:textId="77777777" w:rsidR="00B82666" w:rsidRPr="00B82666" w:rsidRDefault="00B82666" w:rsidP="00B82666">
            <w:pPr>
              <w:autoSpaceDE w:val="0"/>
              <w:autoSpaceDN w:val="0"/>
              <w:adjustRightInd w:val="0"/>
              <w:spacing w:after="0" w:line="240" w:lineRule="auto"/>
              <w:rPr>
                <w:rFonts w:eastAsia="Times New Roman" w:cstheme="minorHAnsi"/>
                <w:b/>
                <w:lang w:eastAsia="nb-NO"/>
              </w:rPr>
            </w:pPr>
            <w:r w:rsidRPr="00B82666">
              <w:rPr>
                <w:rFonts w:eastAsia="Times New Roman" w:cstheme="minorHAnsi"/>
                <w:b/>
                <w:lang w:eastAsia="nb-NO"/>
              </w:rPr>
              <w:t>Farge før</w:t>
            </w:r>
          </w:p>
          <w:p w14:paraId="0207852F" w14:textId="77777777" w:rsidR="00B82666" w:rsidRPr="00B82666" w:rsidRDefault="00B82666" w:rsidP="00B82666">
            <w:pPr>
              <w:autoSpaceDE w:val="0"/>
              <w:autoSpaceDN w:val="0"/>
              <w:adjustRightInd w:val="0"/>
              <w:spacing w:after="0" w:line="240" w:lineRule="auto"/>
              <w:rPr>
                <w:rFonts w:eastAsia="Times New Roman" w:cstheme="minorHAnsi"/>
                <w:b/>
                <w:lang w:eastAsia="nb-NO"/>
              </w:rPr>
            </w:pPr>
            <w:r w:rsidRPr="00B82666">
              <w:rPr>
                <w:rFonts w:eastAsia="Times New Roman" w:cstheme="minorHAnsi"/>
                <w:b/>
                <w:lang w:eastAsia="nb-NO"/>
              </w:rPr>
              <w:t>tiltak (risiko)</w:t>
            </w:r>
          </w:p>
        </w:tc>
        <w:tc>
          <w:tcPr>
            <w:tcW w:w="2341" w:type="dxa"/>
          </w:tcPr>
          <w:p w14:paraId="758D0847" w14:textId="77777777" w:rsidR="00B82666" w:rsidRPr="00B82666" w:rsidRDefault="00B82666" w:rsidP="00B82666">
            <w:pPr>
              <w:autoSpaceDE w:val="0"/>
              <w:autoSpaceDN w:val="0"/>
              <w:adjustRightInd w:val="0"/>
              <w:spacing w:after="0" w:line="240" w:lineRule="auto"/>
              <w:rPr>
                <w:rFonts w:eastAsia="Times New Roman" w:cstheme="minorHAnsi"/>
                <w:b/>
                <w:lang w:eastAsia="nb-NO"/>
              </w:rPr>
            </w:pPr>
            <w:r w:rsidRPr="00B82666">
              <w:rPr>
                <w:rFonts w:eastAsia="Times New Roman" w:cstheme="minorHAnsi"/>
                <w:b/>
                <w:lang w:eastAsia="nb-NO"/>
              </w:rPr>
              <w:t xml:space="preserve">Risikoreduserende tiltak </w:t>
            </w:r>
          </w:p>
        </w:tc>
        <w:tc>
          <w:tcPr>
            <w:tcW w:w="2455" w:type="dxa"/>
          </w:tcPr>
          <w:p w14:paraId="3E839271"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r w:rsidRPr="00B82666">
              <w:rPr>
                <w:rFonts w:ascii="Arial" w:eastAsia="Times New Roman" w:hAnsi="Arial" w:cs="Arial"/>
                <w:b/>
                <w:sz w:val="18"/>
                <w:szCs w:val="18"/>
                <w:lang w:eastAsia="nb-NO"/>
              </w:rPr>
              <w:t>Entreprenørens rutiner / arbeidsinstrukser evt. SJA</w:t>
            </w:r>
          </w:p>
        </w:tc>
        <w:tc>
          <w:tcPr>
            <w:tcW w:w="2308" w:type="dxa"/>
          </w:tcPr>
          <w:p w14:paraId="5895D330"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r w:rsidRPr="00B82666">
              <w:rPr>
                <w:rFonts w:ascii="Arial" w:eastAsia="Times New Roman" w:hAnsi="Arial" w:cs="Arial"/>
                <w:b/>
                <w:sz w:val="18"/>
                <w:szCs w:val="18"/>
                <w:lang w:eastAsia="nb-NO"/>
              </w:rPr>
              <w:t>Restrisiko etter tiltak</w:t>
            </w:r>
          </w:p>
          <w:p w14:paraId="06D3C5FD" w14:textId="77777777" w:rsidR="00B82666" w:rsidRPr="00B82666" w:rsidRDefault="00B82666" w:rsidP="00B82666">
            <w:pPr>
              <w:autoSpaceDE w:val="0"/>
              <w:autoSpaceDN w:val="0"/>
              <w:adjustRightInd w:val="0"/>
              <w:spacing w:after="0" w:line="240" w:lineRule="auto"/>
              <w:rPr>
                <w:rFonts w:ascii="Arial" w:eastAsia="Times New Roman" w:hAnsi="Arial" w:cs="Arial"/>
                <w:sz w:val="18"/>
                <w:szCs w:val="18"/>
                <w:lang w:eastAsia="nb-NO"/>
              </w:rPr>
            </w:pPr>
            <w:r w:rsidRPr="00FF0A40">
              <w:rPr>
                <w:rFonts w:ascii="Arial" w:eastAsia="Times New Roman" w:hAnsi="Arial" w:cs="Arial"/>
                <w:bCs/>
                <w:sz w:val="18"/>
                <w:szCs w:val="18"/>
                <w:lang w:eastAsia="nb-NO"/>
              </w:rPr>
              <w:t>(</w:t>
            </w:r>
            <w:r w:rsidRPr="00B82666">
              <w:rPr>
                <w:rFonts w:ascii="Arial" w:eastAsia="Times New Roman" w:hAnsi="Arial" w:cs="Arial"/>
                <w:sz w:val="18"/>
                <w:szCs w:val="18"/>
                <w:lang w:eastAsia="nb-NO"/>
              </w:rPr>
              <w:t xml:space="preserve">her påføres resultatet fra risikovurderingen i </w:t>
            </w:r>
            <w:proofErr w:type="spellStart"/>
            <w:r w:rsidRPr="00B82666">
              <w:rPr>
                <w:rFonts w:ascii="Arial" w:eastAsia="Times New Roman" w:hAnsi="Arial" w:cs="Arial"/>
                <w:sz w:val="18"/>
                <w:szCs w:val="18"/>
                <w:lang w:eastAsia="nb-NO"/>
              </w:rPr>
              <w:t>ht</w:t>
            </w:r>
            <w:proofErr w:type="spellEnd"/>
            <w:r w:rsidRPr="00B82666">
              <w:rPr>
                <w:rFonts w:ascii="Arial" w:eastAsia="Times New Roman" w:hAnsi="Arial" w:cs="Arial"/>
                <w:sz w:val="18"/>
                <w:szCs w:val="18"/>
                <w:lang w:eastAsia="nb-NO"/>
              </w:rPr>
              <w:t xml:space="preserve"> tabellen ovenfor; grønn, gul, rød)</w:t>
            </w:r>
          </w:p>
        </w:tc>
      </w:tr>
      <w:tr w:rsidR="00B82666" w:rsidRPr="00B82666" w14:paraId="7E311241" w14:textId="77777777" w:rsidTr="00FF0A40">
        <w:trPr>
          <w:trHeight w:val="2202"/>
        </w:trPr>
        <w:tc>
          <w:tcPr>
            <w:tcW w:w="2037" w:type="dxa"/>
          </w:tcPr>
          <w:p w14:paraId="6B3A69E0" w14:textId="77777777" w:rsidR="00C7040F" w:rsidRPr="00C7040F" w:rsidRDefault="00C7040F" w:rsidP="00C7040F">
            <w:pPr>
              <w:autoSpaceDE w:val="0"/>
              <w:autoSpaceDN w:val="0"/>
              <w:adjustRightInd w:val="0"/>
              <w:spacing w:after="0" w:line="240" w:lineRule="auto"/>
              <w:rPr>
                <w:rFonts w:eastAsia="Times New Roman" w:cstheme="minorHAnsi"/>
                <w:lang w:eastAsia="nb-NO"/>
              </w:rPr>
            </w:pPr>
            <w:r w:rsidRPr="00C7040F">
              <w:rPr>
                <w:rFonts w:eastAsia="Times New Roman" w:cstheme="minorHAnsi"/>
                <w:lang w:eastAsia="nb-NO"/>
              </w:rPr>
              <w:t xml:space="preserve">Arbeid ved eller på trafikkert vei/GS og </w:t>
            </w:r>
          </w:p>
          <w:p w14:paraId="03829452" w14:textId="3AFCA8DE" w:rsidR="00B82666" w:rsidRPr="00B82666" w:rsidRDefault="00C7040F" w:rsidP="00C7040F">
            <w:pPr>
              <w:autoSpaceDE w:val="0"/>
              <w:autoSpaceDN w:val="0"/>
              <w:adjustRightInd w:val="0"/>
              <w:spacing w:after="0" w:line="240" w:lineRule="auto"/>
              <w:rPr>
                <w:rFonts w:eastAsia="Times New Roman" w:cstheme="minorHAnsi"/>
                <w:lang w:eastAsia="nb-NO"/>
              </w:rPr>
            </w:pPr>
            <w:r w:rsidRPr="00C7040F">
              <w:rPr>
                <w:rFonts w:eastAsia="Times New Roman" w:cstheme="minorHAnsi"/>
                <w:lang w:eastAsia="nb-NO"/>
              </w:rPr>
              <w:t>Skole/ barnehage vei, (SVV N301), inn og utkjøring fra anleggsområdet.</w:t>
            </w:r>
          </w:p>
        </w:tc>
        <w:tc>
          <w:tcPr>
            <w:tcW w:w="1207" w:type="dxa"/>
            <w:shd w:val="clear" w:color="auto" w:fill="FF0000"/>
            <w:vAlign w:val="center"/>
          </w:tcPr>
          <w:p w14:paraId="72B8DFFA" w14:textId="77777777" w:rsidR="00B82666" w:rsidRPr="00B82666" w:rsidRDefault="00B82666" w:rsidP="00FF0A40">
            <w:pPr>
              <w:autoSpaceDE w:val="0"/>
              <w:autoSpaceDN w:val="0"/>
              <w:adjustRightInd w:val="0"/>
              <w:spacing w:after="0" w:line="240" w:lineRule="auto"/>
              <w:jc w:val="center"/>
              <w:rPr>
                <w:rFonts w:eastAsia="Times New Roman" w:cstheme="minorHAnsi"/>
                <w:b/>
                <w:lang w:eastAsia="nb-NO"/>
              </w:rPr>
            </w:pPr>
            <w:r w:rsidRPr="00B82666">
              <w:rPr>
                <w:rFonts w:eastAsia="Times New Roman" w:cstheme="minorHAnsi"/>
                <w:b/>
                <w:lang w:eastAsia="nb-NO"/>
              </w:rPr>
              <w:t>HØY</w:t>
            </w:r>
          </w:p>
        </w:tc>
        <w:tc>
          <w:tcPr>
            <w:tcW w:w="2341" w:type="dxa"/>
          </w:tcPr>
          <w:p w14:paraId="39757A40" w14:textId="7777777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Alle må ha kurs i arbeidsvarsling N301. Godt opplyste inn og utkjøringspunkter. Hjelpemann ved rygging. Benytte synlighetstøy. Skilting. Sikre/ synliggjøre tydelig skille mellom anleggsområde og øvrige trafikanter.</w:t>
            </w:r>
          </w:p>
        </w:tc>
        <w:tc>
          <w:tcPr>
            <w:tcW w:w="2455" w:type="dxa"/>
          </w:tcPr>
          <w:p w14:paraId="6ADFA99C"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p>
        </w:tc>
        <w:tc>
          <w:tcPr>
            <w:tcW w:w="2308" w:type="dxa"/>
          </w:tcPr>
          <w:p w14:paraId="217AC700"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p>
        </w:tc>
      </w:tr>
      <w:tr w:rsidR="009E45FF" w:rsidRPr="00B82666" w14:paraId="52D0A4F8" w14:textId="77777777" w:rsidTr="00FF0A40">
        <w:trPr>
          <w:trHeight w:val="2202"/>
        </w:trPr>
        <w:tc>
          <w:tcPr>
            <w:tcW w:w="2037" w:type="dxa"/>
          </w:tcPr>
          <w:p w14:paraId="44ED319F" w14:textId="2539283D" w:rsidR="009E45FF" w:rsidRPr="00C7040F" w:rsidRDefault="005D4397" w:rsidP="00C7040F">
            <w:pPr>
              <w:autoSpaceDE w:val="0"/>
              <w:autoSpaceDN w:val="0"/>
              <w:adjustRightInd w:val="0"/>
              <w:spacing w:after="0" w:line="240" w:lineRule="auto"/>
              <w:rPr>
                <w:rFonts w:eastAsia="Times New Roman" w:cstheme="minorHAnsi"/>
                <w:lang w:eastAsia="nb-NO"/>
              </w:rPr>
            </w:pPr>
            <w:r w:rsidRPr="005D4397">
              <w:rPr>
                <w:rFonts w:eastAsia="Times New Roman" w:cstheme="minorHAnsi"/>
                <w:lang w:eastAsia="nb-NO"/>
              </w:rPr>
              <w:t>Arbeider i nærhet av barnehage</w:t>
            </w:r>
            <w:r w:rsidR="00CF3657">
              <w:rPr>
                <w:rFonts w:eastAsia="Times New Roman" w:cstheme="minorHAnsi"/>
                <w:lang w:eastAsia="nb-NO"/>
              </w:rPr>
              <w:t>r.</w:t>
            </w:r>
          </w:p>
        </w:tc>
        <w:tc>
          <w:tcPr>
            <w:tcW w:w="1207" w:type="dxa"/>
            <w:shd w:val="clear" w:color="auto" w:fill="FF0000"/>
            <w:vAlign w:val="center"/>
          </w:tcPr>
          <w:p w14:paraId="5A956F23" w14:textId="0F4FBDBA" w:rsidR="009E45FF" w:rsidRPr="00B82666" w:rsidRDefault="00FF0A40" w:rsidP="00FF0A40">
            <w:pPr>
              <w:autoSpaceDE w:val="0"/>
              <w:autoSpaceDN w:val="0"/>
              <w:adjustRightInd w:val="0"/>
              <w:spacing w:after="0" w:line="240" w:lineRule="auto"/>
              <w:jc w:val="center"/>
              <w:rPr>
                <w:rFonts w:eastAsia="Times New Roman" w:cstheme="minorHAnsi"/>
                <w:b/>
                <w:lang w:eastAsia="nb-NO"/>
              </w:rPr>
            </w:pPr>
            <w:r>
              <w:rPr>
                <w:rFonts w:eastAsia="Times New Roman" w:cstheme="minorHAnsi"/>
                <w:b/>
                <w:lang w:eastAsia="nb-NO"/>
              </w:rPr>
              <w:t>HØY</w:t>
            </w:r>
          </w:p>
        </w:tc>
        <w:tc>
          <w:tcPr>
            <w:tcW w:w="2341" w:type="dxa"/>
          </w:tcPr>
          <w:p w14:paraId="48B663E5" w14:textId="77777777" w:rsidR="003517F1" w:rsidRPr="003517F1" w:rsidRDefault="003517F1" w:rsidP="003517F1">
            <w:pPr>
              <w:autoSpaceDE w:val="0"/>
              <w:autoSpaceDN w:val="0"/>
              <w:adjustRightInd w:val="0"/>
              <w:spacing w:after="0" w:line="240" w:lineRule="auto"/>
              <w:rPr>
                <w:rFonts w:eastAsia="Times New Roman" w:cstheme="minorHAnsi"/>
                <w:bCs/>
                <w:lang w:eastAsia="nb-NO"/>
              </w:rPr>
            </w:pPr>
            <w:r w:rsidRPr="003517F1">
              <w:rPr>
                <w:rFonts w:eastAsia="Times New Roman" w:cstheme="minorHAnsi"/>
                <w:bCs/>
                <w:lang w:eastAsia="nb-NO"/>
              </w:rPr>
              <w:t>Opprett solide fysiske barrierer og gjerder rundt hele anleggsområdet som hindrer barn i å komme inn på arbeidsområdet og holder uvedkommende ute.</w:t>
            </w:r>
          </w:p>
          <w:p w14:paraId="18232EB2" w14:textId="77777777" w:rsidR="003517F1" w:rsidRPr="003517F1" w:rsidRDefault="003517F1" w:rsidP="003517F1">
            <w:pPr>
              <w:autoSpaceDE w:val="0"/>
              <w:autoSpaceDN w:val="0"/>
              <w:adjustRightInd w:val="0"/>
              <w:spacing w:after="0" w:line="240" w:lineRule="auto"/>
              <w:rPr>
                <w:rFonts w:eastAsia="Times New Roman" w:cstheme="minorHAnsi"/>
                <w:bCs/>
                <w:lang w:eastAsia="nb-NO"/>
              </w:rPr>
            </w:pPr>
            <w:r w:rsidRPr="003517F1">
              <w:rPr>
                <w:rFonts w:eastAsia="Times New Roman" w:cstheme="minorHAnsi"/>
                <w:bCs/>
                <w:lang w:eastAsia="nb-NO"/>
              </w:rPr>
              <w:t xml:space="preserve">Vaktmann/hjelpemann ved rygging eller inn/utkjøring på anlegget. Sørg for tydelig merking med skilt om fare, stengte områder, og advarsler rettet mot barnehageansatte og foreldre. </w:t>
            </w:r>
          </w:p>
          <w:p w14:paraId="31D56B68" w14:textId="3C93186D" w:rsidR="009E45FF" w:rsidRPr="00B82666" w:rsidRDefault="003517F1" w:rsidP="003517F1">
            <w:pPr>
              <w:autoSpaceDE w:val="0"/>
              <w:autoSpaceDN w:val="0"/>
              <w:adjustRightInd w:val="0"/>
              <w:spacing w:after="0" w:line="240" w:lineRule="auto"/>
              <w:rPr>
                <w:rFonts w:eastAsia="Times New Roman" w:cstheme="minorHAnsi"/>
                <w:bCs/>
                <w:lang w:eastAsia="nb-NO"/>
              </w:rPr>
            </w:pPr>
            <w:r w:rsidRPr="003517F1">
              <w:rPr>
                <w:rFonts w:eastAsia="Times New Roman" w:cstheme="minorHAnsi"/>
                <w:bCs/>
                <w:lang w:eastAsia="nb-NO"/>
              </w:rPr>
              <w:t xml:space="preserve">Sikre/ synliggjøre tydelig skille mellom anleggsområde og øvrige trafikanter. God dialog med </w:t>
            </w:r>
            <w:r w:rsidR="00BA6945">
              <w:rPr>
                <w:rFonts w:eastAsia="Times New Roman" w:cstheme="minorHAnsi"/>
                <w:bCs/>
                <w:lang w:eastAsia="nb-NO"/>
              </w:rPr>
              <w:t>Skjeggestad barnehage</w:t>
            </w:r>
            <w:r w:rsidR="00DF2CF6">
              <w:rPr>
                <w:rFonts w:eastAsia="Times New Roman" w:cstheme="minorHAnsi"/>
                <w:bCs/>
                <w:lang w:eastAsia="nb-NO"/>
              </w:rPr>
              <w:t>.</w:t>
            </w:r>
          </w:p>
        </w:tc>
        <w:tc>
          <w:tcPr>
            <w:tcW w:w="2455" w:type="dxa"/>
          </w:tcPr>
          <w:p w14:paraId="63863884" w14:textId="77777777" w:rsidR="009E45FF" w:rsidRPr="00B82666" w:rsidRDefault="009E45FF" w:rsidP="00B82666">
            <w:pPr>
              <w:autoSpaceDE w:val="0"/>
              <w:autoSpaceDN w:val="0"/>
              <w:adjustRightInd w:val="0"/>
              <w:spacing w:after="0" w:line="240" w:lineRule="auto"/>
              <w:rPr>
                <w:rFonts w:ascii="Arial" w:eastAsia="Times New Roman" w:hAnsi="Arial" w:cs="Arial"/>
                <w:b/>
                <w:sz w:val="18"/>
                <w:szCs w:val="18"/>
                <w:lang w:eastAsia="nb-NO"/>
              </w:rPr>
            </w:pPr>
          </w:p>
        </w:tc>
        <w:tc>
          <w:tcPr>
            <w:tcW w:w="2308" w:type="dxa"/>
          </w:tcPr>
          <w:p w14:paraId="2F330196" w14:textId="77777777" w:rsidR="009E45FF" w:rsidRPr="00B82666" w:rsidRDefault="009E45FF" w:rsidP="00B82666">
            <w:pPr>
              <w:autoSpaceDE w:val="0"/>
              <w:autoSpaceDN w:val="0"/>
              <w:adjustRightInd w:val="0"/>
              <w:spacing w:after="0" w:line="240" w:lineRule="auto"/>
              <w:rPr>
                <w:rFonts w:ascii="Arial" w:eastAsia="Times New Roman" w:hAnsi="Arial" w:cs="Arial"/>
                <w:b/>
                <w:sz w:val="18"/>
                <w:szCs w:val="18"/>
                <w:lang w:eastAsia="nb-NO"/>
              </w:rPr>
            </w:pPr>
          </w:p>
        </w:tc>
      </w:tr>
      <w:tr w:rsidR="00B82666" w:rsidRPr="00B82666" w14:paraId="79F1B3DC" w14:textId="77777777" w:rsidTr="00FF0A40">
        <w:trPr>
          <w:trHeight w:val="3272"/>
        </w:trPr>
        <w:tc>
          <w:tcPr>
            <w:tcW w:w="2037" w:type="dxa"/>
          </w:tcPr>
          <w:p w14:paraId="3B963DDA" w14:textId="77777777" w:rsidR="00B82666" w:rsidRPr="00B82666" w:rsidRDefault="00B82666" w:rsidP="00B82666">
            <w:pPr>
              <w:autoSpaceDE w:val="0"/>
              <w:autoSpaceDN w:val="0"/>
              <w:adjustRightInd w:val="0"/>
              <w:spacing w:after="0" w:line="240" w:lineRule="auto"/>
              <w:rPr>
                <w:rFonts w:eastAsia="Times New Roman" w:cstheme="minorHAnsi"/>
                <w:lang w:eastAsia="nb-NO"/>
              </w:rPr>
            </w:pPr>
            <w:r w:rsidRPr="00B82666">
              <w:rPr>
                <w:rFonts w:eastAsia="Times New Roman" w:cstheme="minorHAnsi"/>
                <w:lang w:eastAsia="nb-NO"/>
              </w:rPr>
              <w:lastRenderedPageBreak/>
              <w:t>Trafikkavvikling i anleggsfasen, arbeid i bolig område</w:t>
            </w:r>
          </w:p>
        </w:tc>
        <w:tc>
          <w:tcPr>
            <w:tcW w:w="1207" w:type="dxa"/>
            <w:shd w:val="clear" w:color="auto" w:fill="FF0000"/>
            <w:vAlign w:val="center"/>
          </w:tcPr>
          <w:p w14:paraId="793E8A49" w14:textId="77777777" w:rsidR="00B82666" w:rsidRPr="00B82666" w:rsidRDefault="00B82666" w:rsidP="00FF0A40">
            <w:pPr>
              <w:autoSpaceDE w:val="0"/>
              <w:autoSpaceDN w:val="0"/>
              <w:adjustRightInd w:val="0"/>
              <w:spacing w:after="0" w:line="240" w:lineRule="auto"/>
              <w:jc w:val="center"/>
              <w:rPr>
                <w:rFonts w:eastAsia="Times New Roman" w:cstheme="minorHAnsi"/>
                <w:b/>
                <w:lang w:eastAsia="nb-NO"/>
              </w:rPr>
            </w:pPr>
            <w:r w:rsidRPr="00B82666">
              <w:rPr>
                <w:rFonts w:eastAsia="Times New Roman" w:cstheme="minorHAnsi"/>
                <w:b/>
                <w:lang w:eastAsia="nb-NO"/>
              </w:rPr>
              <w:t>HØY</w:t>
            </w:r>
          </w:p>
        </w:tc>
        <w:tc>
          <w:tcPr>
            <w:tcW w:w="2341" w:type="dxa"/>
          </w:tcPr>
          <w:p w14:paraId="6F4C14F8" w14:textId="7777777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Arbeidsvarsling. Godkjent skiltplan som blir fulgt opp med skiltlogg. Midlertidig redusering av fartsgrense.</w:t>
            </w:r>
          </w:p>
          <w:p w14:paraId="54CD5C9D" w14:textId="7777777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Midlertidig veirekkverk. Inngjerding av områder.</w:t>
            </w:r>
          </w:p>
          <w:p w14:paraId="6566C9E0" w14:textId="721CE8DC"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Pro-belysning. Vaktmann/hjelpemann ved rygging eller inn/utkjøring på anlegget. Sikre/ synliggjøre tydelig skille mellom anleggsområde og øvrige trafikanter. Ekstra belysning ved behov</w:t>
            </w:r>
            <w:r w:rsidR="00DF2CF6">
              <w:rPr>
                <w:rFonts w:eastAsia="Times New Roman" w:cstheme="minorHAnsi"/>
                <w:bCs/>
                <w:lang w:eastAsia="nb-NO"/>
              </w:rPr>
              <w:t>.</w:t>
            </w:r>
          </w:p>
        </w:tc>
        <w:tc>
          <w:tcPr>
            <w:tcW w:w="2455" w:type="dxa"/>
          </w:tcPr>
          <w:p w14:paraId="335B8439"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p>
        </w:tc>
        <w:tc>
          <w:tcPr>
            <w:tcW w:w="2308" w:type="dxa"/>
          </w:tcPr>
          <w:p w14:paraId="58EC3D1F" w14:textId="77777777" w:rsidR="00B82666" w:rsidRPr="00B82666" w:rsidRDefault="00B82666" w:rsidP="00B82666">
            <w:pPr>
              <w:autoSpaceDE w:val="0"/>
              <w:autoSpaceDN w:val="0"/>
              <w:adjustRightInd w:val="0"/>
              <w:spacing w:after="0" w:line="240" w:lineRule="auto"/>
              <w:rPr>
                <w:rFonts w:ascii="Arial" w:eastAsia="Times New Roman" w:hAnsi="Arial" w:cs="Arial"/>
                <w:b/>
                <w:sz w:val="18"/>
                <w:szCs w:val="18"/>
                <w:lang w:eastAsia="nb-NO"/>
              </w:rPr>
            </w:pPr>
          </w:p>
        </w:tc>
      </w:tr>
      <w:tr w:rsidR="00B82666" w:rsidRPr="00B82666" w14:paraId="5AC97AF5" w14:textId="77777777" w:rsidTr="00FF0A40">
        <w:trPr>
          <w:trHeight w:val="3821"/>
        </w:trPr>
        <w:tc>
          <w:tcPr>
            <w:tcW w:w="2037" w:type="dxa"/>
          </w:tcPr>
          <w:p w14:paraId="488E0AD0" w14:textId="6B94A1C5" w:rsidR="00B82666" w:rsidRPr="00B82666" w:rsidRDefault="00B82666" w:rsidP="00B82666">
            <w:pPr>
              <w:overflowPunct w:val="0"/>
              <w:autoSpaceDE w:val="0"/>
              <w:autoSpaceDN w:val="0"/>
              <w:adjustRightInd w:val="0"/>
              <w:spacing w:after="0" w:line="240" w:lineRule="auto"/>
              <w:textAlignment w:val="baseline"/>
              <w:rPr>
                <w:rFonts w:eastAsia="Times New Roman" w:cstheme="minorHAnsi"/>
                <w:lang w:eastAsia="nb-NO"/>
              </w:rPr>
            </w:pPr>
            <w:r w:rsidRPr="00B82666">
              <w:rPr>
                <w:rFonts w:eastAsia="Times New Roman" w:cstheme="minorHAnsi"/>
                <w:lang w:eastAsia="nb-NO"/>
              </w:rPr>
              <w:t>Arbeid i grøfter og groper. Grøfter dypere en</w:t>
            </w:r>
            <w:r w:rsidR="00FF0A40">
              <w:rPr>
                <w:rFonts w:eastAsia="Times New Roman" w:cstheme="minorHAnsi"/>
                <w:lang w:eastAsia="nb-NO"/>
              </w:rPr>
              <w:t>n</w:t>
            </w:r>
            <w:r w:rsidRPr="00B82666">
              <w:rPr>
                <w:rFonts w:eastAsia="Times New Roman" w:cstheme="minorHAnsi"/>
                <w:lang w:eastAsia="nb-NO"/>
              </w:rPr>
              <w:t xml:space="preserve"> </w:t>
            </w:r>
            <w:r w:rsidR="004A79CD">
              <w:rPr>
                <w:rFonts w:eastAsia="Times New Roman" w:cstheme="minorHAnsi"/>
                <w:lang w:eastAsia="nb-NO"/>
              </w:rPr>
              <w:t>1</w:t>
            </w:r>
            <w:r w:rsidR="00FF0A40">
              <w:rPr>
                <w:rFonts w:eastAsia="Times New Roman" w:cstheme="minorHAnsi"/>
                <w:lang w:eastAsia="nb-NO"/>
              </w:rPr>
              <w:t>,</w:t>
            </w:r>
            <w:r w:rsidR="004A79CD">
              <w:rPr>
                <w:rFonts w:eastAsia="Times New Roman" w:cstheme="minorHAnsi"/>
                <w:lang w:eastAsia="nb-NO"/>
              </w:rPr>
              <w:t>25</w:t>
            </w:r>
            <w:r w:rsidR="00FF0A40">
              <w:rPr>
                <w:rFonts w:eastAsia="Times New Roman" w:cstheme="minorHAnsi"/>
                <w:lang w:eastAsia="nb-NO"/>
              </w:rPr>
              <w:t xml:space="preserve"> </w:t>
            </w:r>
            <w:r w:rsidRPr="00B82666">
              <w:rPr>
                <w:rFonts w:eastAsia="Times New Roman" w:cstheme="minorHAnsi"/>
                <w:lang w:eastAsia="nb-NO"/>
              </w:rPr>
              <w:t>m.</w:t>
            </w:r>
          </w:p>
        </w:tc>
        <w:tc>
          <w:tcPr>
            <w:tcW w:w="1207" w:type="dxa"/>
            <w:shd w:val="clear" w:color="auto" w:fill="FFFF00"/>
            <w:vAlign w:val="center"/>
          </w:tcPr>
          <w:p w14:paraId="07F5FB24" w14:textId="74DBD7B5" w:rsidR="00B82666" w:rsidRPr="00B82666" w:rsidRDefault="004A79CD" w:rsidP="00FF0A40">
            <w:pPr>
              <w:autoSpaceDE w:val="0"/>
              <w:autoSpaceDN w:val="0"/>
              <w:adjustRightInd w:val="0"/>
              <w:spacing w:after="0" w:line="240" w:lineRule="auto"/>
              <w:jc w:val="center"/>
              <w:rPr>
                <w:rFonts w:eastAsia="Times New Roman" w:cstheme="minorHAnsi"/>
                <w:b/>
                <w:lang w:eastAsia="nb-NO"/>
              </w:rPr>
            </w:pPr>
            <w:r>
              <w:rPr>
                <w:rFonts w:eastAsia="Times New Roman" w:cstheme="minorHAnsi"/>
                <w:b/>
                <w:lang w:eastAsia="nb-NO"/>
              </w:rPr>
              <w:t>MIDDELS</w:t>
            </w:r>
          </w:p>
        </w:tc>
        <w:tc>
          <w:tcPr>
            <w:tcW w:w="2341" w:type="dxa"/>
          </w:tcPr>
          <w:p w14:paraId="02B036C6" w14:textId="7777777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Følge grøfteforskriften, Lage grøfteplan. Tilstrekkelig belysning. Holde grøftekant ryddig for å unngå muligheter for å snuble, masse faller ned i grøft. Etablere rømningsvei fra grøft, ev. stige ved behov. Vurdere massene. Etablere tilstrekkelig slak graveskråning. Bruk av grøftekasse ved behov. God kommunikasjon mellom maskinfører og hjelpemann. Sørge for tilstrekkelig drenering i grøfter.</w:t>
            </w:r>
          </w:p>
        </w:tc>
        <w:tc>
          <w:tcPr>
            <w:tcW w:w="2455" w:type="dxa"/>
          </w:tcPr>
          <w:p w14:paraId="3D32013A"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4265E9DC"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r w:rsidR="00B82666" w:rsidRPr="00B82666" w14:paraId="06ABC378" w14:textId="77777777" w:rsidTr="00FF0A40">
        <w:trPr>
          <w:trHeight w:val="1124"/>
        </w:trPr>
        <w:tc>
          <w:tcPr>
            <w:tcW w:w="2037" w:type="dxa"/>
          </w:tcPr>
          <w:p w14:paraId="7E7EE144" w14:textId="57117C8E" w:rsidR="00B82666" w:rsidRPr="00B82666" w:rsidRDefault="00B82666" w:rsidP="00B82666">
            <w:pPr>
              <w:autoSpaceDE w:val="0"/>
              <w:autoSpaceDN w:val="0"/>
              <w:adjustRightInd w:val="0"/>
              <w:spacing w:after="0" w:line="240" w:lineRule="auto"/>
              <w:rPr>
                <w:rFonts w:eastAsia="Times New Roman" w:cstheme="minorHAnsi"/>
                <w:lang w:eastAsia="nb-NO"/>
              </w:rPr>
            </w:pPr>
            <w:r w:rsidRPr="00B82666">
              <w:rPr>
                <w:rFonts w:eastAsia="Times New Roman" w:cstheme="minorHAnsi"/>
                <w:lang w:eastAsia="nb-NO"/>
              </w:rPr>
              <w:t xml:space="preserve">Graving i nærheten av kabler, (langsgående og </w:t>
            </w:r>
            <w:r w:rsidR="00FF0A40">
              <w:rPr>
                <w:rFonts w:eastAsia="Times New Roman" w:cstheme="minorHAnsi"/>
                <w:lang w:eastAsia="nb-NO"/>
              </w:rPr>
              <w:t>k</w:t>
            </w:r>
            <w:r w:rsidRPr="00B82666">
              <w:rPr>
                <w:rFonts w:eastAsia="Times New Roman" w:cstheme="minorHAnsi"/>
                <w:lang w:eastAsia="nb-NO"/>
              </w:rPr>
              <w:t xml:space="preserve">ryssing av </w:t>
            </w:r>
            <w:r w:rsidR="00FF0A40">
              <w:rPr>
                <w:rFonts w:eastAsia="Times New Roman" w:cstheme="minorHAnsi"/>
                <w:lang w:eastAsia="nb-NO"/>
              </w:rPr>
              <w:t>h</w:t>
            </w:r>
            <w:r w:rsidRPr="00B82666">
              <w:rPr>
                <w:rFonts w:eastAsia="Times New Roman" w:cstheme="minorHAnsi"/>
                <w:lang w:eastAsia="nb-NO"/>
              </w:rPr>
              <w:t>øyspent, fiber og tele).</w:t>
            </w:r>
          </w:p>
        </w:tc>
        <w:tc>
          <w:tcPr>
            <w:tcW w:w="1207" w:type="dxa"/>
            <w:shd w:val="clear" w:color="auto" w:fill="FF0000"/>
            <w:vAlign w:val="center"/>
          </w:tcPr>
          <w:p w14:paraId="404F70D7" w14:textId="77777777" w:rsidR="00B82666" w:rsidRPr="00B82666" w:rsidRDefault="00B82666" w:rsidP="00FF0A40">
            <w:pPr>
              <w:autoSpaceDE w:val="0"/>
              <w:autoSpaceDN w:val="0"/>
              <w:adjustRightInd w:val="0"/>
              <w:spacing w:after="0" w:line="240" w:lineRule="auto"/>
              <w:jc w:val="center"/>
              <w:rPr>
                <w:rFonts w:eastAsia="Times New Roman" w:cstheme="minorHAnsi"/>
                <w:b/>
                <w:lang w:eastAsia="nb-NO"/>
              </w:rPr>
            </w:pPr>
            <w:r w:rsidRPr="00B82666">
              <w:rPr>
                <w:rFonts w:eastAsia="Times New Roman" w:cstheme="minorHAnsi"/>
                <w:b/>
                <w:lang w:eastAsia="nb-NO"/>
              </w:rPr>
              <w:t>HØY</w:t>
            </w:r>
          </w:p>
        </w:tc>
        <w:tc>
          <w:tcPr>
            <w:tcW w:w="2341" w:type="dxa"/>
          </w:tcPr>
          <w:p w14:paraId="42A8B56E" w14:textId="7777777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Kabelpåvisning. Grave for hånd for blottlegging av kabler. SJA hvis graving i tilknytning til strøm satt kabel.</w:t>
            </w:r>
          </w:p>
        </w:tc>
        <w:tc>
          <w:tcPr>
            <w:tcW w:w="2455" w:type="dxa"/>
          </w:tcPr>
          <w:p w14:paraId="5D45282F"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41236A24"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r w:rsidR="00B82666" w:rsidRPr="00B82666" w14:paraId="02AA2CFF" w14:textId="77777777" w:rsidTr="00FF0A40">
        <w:trPr>
          <w:trHeight w:val="1697"/>
        </w:trPr>
        <w:tc>
          <w:tcPr>
            <w:tcW w:w="2037" w:type="dxa"/>
          </w:tcPr>
          <w:p w14:paraId="067684A6" w14:textId="54E430F2" w:rsidR="00B82666" w:rsidRPr="00B82666" w:rsidRDefault="00175F52" w:rsidP="00B82666">
            <w:pPr>
              <w:autoSpaceDE w:val="0"/>
              <w:autoSpaceDN w:val="0"/>
              <w:adjustRightInd w:val="0"/>
              <w:spacing w:after="0" w:line="240" w:lineRule="auto"/>
              <w:rPr>
                <w:rFonts w:eastAsia="Times New Roman" w:cstheme="minorHAnsi"/>
                <w:lang w:eastAsia="nb-NO"/>
              </w:rPr>
            </w:pPr>
            <w:r w:rsidRPr="00A63767">
              <w:rPr>
                <w:rFonts w:eastAsia="Times New Roman" w:cstheme="minorHAnsi"/>
                <w:lang w:eastAsia="nb-NO"/>
              </w:rPr>
              <w:t>K</w:t>
            </w:r>
            <w:r w:rsidR="00A63767" w:rsidRPr="00A63767">
              <w:rPr>
                <w:rFonts w:eastAsia="Times New Roman" w:cstheme="minorHAnsi"/>
                <w:lang w:eastAsia="nb-NO"/>
              </w:rPr>
              <w:t>ryss</w:t>
            </w:r>
            <w:r>
              <w:rPr>
                <w:rFonts w:eastAsia="Times New Roman" w:cstheme="minorHAnsi"/>
                <w:lang w:eastAsia="nb-NO"/>
              </w:rPr>
              <w:t>ing av</w:t>
            </w:r>
            <w:r w:rsidR="00A63767" w:rsidRPr="00A63767">
              <w:rPr>
                <w:rFonts w:eastAsia="Times New Roman" w:cstheme="minorHAnsi"/>
                <w:lang w:eastAsia="nb-NO"/>
              </w:rPr>
              <w:t xml:space="preserve"> Vestfold Vann (VV) sin hovedledning, Ø1000</w:t>
            </w:r>
          </w:p>
        </w:tc>
        <w:tc>
          <w:tcPr>
            <w:tcW w:w="1207" w:type="dxa"/>
            <w:shd w:val="clear" w:color="auto" w:fill="FFFF00"/>
            <w:vAlign w:val="center"/>
          </w:tcPr>
          <w:p w14:paraId="77247D11" w14:textId="77777777" w:rsidR="00B82666" w:rsidRPr="00B82666" w:rsidRDefault="00B82666" w:rsidP="00FF0A40">
            <w:pPr>
              <w:autoSpaceDE w:val="0"/>
              <w:autoSpaceDN w:val="0"/>
              <w:adjustRightInd w:val="0"/>
              <w:spacing w:after="0" w:line="240" w:lineRule="auto"/>
              <w:jc w:val="center"/>
              <w:rPr>
                <w:rFonts w:eastAsia="Times New Roman" w:cstheme="minorHAnsi"/>
                <w:b/>
                <w:lang w:eastAsia="nb-NO"/>
              </w:rPr>
            </w:pPr>
            <w:r w:rsidRPr="00B82666">
              <w:rPr>
                <w:rFonts w:eastAsia="Times New Roman" w:cstheme="minorHAnsi"/>
                <w:b/>
                <w:lang w:eastAsia="nb-NO"/>
              </w:rPr>
              <w:t>MIDDELS</w:t>
            </w:r>
          </w:p>
        </w:tc>
        <w:tc>
          <w:tcPr>
            <w:tcW w:w="2341" w:type="dxa"/>
          </w:tcPr>
          <w:p w14:paraId="4DDEE558" w14:textId="26B00C93" w:rsidR="00B82666" w:rsidRPr="00B82666" w:rsidRDefault="00950ABA" w:rsidP="00B82666">
            <w:pPr>
              <w:autoSpaceDE w:val="0"/>
              <w:autoSpaceDN w:val="0"/>
              <w:adjustRightInd w:val="0"/>
              <w:spacing w:after="0" w:line="240" w:lineRule="auto"/>
              <w:rPr>
                <w:rFonts w:eastAsia="Times New Roman" w:cstheme="minorHAnsi"/>
                <w:bCs/>
                <w:lang w:eastAsia="nb-NO"/>
              </w:rPr>
            </w:pPr>
            <w:r w:rsidRPr="00950ABA">
              <w:rPr>
                <w:rFonts w:eastAsia="Times New Roman" w:cstheme="minorHAnsi"/>
                <w:bCs/>
                <w:lang w:eastAsia="nb-NO"/>
              </w:rPr>
              <w:t>VV tilsier at hovedvannledningen må være blottlagt, og fysisk til syne under passering med ny vannledning.</w:t>
            </w:r>
          </w:p>
        </w:tc>
        <w:tc>
          <w:tcPr>
            <w:tcW w:w="2455" w:type="dxa"/>
          </w:tcPr>
          <w:p w14:paraId="7B1137A8"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5E912E4D"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r w:rsidR="00B82666" w:rsidRPr="00B82666" w14:paraId="47F9C370" w14:textId="77777777" w:rsidTr="00FF0A40">
        <w:trPr>
          <w:trHeight w:val="2363"/>
        </w:trPr>
        <w:tc>
          <w:tcPr>
            <w:tcW w:w="2037" w:type="dxa"/>
          </w:tcPr>
          <w:p w14:paraId="558CF120" w14:textId="77777777" w:rsidR="00B82666" w:rsidRPr="00B82666" w:rsidRDefault="00B82666" w:rsidP="00B82666">
            <w:pPr>
              <w:autoSpaceDE w:val="0"/>
              <w:autoSpaceDN w:val="0"/>
              <w:adjustRightInd w:val="0"/>
              <w:spacing w:after="0" w:line="240" w:lineRule="auto"/>
              <w:rPr>
                <w:rFonts w:eastAsia="Times New Roman" w:cstheme="minorHAnsi"/>
                <w:lang w:eastAsia="nb-NO"/>
              </w:rPr>
            </w:pPr>
            <w:r w:rsidRPr="00B82666">
              <w:rPr>
                <w:rFonts w:eastAsia="Times New Roman" w:cstheme="minorHAnsi"/>
                <w:lang w:eastAsia="nb-NO"/>
              </w:rPr>
              <w:lastRenderedPageBreak/>
              <w:t xml:space="preserve">Arbeid med montering demontering av </w:t>
            </w:r>
          </w:p>
          <w:p w14:paraId="1B0B4533" w14:textId="77777777" w:rsidR="00B82666" w:rsidRPr="00B82666" w:rsidRDefault="00B82666" w:rsidP="00B82666">
            <w:pPr>
              <w:autoSpaceDE w:val="0"/>
              <w:autoSpaceDN w:val="0"/>
              <w:adjustRightInd w:val="0"/>
              <w:spacing w:after="0" w:line="240" w:lineRule="auto"/>
              <w:rPr>
                <w:rFonts w:eastAsia="Times New Roman" w:cstheme="minorHAnsi"/>
                <w:lang w:eastAsia="nb-NO"/>
              </w:rPr>
            </w:pPr>
            <w:r w:rsidRPr="00B82666">
              <w:rPr>
                <w:rFonts w:eastAsia="Times New Roman" w:cstheme="minorHAnsi"/>
                <w:lang w:eastAsia="nb-NO"/>
              </w:rPr>
              <w:t>tunge elementer.</w:t>
            </w:r>
          </w:p>
        </w:tc>
        <w:tc>
          <w:tcPr>
            <w:tcW w:w="1207" w:type="dxa"/>
            <w:shd w:val="clear" w:color="auto" w:fill="FF0000"/>
            <w:vAlign w:val="center"/>
          </w:tcPr>
          <w:p w14:paraId="4A6AAE10" w14:textId="77777777" w:rsidR="00B82666" w:rsidRPr="00B82666" w:rsidRDefault="00B82666" w:rsidP="00FF0A40">
            <w:pPr>
              <w:autoSpaceDE w:val="0"/>
              <w:autoSpaceDN w:val="0"/>
              <w:adjustRightInd w:val="0"/>
              <w:spacing w:after="0" w:line="240" w:lineRule="auto"/>
              <w:jc w:val="center"/>
              <w:rPr>
                <w:rFonts w:eastAsia="Times New Roman" w:cstheme="minorHAnsi"/>
                <w:b/>
                <w:lang w:eastAsia="nb-NO"/>
              </w:rPr>
            </w:pPr>
            <w:r w:rsidRPr="00B82666">
              <w:rPr>
                <w:rFonts w:eastAsia="Times New Roman" w:cstheme="minorHAnsi"/>
                <w:b/>
                <w:lang w:eastAsia="nb-NO"/>
              </w:rPr>
              <w:t>HØY</w:t>
            </w:r>
          </w:p>
        </w:tc>
        <w:tc>
          <w:tcPr>
            <w:tcW w:w="2341" w:type="dxa"/>
          </w:tcPr>
          <w:p w14:paraId="79A488C1" w14:textId="5A1E22E7" w:rsidR="00B82666" w:rsidRPr="00B82666" w:rsidRDefault="00B82666" w:rsidP="00B82666">
            <w:pPr>
              <w:autoSpaceDE w:val="0"/>
              <w:autoSpaceDN w:val="0"/>
              <w:adjustRightInd w:val="0"/>
              <w:spacing w:after="0" w:line="240" w:lineRule="auto"/>
              <w:rPr>
                <w:rFonts w:eastAsia="Times New Roman" w:cstheme="minorHAnsi"/>
                <w:bCs/>
                <w:lang w:eastAsia="nb-NO"/>
              </w:rPr>
            </w:pPr>
            <w:r w:rsidRPr="00B82666">
              <w:rPr>
                <w:rFonts w:eastAsia="Times New Roman" w:cstheme="minorHAnsi"/>
                <w:bCs/>
                <w:lang w:eastAsia="nb-NO"/>
              </w:rPr>
              <w:t xml:space="preserve">Sikre ev. sperre av området slik at ingen kan gå under hengende last. Sikre god stabilitet under heising og lagring. Benytte sertifisert løfteutstyr. Visuell kontroll av utstyr før bruk. Sikre god kommunikasjon mellom </w:t>
            </w:r>
            <w:proofErr w:type="spellStart"/>
            <w:r w:rsidRPr="00B82666">
              <w:rPr>
                <w:rFonts w:eastAsia="Times New Roman" w:cstheme="minorHAnsi"/>
                <w:bCs/>
                <w:lang w:eastAsia="nb-NO"/>
              </w:rPr>
              <w:t>anhuker</w:t>
            </w:r>
            <w:proofErr w:type="spellEnd"/>
            <w:r w:rsidRPr="00B82666">
              <w:rPr>
                <w:rFonts w:eastAsia="Times New Roman" w:cstheme="minorHAnsi"/>
                <w:bCs/>
                <w:lang w:eastAsia="nb-NO"/>
              </w:rPr>
              <w:t xml:space="preserve"> og den som heiser</w:t>
            </w:r>
            <w:r w:rsidR="00DF2CF6">
              <w:rPr>
                <w:rFonts w:eastAsia="Times New Roman" w:cstheme="minorHAnsi"/>
                <w:bCs/>
                <w:lang w:eastAsia="nb-NO"/>
              </w:rPr>
              <w:t>.</w:t>
            </w:r>
          </w:p>
        </w:tc>
        <w:tc>
          <w:tcPr>
            <w:tcW w:w="2455" w:type="dxa"/>
          </w:tcPr>
          <w:p w14:paraId="381F585D"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258DB231"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r w:rsidR="00B82666" w:rsidRPr="00B82666" w14:paraId="3A494D05" w14:textId="77777777" w:rsidTr="00FF0A40">
        <w:trPr>
          <w:trHeight w:val="1268"/>
        </w:trPr>
        <w:tc>
          <w:tcPr>
            <w:tcW w:w="2037" w:type="dxa"/>
          </w:tcPr>
          <w:p w14:paraId="10840E04" w14:textId="3D9A8EB3" w:rsidR="00B82666" w:rsidRPr="00FF0A40" w:rsidRDefault="00B82666" w:rsidP="00B82666">
            <w:pPr>
              <w:autoSpaceDE w:val="0"/>
              <w:autoSpaceDN w:val="0"/>
              <w:adjustRightInd w:val="0"/>
              <w:spacing w:after="0" w:line="240" w:lineRule="auto"/>
              <w:rPr>
                <w:rFonts w:eastAsia="Times New Roman" w:cstheme="minorHAnsi"/>
                <w:lang w:eastAsia="nb-NO"/>
              </w:rPr>
            </w:pPr>
            <w:r w:rsidRPr="00FF0A40">
              <w:rPr>
                <w:rFonts w:eastAsia="Times New Roman" w:cstheme="minorHAnsi"/>
                <w:lang w:eastAsia="nb-NO"/>
              </w:rPr>
              <w:t>Arbeid rundt maskiner.</w:t>
            </w:r>
          </w:p>
        </w:tc>
        <w:tc>
          <w:tcPr>
            <w:tcW w:w="1207" w:type="dxa"/>
            <w:shd w:val="clear" w:color="auto" w:fill="FF0000"/>
            <w:vAlign w:val="center"/>
          </w:tcPr>
          <w:p w14:paraId="52C4B9F0" w14:textId="77777777" w:rsidR="00B82666" w:rsidRPr="00B82666" w:rsidRDefault="00B82666" w:rsidP="00FF0A40">
            <w:pPr>
              <w:autoSpaceDE w:val="0"/>
              <w:autoSpaceDN w:val="0"/>
              <w:adjustRightInd w:val="0"/>
              <w:spacing w:after="0" w:line="240" w:lineRule="auto"/>
              <w:jc w:val="center"/>
              <w:rPr>
                <w:rFonts w:ascii="Arial" w:eastAsia="Times New Roman" w:hAnsi="Arial" w:cs="Arial"/>
                <w:b/>
                <w:lang w:eastAsia="nb-NO"/>
              </w:rPr>
            </w:pPr>
            <w:r w:rsidRPr="00B82666">
              <w:rPr>
                <w:rFonts w:ascii="Arial" w:eastAsia="Times New Roman" w:hAnsi="Arial" w:cs="Arial"/>
                <w:b/>
                <w:lang w:eastAsia="nb-NO"/>
              </w:rPr>
              <w:t>HØY</w:t>
            </w:r>
          </w:p>
        </w:tc>
        <w:tc>
          <w:tcPr>
            <w:tcW w:w="2341" w:type="dxa"/>
          </w:tcPr>
          <w:p w14:paraId="601E1BE7" w14:textId="77777777" w:rsidR="00B82666" w:rsidRPr="00FF0A40" w:rsidRDefault="00B82666" w:rsidP="00B82666">
            <w:pPr>
              <w:autoSpaceDE w:val="0"/>
              <w:autoSpaceDN w:val="0"/>
              <w:adjustRightInd w:val="0"/>
              <w:spacing w:after="0" w:line="240" w:lineRule="auto"/>
              <w:rPr>
                <w:rFonts w:eastAsia="Times New Roman" w:cstheme="minorHAnsi"/>
                <w:bCs/>
                <w:lang w:eastAsia="nb-NO"/>
              </w:rPr>
            </w:pPr>
            <w:r w:rsidRPr="00FF0A40">
              <w:rPr>
                <w:rFonts w:eastAsia="Times New Roman" w:cstheme="minorHAnsi"/>
                <w:bCs/>
                <w:lang w:eastAsia="nb-NO"/>
              </w:rPr>
              <w:t>Holde god avstand til maskiner. Ha visuell kontakt med maskinfører når man entrer maskinens arbeidssone.</w:t>
            </w:r>
          </w:p>
        </w:tc>
        <w:tc>
          <w:tcPr>
            <w:tcW w:w="2455" w:type="dxa"/>
          </w:tcPr>
          <w:p w14:paraId="7E216673"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62643B71"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r w:rsidR="00C6282F" w:rsidRPr="00B82666" w14:paraId="21992B69" w14:textId="77777777" w:rsidTr="00FF0A40">
        <w:trPr>
          <w:trHeight w:val="1268"/>
        </w:trPr>
        <w:tc>
          <w:tcPr>
            <w:tcW w:w="2037" w:type="dxa"/>
          </w:tcPr>
          <w:p w14:paraId="61FE0756" w14:textId="15937238" w:rsidR="00C6282F" w:rsidRPr="00FF0A40" w:rsidRDefault="0052273E" w:rsidP="00B82666">
            <w:pPr>
              <w:autoSpaceDE w:val="0"/>
              <w:autoSpaceDN w:val="0"/>
              <w:adjustRightInd w:val="0"/>
              <w:spacing w:after="0" w:line="240" w:lineRule="auto"/>
              <w:rPr>
                <w:rFonts w:eastAsia="Times New Roman" w:cstheme="minorHAnsi"/>
                <w:lang w:eastAsia="nb-NO"/>
              </w:rPr>
            </w:pPr>
            <w:r w:rsidRPr="00FF0A40">
              <w:rPr>
                <w:rFonts w:eastAsia="Times New Roman" w:cstheme="minorHAnsi"/>
                <w:lang w:eastAsia="nb-NO"/>
              </w:rPr>
              <w:t>Styrt boring/</w:t>
            </w:r>
            <w:r w:rsidR="00FF0A40" w:rsidRPr="00FF0A40">
              <w:rPr>
                <w:rFonts w:eastAsia="Times New Roman" w:cstheme="minorHAnsi"/>
                <w:lang w:eastAsia="nb-NO"/>
              </w:rPr>
              <w:t>NoDig</w:t>
            </w:r>
          </w:p>
        </w:tc>
        <w:tc>
          <w:tcPr>
            <w:tcW w:w="1207" w:type="dxa"/>
            <w:shd w:val="clear" w:color="auto" w:fill="FFFF00"/>
            <w:vAlign w:val="center"/>
          </w:tcPr>
          <w:p w14:paraId="696C5108" w14:textId="2BBE9EC7" w:rsidR="00C6282F" w:rsidRPr="00B82666" w:rsidRDefault="006C63F1" w:rsidP="00FF0A40">
            <w:pPr>
              <w:autoSpaceDE w:val="0"/>
              <w:autoSpaceDN w:val="0"/>
              <w:adjustRightInd w:val="0"/>
              <w:spacing w:after="0" w:line="240" w:lineRule="auto"/>
              <w:jc w:val="center"/>
              <w:rPr>
                <w:rFonts w:ascii="Arial" w:eastAsia="Times New Roman" w:hAnsi="Arial" w:cs="Arial"/>
                <w:b/>
                <w:lang w:eastAsia="nb-NO"/>
              </w:rPr>
            </w:pPr>
            <w:r>
              <w:rPr>
                <w:rFonts w:ascii="Arial" w:eastAsia="Times New Roman" w:hAnsi="Arial" w:cs="Arial"/>
                <w:b/>
                <w:lang w:eastAsia="nb-NO"/>
              </w:rPr>
              <w:t>MIDDELS</w:t>
            </w:r>
          </w:p>
        </w:tc>
        <w:tc>
          <w:tcPr>
            <w:tcW w:w="2341" w:type="dxa"/>
          </w:tcPr>
          <w:p w14:paraId="7B6D9FE1" w14:textId="07114C4D" w:rsidR="00C6282F" w:rsidRPr="00FF0A40" w:rsidRDefault="006C63F1" w:rsidP="00B82666">
            <w:pPr>
              <w:autoSpaceDE w:val="0"/>
              <w:autoSpaceDN w:val="0"/>
              <w:adjustRightInd w:val="0"/>
              <w:spacing w:after="0" w:line="240" w:lineRule="auto"/>
              <w:rPr>
                <w:rFonts w:eastAsia="Times New Roman" w:cstheme="minorHAnsi"/>
                <w:bCs/>
                <w:lang w:eastAsia="nb-NO"/>
              </w:rPr>
            </w:pPr>
            <w:r w:rsidRPr="00FF0A40">
              <w:rPr>
                <w:rFonts w:eastAsia="Times New Roman" w:cstheme="minorHAnsi"/>
                <w:bCs/>
                <w:lang w:eastAsia="nb-NO"/>
              </w:rPr>
              <w:t>Følge entreprenørens rutiner. Godkjent aktør. Ikke benytte løstsittende plagg ved roterende utstyr. Benytte personlig verneutstyr.</w:t>
            </w:r>
          </w:p>
        </w:tc>
        <w:tc>
          <w:tcPr>
            <w:tcW w:w="2455" w:type="dxa"/>
          </w:tcPr>
          <w:p w14:paraId="379B843C" w14:textId="77777777" w:rsidR="00C6282F" w:rsidRPr="00B82666" w:rsidRDefault="00C6282F"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642CB142" w14:textId="77777777" w:rsidR="00C6282F" w:rsidRPr="00B82666" w:rsidRDefault="00C6282F" w:rsidP="00B82666">
            <w:pPr>
              <w:autoSpaceDE w:val="0"/>
              <w:autoSpaceDN w:val="0"/>
              <w:adjustRightInd w:val="0"/>
              <w:spacing w:after="0" w:line="240" w:lineRule="auto"/>
              <w:rPr>
                <w:rFonts w:ascii="Arial" w:eastAsia="Times New Roman" w:hAnsi="Arial" w:cs="Arial"/>
                <w:b/>
                <w:lang w:eastAsia="nb-NO"/>
              </w:rPr>
            </w:pPr>
          </w:p>
        </w:tc>
      </w:tr>
      <w:tr w:rsidR="00B82666" w:rsidRPr="00B82666" w14:paraId="3DD86DCE" w14:textId="77777777" w:rsidTr="00FF0A40">
        <w:trPr>
          <w:trHeight w:val="1130"/>
        </w:trPr>
        <w:tc>
          <w:tcPr>
            <w:tcW w:w="2037" w:type="dxa"/>
          </w:tcPr>
          <w:p w14:paraId="291C9308" w14:textId="77777777" w:rsidR="00B82666" w:rsidRPr="00FF0A40" w:rsidRDefault="00B82666" w:rsidP="00B82666">
            <w:pPr>
              <w:autoSpaceDE w:val="0"/>
              <w:autoSpaceDN w:val="0"/>
              <w:adjustRightInd w:val="0"/>
              <w:spacing w:after="0" w:line="240" w:lineRule="auto"/>
              <w:rPr>
                <w:rFonts w:eastAsia="Times New Roman" w:cstheme="minorHAnsi"/>
                <w:lang w:eastAsia="nb-NO"/>
              </w:rPr>
            </w:pPr>
            <w:r w:rsidRPr="00FF0A40">
              <w:rPr>
                <w:rFonts w:eastAsia="Times New Roman" w:cstheme="minorHAnsi"/>
                <w:lang w:eastAsia="nb-NO"/>
              </w:rPr>
              <w:t xml:space="preserve">Arbeid som innebærer fare for helseskadelig eksponering for </w:t>
            </w:r>
          </w:p>
          <w:p w14:paraId="4841680E" w14:textId="77777777" w:rsidR="00B82666" w:rsidRPr="00FF0A40" w:rsidRDefault="00B82666" w:rsidP="00B82666">
            <w:pPr>
              <w:autoSpaceDE w:val="0"/>
              <w:autoSpaceDN w:val="0"/>
              <w:adjustRightInd w:val="0"/>
              <w:spacing w:after="0" w:line="240" w:lineRule="auto"/>
              <w:rPr>
                <w:rFonts w:eastAsia="Times New Roman" w:cstheme="minorHAnsi"/>
                <w:lang w:eastAsia="nb-NO"/>
              </w:rPr>
            </w:pPr>
            <w:r w:rsidRPr="00FF0A40">
              <w:rPr>
                <w:rFonts w:eastAsia="Times New Roman" w:cstheme="minorHAnsi"/>
                <w:lang w:eastAsia="nb-NO"/>
              </w:rPr>
              <w:t>støv, gass, støy eller vibrasjoner</w:t>
            </w:r>
          </w:p>
        </w:tc>
        <w:tc>
          <w:tcPr>
            <w:tcW w:w="1207" w:type="dxa"/>
            <w:shd w:val="clear" w:color="auto" w:fill="FFFF00"/>
            <w:vAlign w:val="center"/>
          </w:tcPr>
          <w:p w14:paraId="4744E9E5" w14:textId="77777777" w:rsidR="00B82666" w:rsidRPr="00B82666" w:rsidRDefault="00B82666" w:rsidP="00FF0A40">
            <w:pPr>
              <w:autoSpaceDE w:val="0"/>
              <w:autoSpaceDN w:val="0"/>
              <w:adjustRightInd w:val="0"/>
              <w:spacing w:after="0" w:line="240" w:lineRule="auto"/>
              <w:jc w:val="center"/>
              <w:rPr>
                <w:rFonts w:ascii="Arial" w:eastAsia="Times New Roman" w:hAnsi="Arial" w:cs="Arial"/>
                <w:b/>
                <w:lang w:eastAsia="nb-NO"/>
              </w:rPr>
            </w:pPr>
            <w:r w:rsidRPr="00B82666">
              <w:rPr>
                <w:rFonts w:ascii="Arial" w:eastAsia="Times New Roman" w:hAnsi="Arial" w:cs="Arial"/>
                <w:b/>
                <w:lang w:eastAsia="nb-NO"/>
              </w:rPr>
              <w:t>MIDDELS</w:t>
            </w:r>
          </w:p>
        </w:tc>
        <w:tc>
          <w:tcPr>
            <w:tcW w:w="2341" w:type="dxa"/>
          </w:tcPr>
          <w:p w14:paraId="39CDD6B3" w14:textId="512DCFCF" w:rsidR="00B82666" w:rsidRPr="00FF0A40" w:rsidRDefault="00B82666" w:rsidP="00B82666">
            <w:pPr>
              <w:autoSpaceDE w:val="0"/>
              <w:autoSpaceDN w:val="0"/>
              <w:adjustRightInd w:val="0"/>
              <w:spacing w:after="0" w:line="240" w:lineRule="auto"/>
              <w:rPr>
                <w:rFonts w:eastAsia="Times New Roman" w:cstheme="minorHAnsi"/>
                <w:bCs/>
                <w:lang w:eastAsia="nb-NO"/>
              </w:rPr>
            </w:pPr>
            <w:r w:rsidRPr="00FF0A40">
              <w:rPr>
                <w:rFonts w:eastAsia="Times New Roman" w:cstheme="minorHAnsi"/>
                <w:bCs/>
                <w:lang w:eastAsia="nb-NO"/>
              </w:rPr>
              <w:t xml:space="preserve">Benytt personlig verneutstyr, (briller, støvmaske, hørselsvern, </w:t>
            </w:r>
            <w:proofErr w:type="gramStart"/>
            <w:r w:rsidRPr="00FF0A40">
              <w:rPr>
                <w:rFonts w:eastAsia="Times New Roman" w:cstheme="minorHAnsi"/>
                <w:bCs/>
                <w:lang w:eastAsia="nb-NO"/>
              </w:rPr>
              <w:t>vernehansker,</w:t>
            </w:r>
            <w:proofErr w:type="gramEnd"/>
            <w:r w:rsidRPr="00FF0A40">
              <w:rPr>
                <w:rFonts w:eastAsia="Times New Roman" w:cstheme="minorHAnsi"/>
                <w:bCs/>
                <w:lang w:eastAsia="nb-NO"/>
              </w:rPr>
              <w:t xml:space="preserve"> kjeledress)</w:t>
            </w:r>
            <w:r w:rsidR="00DF2CF6">
              <w:rPr>
                <w:rFonts w:eastAsia="Times New Roman" w:cstheme="minorHAnsi"/>
                <w:bCs/>
                <w:lang w:eastAsia="nb-NO"/>
              </w:rPr>
              <w:t>.</w:t>
            </w:r>
          </w:p>
        </w:tc>
        <w:tc>
          <w:tcPr>
            <w:tcW w:w="2455" w:type="dxa"/>
          </w:tcPr>
          <w:p w14:paraId="28B26912"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c>
          <w:tcPr>
            <w:tcW w:w="2308" w:type="dxa"/>
          </w:tcPr>
          <w:p w14:paraId="5F759B6C" w14:textId="77777777" w:rsidR="00B82666" w:rsidRPr="00B82666" w:rsidRDefault="00B82666" w:rsidP="00B82666">
            <w:pPr>
              <w:autoSpaceDE w:val="0"/>
              <w:autoSpaceDN w:val="0"/>
              <w:adjustRightInd w:val="0"/>
              <w:spacing w:after="0" w:line="240" w:lineRule="auto"/>
              <w:rPr>
                <w:rFonts w:ascii="Arial" w:eastAsia="Times New Roman" w:hAnsi="Arial" w:cs="Arial"/>
                <w:b/>
                <w:lang w:eastAsia="nb-NO"/>
              </w:rPr>
            </w:pPr>
          </w:p>
        </w:tc>
      </w:tr>
    </w:tbl>
    <w:p w14:paraId="26F421A4" w14:textId="77777777" w:rsidR="00FF0A40" w:rsidRDefault="00FF0A40">
      <w:r>
        <w:br w:type="page"/>
      </w:r>
    </w:p>
    <w:p w14:paraId="5EB59653" w14:textId="77777777" w:rsidR="005A27DD" w:rsidRPr="005A27DD" w:rsidRDefault="005A27DD" w:rsidP="005A27DD">
      <w:pPr>
        <w:pStyle w:val="Overskrift1"/>
        <w:rPr>
          <w:szCs w:val="21"/>
        </w:rPr>
      </w:pPr>
      <w:bookmarkStart w:id="48" w:name="_Toc226542945"/>
      <w:r w:rsidRPr="00EA13F5">
        <w:lastRenderedPageBreak/>
        <w:t>Rutiner for avviksbehandling- endring og oppdatering av SHA-planen</w:t>
      </w:r>
      <w:bookmarkEnd w:id="48"/>
    </w:p>
    <w:tbl>
      <w:tblPr>
        <w:tblStyle w:val="Tabellrutenett"/>
        <w:tblpPr w:leftFromText="141" w:rightFromText="141" w:vertAnchor="text" w:horzAnchor="margin" w:tblpY="438"/>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2"/>
        <w:gridCol w:w="8498"/>
      </w:tblGrid>
      <w:tr w:rsidR="00297781" w14:paraId="78A688D8" w14:textId="77777777" w:rsidTr="00FE5989">
        <w:trPr>
          <w:trHeight w:val="1180"/>
        </w:trPr>
        <w:tc>
          <w:tcPr>
            <w:tcW w:w="562" w:type="dxa"/>
          </w:tcPr>
          <w:p w14:paraId="4435A640" w14:textId="77777777" w:rsidR="00297781" w:rsidRPr="00C319E5" w:rsidRDefault="00297781" w:rsidP="00FE5989">
            <w:pPr>
              <w:spacing w:before="60" w:after="60"/>
              <w:rPr>
                <w:b/>
                <w:bCs/>
              </w:rPr>
            </w:pPr>
            <w:r w:rsidRPr="00C319E5">
              <w:rPr>
                <w:b/>
                <w:bCs/>
              </w:rPr>
              <w:t>1.</w:t>
            </w:r>
            <w:r w:rsidRPr="00C319E5">
              <w:rPr>
                <w:b/>
                <w:bCs/>
              </w:rPr>
              <w:tab/>
            </w:r>
          </w:p>
        </w:tc>
        <w:tc>
          <w:tcPr>
            <w:tcW w:w="8498" w:type="dxa"/>
          </w:tcPr>
          <w:p w14:paraId="5937AD54" w14:textId="77777777" w:rsidR="00297781" w:rsidRDefault="00297781" w:rsidP="00FE5989">
            <w:pPr>
              <w:spacing w:before="60" w:after="60"/>
            </w:pPr>
            <w:r w:rsidRPr="00A70FFB">
              <w:rPr>
                <w:b/>
                <w:bCs/>
              </w:rPr>
              <w:t>Meldeplikt ved avvik</w:t>
            </w:r>
          </w:p>
          <w:p w14:paraId="480165AD" w14:textId="77777777" w:rsidR="00297781" w:rsidRDefault="00297781" w:rsidP="00FE5989">
            <w:pPr>
              <w:spacing w:before="60" w:after="60"/>
            </w:pPr>
            <w:r>
              <w:t>Alle arbeidsgivere, entreprenører og involverte parter plikter å melde fra om alle avvik som oppdages i forhold til SHA-planens innhold og krav. Meldingen skal skje umiddelbart til koordinator for utførelse eller byggherren.</w:t>
            </w:r>
          </w:p>
        </w:tc>
      </w:tr>
      <w:tr w:rsidR="00297781" w14:paraId="448AE6C7" w14:textId="77777777" w:rsidTr="00FE5989">
        <w:trPr>
          <w:trHeight w:val="1191"/>
        </w:trPr>
        <w:tc>
          <w:tcPr>
            <w:tcW w:w="562" w:type="dxa"/>
          </w:tcPr>
          <w:p w14:paraId="27DCAEFF" w14:textId="77777777" w:rsidR="00297781" w:rsidRPr="00C319E5" w:rsidRDefault="00297781" w:rsidP="00FE5989">
            <w:pPr>
              <w:spacing w:before="60" w:after="60"/>
              <w:rPr>
                <w:b/>
                <w:bCs/>
              </w:rPr>
            </w:pPr>
            <w:r w:rsidRPr="00C319E5">
              <w:rPr>
                <w:b/>
                <w:bCs/>
              </w:rPr>
              <w:t>2.</w:t>
            </w:r>
            <w:r w:rsidRPr="00C319E5">
              <w:rPr>
                <w:b/>
                <w:bCs/>
              </w:rPr>
              <w:tab/>
            </w:r>
          </w:p>
        </w:tc>
        <w:tc>
          <w:tcPr>
            <w:tcW w:w="8498" w:type="dxa"/>
          </w:tcPr>
          <w:p w14:paraId="58322F19" w14:textId="77777777" w:rsidR="00297781" w:rsidRDefault="00297781" w:rsidP="00FE5989">
            <w:pPr>
              <w:spacing w:before="60" w:after="60"/>
            </w:pPr>
            <w:r w:rsidRPr="00C319E5">
              <w:rPr>
                <w:b/>
                <w:bCs/>
              </w:rPr>
              <w:t>Registrering og vurdering</w:t>
            </w:r>
          </w:p>
          <w:p w14:paraId="1845B058" w14:textId="77777777" w:rsidR="00297781" w:rsidRDefault="00297781" w:rsidP="00FE5989">
            <w:pPr>
              <w:spacing w:before="60" w:after="60"/>
            </w:pPr>
            <w:r>
              <w:t>Meldte avvik skal registreres skriftlig, enten i eget avvikssystem eller i prosjektets dokumentasjonsarkiv. Koordinator for utførelse og byggherren har ansvar for å vurdere om avviket krever endring i SHA-planen basert på en risikovurdering.</w:t>
            </w:r>
          </w:p>
        </w:tc>
      </w:tr>
      <w:tr w:rsidR="00297781" w14:paraId="7616D9F7" w14:textId="77777777" w:rsidTr="00FE5989">
        <w:trPr>
          <w:trHeight w:val="1478"/>
        </w:trPr>
        <w:tc>
          <w:tcPr>
            <w:tcW w:w="562" w:type="dxa"/>
          </w:tcPr>
          <w:p w14:paraId="1FC42CB9" w14:textId="77777777" w:rsidR="00297781" w:rsidRPr="00C319E5" w:rsidRDefault="00297781" w:rsidP="00FE5989">
            <w:pPr>
              <w:spacing w:before="60" w:after="60"/>
              <w:rPr>
                <w:b/>
                <w:bCs/>
              </w:rPr>
            </w:pPr>
            <w:r w:rsidRPr="00C319E5">
              <w:rPr>
                <w:b/>
                <w:bCs/>
              </w:rPr>
              <w:t>3.</w:t>
            </w:r>
            <w:r w:rsidRPr="00C319E5">
              <w:rPr>
                <w:b/>
                <w:bCs/>
              </w:rPr>
              <w:tab/>
            </w:r>
          </w:p>
        </w:tc>
        <w:tc>
          <w:tcPr>
            <w:tcW w:w="8498" w:type="dxa"/>
          </w:tcPr>
          <w:p w14:paraId="43F4732C" w14:textId="77777777" w:rsidR="00297781" w:rsidRDefault="00297781" w:rsidP="00FE5989">
            <w:pPr>
              <w:spacing w:before="60" w:after="60"/>
            </w:pPr>
            <w:r w:rsidRPr="00C319E5">
              <w:rPr>
                <w:b/>
                <w:bCs/>
              </w:rPr>
              <w:t>Beslutning om tiltak og oppdatering</w:t>
            </w:r>
          </w:p>
          <w:p w14:paraId="13F34125" w14:textId="77777777" w:rsidR="00297781" w:rsidRDefault="00297781" w:rsidP="00FE5989">
            <w:pPr>
              <w:spacing w:before="60" w:after="60"/>
            </w:pPr>
            <w:r>
              <w:t>Byggherren avgjør og godkjenner nødvendige tiltak for å lukke avviket. Dersom endringer i risikovurdering, organisasjon, fremdriftsplan, arbeidsmetoder eller andre forhold med betydning for sikkerhet, helse og arbeidsmiljø oppstår, skal SHA-planen oppdateres uten ugrunnet opphold.</w:t>
            </w:r>
          </w:p>
        </w:tc>
      </w:tr>
      <w:tr w:rsidR="00297781" w14:paraId="0A0386F7" w14:textId="77777777" w:rsidTr="00FE5989">
        <w:trPr>
          <w:trHeight w:val="1191"/>
        </w:trPr>
        <w:tc>
          <w:tcPr>
            <w:tcW w:w="562" w:type="dxa"/>
          </w:tcPr>
          <w:p w14:paraId="65B4DB67" w14:textId="77777777" w:rsidR="00297781" w:rsidRPr="00C319E5" w:rsidRDefault="00297781" w:rsidP="00FE5989">
            <w:pPr>
              <w:spacing w:before="60" w:after="60"/>
              <w:rPr>
                <w:b/>
                <w:bCs/>
              </w:rPr>
            </w:pPr>
            <w:r w:rsidRPr="00C319E5">
              <w:rPr>
                <w:b/>
                <w:bCs/>
              </w:rPr>
              <w:t>4.</w:t>
            </w:r>
            <w:r w:rsidRPr="00C319E5">
              <w:rPr>
                <w:b/>
                <w:bCs/>
              </w:rPr>
              <w:tab/>
            </w:r>
          </w:p>
        </w:tc>
        <w:tc>
          <w:tcPr>
            <w:tcW w:w="8498" w:type="dxa"/>
          </w:tcPr>
          <w:p w14:paraId="6651F63A" w14:textId="77777777" w:rsidR="00297781" w:rsidRDefault="00297781" w:rsidP="00FE5989">
            <w:pPr>
              <w:spacing w:before="60" w:after="60"/>
            </w:pPr>
            <w:r w:rsidRPr="00C319E5">
              <w:rPr>
                <w:b/>
                <w:bCs/>
              </w:rPr>
              <w:t>Dokumentasjon av endringer</w:t>
            </w:r>
          </w:p>
          <w:p w14:paraId="715FF9EA" w14:textId="77777777" w:rsidR="00297781" w:rsidRDefault="00297781" w:rsidP="00FE5989">
            <w:pPr>
              <w:spacing w:before="60" w:after="60"/>
            </w:pPr>
            <w:r>
              <w:t>Alle endringer skal dokumenteres i en versjonskontroll med dato, beskrivelse av endringene, hvem som har utarbeidet og godkjent oppdateringen. Oppdateringene skal være tydelige og forståelige.</w:t>
            </w:r>
          </w:p>
        </w:tc>
      </w:tr>
      <w:tr w:rsidR="00297781" w14:paraId="6F8954AD" w14:textId="77777777" w:rsidTr="00FE5989">
        <w:trPr>
          <w:trHeight w:val="1180"/>
        </w:trPr>
        <w:tc>
          <w:tcPr>
            <w:tcW w:w="562" w:type="dxa"/>
          </w:tcPr>
          <w:p w14:paraId="445D5612" w14:textId="77777777" w:rsidR="00297781" w:rsidRPr="00C319E5" w:rsidRDefault="00297781" w:rsidP="00FE5989">
            <w:pPr>
              <w:spacing w:before="60" w:after="60"/>
              <w:rPr>
                <w:b/>
                <w:bCs/>
              </w:rPr>
            </w:pPr>
            <w:r w:rsidRPr="00C319E5">
              <w:rPr>
                <w:b/>
                <w:bCs/>
              </w:rPr>
              <w:t>5.</w:t>
            </w:r>
            <w:r w:rsidRPr="00C319E5">
              <w:rPr>
                <w:b/>
                <w:bCs/>
              </w:rPr>
              <w:tab/>
            </w:r>
          </w:p>
        </w:tc>
        <w:tc>
          <w:tcPr>
            <w:tcW w:w="8498" w:type="dxa"/>
          </w:tcPr>
          <w:p w14:paraId="4BBBCE0D" w14:textId="77777777" w:rsidR="00297781" w:rsidRDefault="00297781" w:rsidP="00FE5989">
            <w:pPr>
              <w:spacing w:before="60" w:after="60"/>
            </w:pPr>
            <w:r w:rsidRPr="00C319E5">
              <w:rPr>
                <w:b/>
                <w:bCs/>
              </w:rPr>
              <w:t>Informasjon og tilgjengelighet</w:t>
            </w:r>
          </w:p>
          <w:p w14:paraId="7EDC9692" w14:textId="77777777" w:rsidR="00297781" w:rsidRDefault="00297781" w:rsidP="00FE5989">
            <w:pPr>
              <w:spacing w:before="60" w:after="60"/>
            </w:pPr>
            <w:r>
              <w:t>Oppdatert SHA-plan skal gjøres kjent og tilgjengelig for alle arbeidsgivere og arbeidstakere på bygge- eller anleggsplassen. Informasjon om endringer skal gis før endret arbeid påbegynnes, og ved inngang av nye aktører eller når situasjonen endres.</w:t>
            </w:r>
          </w:p>
        </w:tc>
      </w:tr>
      <w:tr w:rsidR="00297781" w14:paraId="19D58497" w14:textId="77777777" w:rsidTr="00FE5989">
        <w:trPr>
          <w:trHeight w:val="1180"/>
        </w:trPr>
        <w:tc>
          <w:tcPr>
            <w:tcW w:w="562" w:type="dxa"/>
          </w:tcPr>
          <w:p w14:paraId="02825196" w14:textId="77777777" w:rsidR="00297781" w:rsidRPr="00C319E5" w:rsidRDefault="00297781" w:rsidP="00FE5989">
            <w:pPr>
              <w:spacing w:before="60" w:after="60"/>
              <w:rPr>
                <w:b/>
                <w:bCs/>
              </w:rPr>
            </w:pPr>
            <w:r w:rsidRPr="00C319E5">
              <w:rPr>
                <w:b/>
                <w:bCs/>
              </w:rPr>
              <w:t>6.</w:t>
            </w:r>
            <w:r w:rsidRPr="00C319E5">
              <w:rPr>
                <w:b/>
                <w:bCs/>
              </w:rPr>
              <w:tab/>
            </w:r>
          </w:p>
        </w:tc>
        <w:tc>
          <w:tcPr>
            <w:tcW w:w="8498" w:type="dxa"/>
          </w:tcPr>
          <w:p w14:paraId="5C8087C9" w14:textId="77777777" w:rsidR="00297781" w:rsidRDefault="00297781" w:rsidP="00FE5989">
            <w:pPr>
              <w:spacing w:before="60" w:after="60"/>
            </w:pPr>
            <w:r w:rsidRPr="00C319E5">
              <w:rPr>
                <w:b/>
                <w:bCs/>
              </w:rPr>
              <w:t>Oppbevaring av SHA-plan</w:t>
            </w:r>
          </w:p>
          <w:p w14:paraId="49E60EE0" w14:textId="77777777" w:rsidR="00297781" w:rsidRDefault="00297781" w:rsidP="00FE5989">
            <w:pPr>
              <w:spacing w:before="60" w:after="60"/>
            </w:pPr>
            <w:r>
              <w:t>Samtlige versjoner av SHA-planen, inkludert endringshistorikk, skal oppbevares i minst seks måneder etter ferdigstillelse av bygge- eller anleggsarbeidet, i tråd med kravene i byggherreforskriften.</w:t>
            </w:r>
          </w:p>
        </w:tc>
      </w:tr>
    </w:tbl>
    <w:p w14:paraId="7D02F1ED" w14:textId="77777777" w:rsidR="00F12CAE" w:rsidRDefault="00F12CAE" w:rsidP="00F12CAE"/>
    <w:bookmarkEnd w:id="38"/>
    <w:bookmarkEnd w:id="45"/>
    <w:p w14:paraId="24BF8D82" w14:textId="7E9F22DA" w:rsidR="00D55ADB" w:rsidRPr="00D55ADB" w:rsidRDefault="00E30B57" w:rsidP="00B64CF8">
      <w:pPr>
        <w:pStyle w:val="Overskrift1"/>
        <w:spacing w:before="240"/>
      </w:pPr>
      <w:r>
        <w:br w:type="page"/>
      </w:r>
      <w:bookmarkStart w:id="49" w:name="_Toc226542946"/>
      <w:r w:rsidR="004E7633" w:rsidRPr="004E7633">
        <w:lastRenderedPageBreak/>
        <w:t>Varslingsplan</w:t>
      </w:r>
      <w:bookmarkEnd w:id="49"/>
    </w:p>
    <w:p w14:paraId="63A478C9" w14:textId="76616BFF" w:rsidR="00D55ADB" w:rsidRPr="0046768C" w:rsidRDefault="00D55ADB" w:rsidP="00D55ADB">
      <w:pPr>
        <w:tabs>
          <w:tab w:val="left" w:pos="255"/>
          <w:tab w:val="center" w:pos="4536"/>
          <w:tab w:val="right" w:pos="9072"/>
        </w:tabs>
        <w:overflowPunct w:val="0"/>
        <w:autoSpaceDE w:val="0"/>
        <w:autoSpaceDN w:val="0"/>
        <w:adjustRightInd w:val="0"/>
        <w:spacing w:after="0" w:line="240" w:lineRule="auto"/>
        <w:textAlignment w:val="baseline"/>
        <w:rPr>
          <w:rFonts w:eastAsia="Times New Roman" w:cstheme="minorHAnsi"/>
          <w:sz w:val="24"/>
          <w:szCs w:val="21"/>
          <w:lang w:eastAsia="nb-NO"/>
        </w:rPr>
      </w:pPr>
      <w:r w:rsidRPr="0046768C">
        <w:rPr>
          <w:rFonts w:eastAsia="Times New Roman" w:cstheme="minorHAnsi"/>
          <w:sz w:val="24"/>
          <w:szCs w:val="21"/>
          <w:lang w:eastAsia="nb-NO"/>
        </w:rPr>
        <w:t xml:space="preserve">Prosjekt: </w:t>
      </w:r>
      <w:r w:rsidR="00AC0C92" w:rsidRPr="0046768C">
        <w:rPr>
          <w:rFonts w:eastAsia="Times New Roman" w:cstheme="minorHAnsi"/>
          <w:sz w:val="24"/>
          <w:szCs w:val="21"/>
          <w:lang w:eastAsia="nb-NO"/>
        </w:rPr>
        <w:t>725273</w:t>
      </w:r>
      <w:r w:rsidR="003C398D" w:rsidRPr="0046768C">
        <w:rPr>
          <w:rFonts w:eastAsia="Times New Roman" w:cstheme="minorHAnsi"/>
          <w:sz w:val="24"/>
          <w:szCs w:val="21"/>
          <w:lang w:eastAsia="nb-NO"/>
        </w:rPr>
        <w:t xml:space="preserve">4 Skjeggestadåsen </w:t>
      </w:r>
    </w:p>
    <w:p w14:paraId="0C7C2C47" w14:textId="7BEA40DD" w:rsidR="00D55ADB" w:rsidRPr="00B64CF8" w:rsidRDefault="00D55ADB" w:rsidP="00B64CF8">
      <w:pPr>
        <w:tabs>
          <w:tab w:val="left" w:pos="1950"/>
          <w:tab w:val="center" w:pos="4536"/>
        </w:tabs>
        <w:overflowPunct w:val="0"/>
        <w:autoSpaceDE w:val="0"/>
        <w:autoSpaceDN w:val="0"/>
        <w:adjustRightInd w:val="0"/>
        <w:spacing w:after="0" w:line="240" w:lineRule="auto"/>
        <w:textAlignment w:val="baseline"/>
        <w:rPr>
          <w:rFonts w:eastAsia="Times New Roman" w:cstheme="minorHAnsi"/>
          <w:sz w:val="24"/>
          <w:szCs w:val="21"/>
          <w:lang w:eastAsia="nb-NO"/>
        </w:rPr>
      </w:pPr>
      <w:r w:rsidRPr="0046768C">
        <w:rPr>
          <w:rFonts w:eastAsia="Times New Roman" w:cstheme="minorHAnsi"/>
          <w:sz w:val="24"/>
          <w:szCs w:val="21"/>
          <w:lang w:eastAsia="nb-NO"/>
        </w:rPr>
        <w:t xml:space="preserve">Adresse: </w:t>
      </w:r>
      <w:r w:rsidR="00D26A09" w:rsidRPr="0046768C">
        <w:rPr>
          <w:rFonts w:eastAsia="Times New Roman" w:cstheme="minorHAnsi"/>
          <w:sz w:val="24"/>
          <w:szCs w:val="21"/>
          <w:lang w:eastAsia="nb-NO"/>
        </w:rPr>
        <w:t>Skjeggestadåsen</w:t>
      </w:r>
      <w:r w:rsidR="0046768C" w:rsidRPr="0046768C">
        <w:rPr>
          <w:rFonts w:eastAsia="Times New Roman" w:cstheme="minorHAnsi"/>
          <w:sz w:val="24"/>
          <w:szCs w:val="21"/>
          <w:lang w:eastAsia="nb-NO"/>
        </w:rPr>
        <w:t>,</w:t>
      </w:r>
      <w:r w:rsidR="003160D1" w:rsidRPr="0046768C">
        <w:rPr>
          <w:rFonts w:eastAsia="Times New Roman" w:cstheme="minorHAnsi"/>
          <w:sz w:val="24"/>
          <w:szCs w:val="21"/>
          <w:lang w:eastAsia="nb-NO"/>
        </w:rPr>
        <w:t xml:space="preserve"> </w:t>
      </w:r>
      <w:r w:rsidR="0010586F" w:rsidRPr="0046768C">
        <w:rPr>
          <w:rFonts w:eastAsia="Times New Roman" w:cstheme="minorHAnsi"/>
          <w:sz w:val="24"/>
          <w:szCs w:val="21"/>
          <w:lang w:eastAsia="nb-NO"/>
        </w:rPr>
        <w:t>3178</w:t>
      </w:r>
      <w:r w:rsidR="004A2A4F" w:rsidRPr="0046768C">
        <w:rPr>
          <w:rFonts w:eastAsia="Times New Roman" w:cstheme="minorHAnsi"/>
          <w:sz w:val="24"/>
          <w:szCs w:val="21"/>
          <w:lang w:eastAsia="nb-NO"/>
        </w:rPr>
        <w:t xml:space="preserve"> </w:t>
      </w:r>
      <w:r w:rsidR="002F09EB" w:rsidRPr="0046768C">
        <w:rPr>
          <w:rFonts w:eastAsia="Times New Roman" w:cstheme="minorHAnsi"/>
          <w:sz w:val="24"/>
          <w:szCs w:val="21"/>
          <w:lang w:eastAsia="nb-NO"/>
        </w:rPr>
        <w:t>Revetal</w:t>
      </w:r>
    </w:p>
    <w:tbl>
      <w:tblPr>
        <w:tblpPr w:leftFromText="141" w:rightFromText="141" w:vertAnchor="page" w:horzAnchor="margin" w:tblpXSpec="right" w:tblpY="3365"/>
        <w:tblW w:w="0" w:type="auto"/>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shd w:val="clear" w:color="auto" w:fill="D6E3BC"/>
        <w:tblLook w:val="04A0" w:firstRow="1" w:lastRow="0" w:firstColumn="1" w:lastColumn="0" w:noHBand="0" w:noVBand="1"/>
      </w:tblPr>
      <w:tblGrid>
        <w:gridCol w:w="1565"/>
        <w:gridCol w:w="1104"/>
        <w:gridCol w:w="1063"/>
      </w:tblGrid>
      <w:tr w:rsidR="00D55ADB" w:rsidRPr="00D55ADB" w14:paraId="6A228C0A" w14:textId="77777777" w:rsidTr="007C37C4">
        <w:trPr>
          <w:trHeight w:val="330"/>
        </w:trPr>
        <w:tc>
          <w:tcPr>
            <w:tcW w:w="1565" w:type="dxa"/>
            <w:shd w:val="clear" w:color="auto" w:fill="FFFF00"/>
            <w:vAlign w:val="center"/>
          </w:tcPr>
          <w:p w14:paraId="12BB5059" w14:textId="77777777" w:rsidR="00D55ADB" w:rsidRPr="00D55ADB" w:rsidRDefault="00D55ADB" w:rsidP="00D55ADB">
            <w:pPr>
              <w:spacing w:after="0" w:line="240" w:lineRule="auto"/>
              <w:contextualSpacing/>
              <w:rPr>
                <w:rFonts w:ascii="Calibri" w:eastAsia="Calibri" w:hAnsi="Calibri" w:cs="Arial"/>
                <w:b/>
              </w:rPr>
            </w:pPr>
            <w:r w:rsidRPr="00D55ADB">
              <w:rPr>
                <w:rFonts w:ascii="Calibri" w:eastAsia="Calibri" w:hAnsi="Calibri" w:cs="Arial"/>
                <w:b/>
              </w:rPr>
              <w:t>Lege / Ambulanse</w:t>
            </w:r>
          </w:p>
        </w:tc>
        <w:tc>
          <w:tcPr>
            <w:tcW w:w="1104" w:type="dxa"/>
            <w:shd w:val="clear" w:color="auto" w:fill="FFFF00"/>
            <w:vAlign w:val="center"/>
          </w:tcPr>
          <w:p w14:paraId="370634C8" w14:textId="77777777" w:rsidR="00D55ADB" w:rsidRPr="00D55ADB" w:rsidRDefault="00D55ADB" w:rsidP="00D55ADB">
            <w:pPr>
              <w:spacing w:after="0" w:line="240" w:lineRule="auto"/>
              <w:contextualSpacing/>
              <w:jc w:val="center"/>
              <w:rPr>
                <w:rFonts w:ascii="Calibri" w:eastAsia="Calibri" w:hAnsi="Calibri" w:cs="Arial"/>
                <w:b/>
              </w:rPr>
            </w:pPr>
            <w:r w:rsidRPr="00D55ADB">
              <w:rPr>
                <w:rFonts w:ascii="Calibri" w:eastAsia="Calibri" w:hAnsi="Calibri" w:cs="Arial"/>
                <w:b/>
              </w:rPr>
              <w:t>113</w:t>
            </w:r>
          </w:p>
        </w:tc>
        <w:tc>
          <w:tcPr>
            <w:tcW w:w="1063" w:type="dxa"/>
            <w:shd w:val="clear" w:color="auto" w:fill="FFFF00"/>
            <w:vAlign w:val="center"/>
          </w:tcPr>
          <w:p w14:paraId="0423BD51" w14:textId="77777777" w:rsidR="00D55ADB" w:rsidRPr="00D55ADB" w:rsidRDefault="00D55ADB" w:rsidP="00D55ADB">
            <w:pPr>
              <w:spacing w:after="0" w:line="240" w:lineRule="auto"/>
              <w:contextualSpacing/>
              <w:rPr>
                <w:rFonts w:ascii="Calibri" w:eastAsia="Calibri" w:hAnsi="Calibri" w:cs="Arial"/>
                <w:b/>
                <w:sz w:val="19"/>
                <w:szCs w:val="19"/>
              </w:rPr>
            </w:pPr>
            <w:r w:rsidRPr="00D55ADB">
              <w:rPr>
                <w:rFonts w:ascii="Times New Roman" w:eastAsia="Times New Roman" w:hAnsi="Times New Roman" w:cs="Times New Roman"/>
                <w:noProof/>
                <w:sz w:val="24"/>
                <w:szCs w:val="20"/>
                <w:lang w:eastAsia="nb-NO"/>
              </w:rPr>
              <w:drawing>
                <wp:anchor distT="0" distB="0" distL="114300" distR="114300" simplePos="0" relativeHeight="251658278" behindDoc="0" locked="0" layoutInCell="1" allowOverlap="1" wp14:anchorId="1BA0A0AF" wp14:editId="7C411CA2">
                  <wp:simplePos x="0" y="0"/>
                  <wp:positionH relativeFrom="column">
                    <wp:posOffset>75565</wp:posOffset>
                  </wp:positionH>
                  <wp:positionV relativeFrom="paragraph">
                    <wp:posOffset>41910</wp:posOffset>
                  </wp:positionV>
                  <wp:extent cx="420370" cy="295275"/>
                  <wp:effectExtent l="0" t="0" r="0" b="0"/>
                  <wp:wrapNone/>
                  <wp:docPr id="268" name="Bilde 268" descr="Bilderesultat for sykebil tegn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Bilderesultat for sykebil tegninge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0370" cy="2952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55ADB" w:rsidRPr="00D55ADB" w14:paraId="721CF510" w14:textId="77777777" w:rsidTr="007C37C4">
        <w:trPr>
          <w:trHeight w:val="526"/>
        </w:trPr>
        <w:tc>
          <w:tcPr>
            <w:tcW w:w="1565" w:type="dxa"/>
            <w:shd w:val="clear" w:color="auto" w:fill="FFFF00"/>
            <w:vAlign w:val="center"/>
          </w:tcPr>
          <w:p w14:paraId="4A633DA4" w14:textId="77777777" w:rsidR="00D55ADB" w:rsidRPr="00D55ADB" w:rsidRDefault="00D55ADB" w:rsidP="00D55ADB">
            <w:pPr>
              <w:spacing w:after="0" w:line="240" w:lineRule="auto"/>
              <w:contextualSpacing/>
              <w:rPr>
                <w:rFonts w:ascii="Calibri" w:eastAsia="Calibri" w:hAnsi="Calibri" w:cs="Arial"/>
                <w:b/>
              </w:rPr>
            </w:pPr>
            <w:r w:rsidRPr="00D55ADB">
              <w:rPr>
                <w:rFonts w:ascii="Calibri" w:eastAsia="Calibri" w:hAnsi="Calibri" w:cs="Arial"/>
                <w:b/>
              </w:rPr>
              <w:t>Politi</w:t>
            </w:r>
          </w:p>
        </w:tc>
        <w:tc>
          <w:tcPr>
            <w:tcW w:w="1104" w:type="dxa"/>
            <w:shd w:val="clear" w:color="auto" w:fill="FFFF00"/>
            <w:vAlign w:val="center"/>
          </w:tcPr>
          <w:p w14:paraId="5C408688" w14:textId="77777777" w:rsidR="00D55ADB" w:rsidRPr="00D55ADB" w:rsidRDefault="00D55ADB" w:rsidP="00D55ADB">
            <w:pPr>
              <w:spacing w:after="0" w:line="240" w:lineRule="auto"/>
              <w:contextualSpacing/>
              <w:jc w:val="center"/>
              <w:rPr>
                <w:rFonts w:ascii="Calibri" w:eastAsia="Calibri" w:hAnsi="Calibri" w:cs="Arial"/>
                <w:b/>
              </w:rPr>
            </w:pPr>
            <w:r w:rsidRPr="00D55ADB">
              <w:rPr>
                <w:rFonts w:ascii="Calibri" w:eastAsia="Calibri" w:hAnsi="Calibri" w:cs="Arial"/>
                <w:b/>
              </w:rPr>
              <w:t>112</w:t>
            </w:r>
          </w:p>
        </w:tc>
        <w:tc>
          <w:tcPr>
            <w:tcW w:w="1063" w:type="dxa"/>
            <w:shd w:val="clear" w:color="auto" w:fill="FFFF00"/>
            <w:vAlign w:val="center"/>
          </w:tcPr>
          <w:p w14:paraId="3275F3F6" w14:textId="77777777" w:rsidR="00D55ADB" w:rsidRPr="00D55ADB" w:rsidRDefault="00D55ADB" w:rsidP="00D55ADB">
            <w:pPr>
              <w:spacing w:after="0" w:line="240" w:lineRule="auto"/>
              <w:contextualSpacing/>
              <w:rPr>
                <w:rFonts w:ascii="Calibri" w:eastAsia="Calibri" w:hAnsi="Calibri" w:cs="Times New Roman"/>
                <w:noProof/>
                <w:sz w:val="19"/>
                <w:szCs w:val="19"/>
                <w:lang w:eastAsia="nb-NO"/>
              </w:rPr>
            </w:pPr>
            <w:r w:rsidRPr="00D55ADB">
              <w:rPr>
                <w:rFonts w:ascii="Times New Roman" w:eastAsia="Times New Roman" w:hAnsi="Times New Roman" w:cs="Times New Roman"/>
                <w:noProof/>
                <w:sz w:val="24"/>
                <w:szCs w:val="20"/>
                <w:lang w:eastAsia="nb-NO"/>
              </w:rPr>
              <w:drawing>
                <wp:anchor distT="0" distB="0" distL="114300" distR="114300" simplePos="0" relativeHeight="251658279" behindDoc="0" locked="0" layoutInCell="1" allowOverlap="1" wp14:anchorId="68F4627E" wp14:editId="02736E7E">
                  <wp:simplePos x="0" y="0"/>
                  <wp:positionH relativeFrom="column">
                    <wp:posOffset>74295</wp:posOffset>
                  </wp:positionH>
                  <wp:positionV relativeFrom="paragraph">
                    <wp:posOffset>45720</wp:posOffset>
                  </wp:positionV>
                  <wp:extent cx="429895" cy="242570"/>
                  <wp:effectExtent l="0" t="0" r="0" b="0"/>
                  <wp:wrapNone/>
                  <wp:docPr id="269" name="Bilde 269" descr="Bilderesultat for politibil tegn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0" descr="Bilderesultat for politibil tegning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895" cy="2425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55ADB" w:rsidRPr="00D55ADB" w14:paraId="0932153B" w14:textId="77777777" w:rsidTr="007C37C4">
        <w:trPr>
          <w:trHeight w:val="330"/>
        </w:trPr>
        <w:tc>
          <w:tcPr>
            <w:tcW w:w="1565" w:type="dxa"/>
            <w:shd w:val="clear" w:color="auto" w:fill="FFFF00"/>
            <w:vAlign w:val="center"/>
          </w:tcPr>
          <w:p w14:paraId="5BF258B4" w14:textId="77777777" w:rsidR="00D55ADB" w:rsidRPr="00D55ADB" w:rsidRDefault="00D55ADB" w:rsidP="00D55ADB">
            <w:pPr>
              <w:spacing w:after="0" w:line="240" w:lineRule="auto"/>
              <w:contextualSpacing/>
              <w:rPr>
                <w:rFonts w:ascii="Calibri" w:eastAsia="Calibri" w:hAnsi="Calibri" w:cs="Arial"/>
                <w:b/>
              </w:rPr>
            </w:pPr>
            <w:r w:rsidRPr="00D55ADB">
              <w:rPr>
                <w:rFonts w:ascii="Calibri" w:eastAsia="Calibri" w:hAnsi="Calibri" w:cs="Arial"/>
                <w:b/>
              </w:rPr>
              <w:t>Brann/</w:t>
            </w:r>
          </w:p>
          <w:p w14:paraId="7B41CED3" w14:textId="77777777" w:rsidR="00D55ADB" w:rsidRPr="00D55ADB" w:rsidRDefault="00D55ADB" w:rsidP="00D55ADB">
            <w:pPr>
              <w:spacing w:after="0" w:line="240" w:lineRule="auto"/>
              <w:contextualSpacing/>
              <w:rPr>
                <w:rFonts w:ascii="Calibri" w:eastAsia="Calibri" w:hAnsi="Calibri" w:cs="Arial"/>
                <w:b/>
              </w:rPr>
            </w:pPr>
            <w:r w:rsidRPr="00D55ADB">
              <w:rPr>
                <w:rFonts w:ascii="Calibri" w:eastAsia="Calibri" w:hAnsi="Calibri" w:cs="Arial"/>
                <w:b/>
              </w:rPr>
              <w:t>forurensing</w:t>
            </w:r>
          </w:p>
        </w:tc>
        <w:tc>
          <w:tcPr>
            <w:tcW w:w="1104" w:type="dxa"/>
            <w:shd w:val="clear" w:color="auto" w:fill="FFFF00"/>
            <w:vAlign w:val="center"/>
          </w:tcPr>
          <w:p w14:paraId="26A861E6" w14:textId="77777777" w:rsidR="00D55ADB" w:rsidRPr="00D55ADB" w:rsidRDefault="00D55ADB" w:rsidP="00D55ADB">
            <w:pPr>
              <w:spacing w:after="0" w:line="240" w:lineRule="auto"/>
              <w:contextualSpacing/>
              <w:jc w:val="center"/>
              <w:rPr>
                <w:rFonts w:ascii="Calibri" w:eastAsia="Calibri" w:hAnsi="Calibri" w:cs="Arial"/>
                <w:b/>
              </w:rPr>
            </w:pPr>
            <w:r w:rsidRPr="00D55ADB">
              <w:rPr>
                <w:rFonts w:ascii="Calibri" w:eastAsia="Calibri" w:hAnsi="Calibri" w:cs="Arial"/>
                <w:b/>
              </w:rPr>
              <w:t>110</w:t>
            </w:r>
          </w:p>
        </w:tc>
        <w:tc>
          <w:tcPr>
            <w:tcW w:w="1063" w:type="dxa"/>
            <w:shd w:val="clear" w:color="auto" w:fill="FFFF00"/>
            <w:vAlign w:val="center"/>
          </w:tcPr>
          <w:p w14:paraId="24C0881A" w14:textId="77777777" w:rsidR="00D55ADB" w:rsidRPr="00D55ADB" w:rsidRDefault="00D55ADB" w:rsidP="00D55ADB">
            <w:pPr>
              <w:spacing w:after="0" w:line="240" w:lineRule="auto"/>
              <w:contextualSpacing/>
              <w:rPr>
                <w:rFonts w:ascii="Calibri" w:eastAsia="Calibri" w:hAnsi="Calibri" w:cs="Arial"/>
                <w:b/>
                <w:sz w:val="31"/>
                <w:szCs w:val="31"/>
              </w:rPr>
            </w:pPr>
            <w:r w:rsidRPr="00D55ADB">
              <w:rPr>
                <w:rFonts w:ascii="Times New Roman" w:eastAsia="Times New Roman" w:hAnsi="Times New Roman" w:cs="Times New Roman"/>
                <w:noProof/>
                <w:sz w:val="24"/>
                <w:szCs w:val="20"/>
                <w:lang w:eastAsia="nb-NO"/>
              </w:rPr>
              <w:drawing>
                <wp:anchor distT="0" distB="0" distL="114300" distR="114300" simplePos="0" relativeHeight="251658280" behindDoc="0" locked="0" layoutInCell="1" allowOverlap="1" wp14:anchorId="21628EC6" wp14:editId="5D0C01D8">
                  <wp:simplePos x="0" y="0"/>
                  <wp:positionH relativeFrom="column">
                    <wp:posOffset>75565</wp:posOffset>
                  </wp:positionH>
                  <wp:positionV relativeFrom="paragraph">
                    <wp:posOffset>13335</wp:posOffset>
                  </wp:positionV>
                  <wp:extent cx="428625" cy="303530"/>
                  <wp:effectExtent l="0" t="0" r="0" b="0"/>
                  <wp:wrapNone/>
                  <wp:docPr id="270" name="Bilde 270" descr="Bilderesultat for brannbil tegn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1" descr="Bilderesultat for brannbil tegninge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625" cy="3035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1652C5B" w14:textId="77777777" w:rsidR="00D55ADB" w:rsidRPr="00D55ADB" w:rsidRDefault="00D55ADB"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47" behindDoc="0" locked="0" layoutInCell="1" allowOverlap="1" wp14:anchorId="30AFA9FD" wp14:editId="00B17485">
                <wp:simplePos x="0" y="0"/>
                <wp:positionH relativeFrom="column">
                  <wp:posOffset>817534</wp:posOffset>
                </wp:positionH>
                <wp:positionV relativeFrom="paragraph">
                  <wp:posOffset>135717</wp:posOffset>
                </wp:positionV>
                <wp:extent cx="1505585" cy="1191491"/>
                <wp:effectExtent l="0" t="0" r="18415" b="27940"/>
                <wp:wrapNone/>
                <wp:docPr id="39" name="Prosess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5585" cy="1191491"/>
                        </a:xfrm>
                        <a:prstGeom prst="flowChartProcess">
                          <a:avLst/>
                        </a:prstGeom>
                        <a:solidFill>
                          <a:srgbClr val="FFFFFF"/>
                        </a:solidFill>
                        <a:ln w="9525">
                          <a:solidFill>
                            <a:srgbClr val="000000"/>
                          </a:solidFill>
                          <a:miter lim="800000"/>
                          <a:headEnd/>
                          <a:tailEnd/>
                        </a:ln>
                      </wps:spPr>
                      <wps:txbx>
                        <w:txbxContent>
                          <w:p w14:paraId="664BA0C8" w14:textId="4D6BEE55" w:rsidR="00B64CF8" w:rsidRDefault="00D55ADB" w:rsidP="00B64CF8">
                            <w:pPr>
                              <w:spacing w:after="360"/>
                              <w:rPr>
                                <w:b/>
                                <w:sz w:val="20"/>
                              </w:rPr>
                            </w:pPr>
                            <w:r>
                              <w:rPr>
                                <w:b/>
                                <w:sz w:val="20"/>
                              </w:rPr>
                              <w:t>Først på stedet:</w:t>
                            </w:r>
                          </w:p>
                          <w:p w14:paraId="680B4AFB" w14:textId="77777777" w:rsidR="00D55ADB" w:rsidRPr="009A49A2" w:rsidRDefault="00D55ADB" w:rsidP="00B64CF8">
                            <w:pPr>
                              <w:spacing w:after="120"/>
                              <w:rPr>
                                <w:b/>
                                <w:sz w:val="20"/>
                              </w:rPr>
                            </w:pPr>
                            <w:r w:rsidRPr="009A49A2">
                              <w:rPr>
                                <w:b/>
                                <w:sz w:val="20"/>
                              </w:rPr>
                              <w:t>1. Varsle/gi førstehjelp</w:t>
                            </w:r>
                          </w:p>
                          <w:p w14:paraId="144865FD" w14:textId="77777777" w:rsidR="00D55ADB" w:rsidRPr="009A49A2" w:rsidRDefault="00D55ADB" w:rsidP="00B64CF8">
                            <w:pPr>
                              <w:spacing w:after="120"/>
                              <w:rPr>
                                <w:b/>
                                <w:sz w:val="20"/>
                              </w:rPr>
                            </w:pPr>
                            <w:r w:rsidRPr="009A49A2">
                              <w:rPr>
                                <w:b/>
                                <w:sz w:val="20"/>
                              </w:rPr>
                              <w:t>2. Sikre skadestedet</w:t>
                            </w:r>
                          </w:p>
                          <w:p w14:paraId="387D567B" w14:textId="77777777" w:rsidR="00D55ADB" w:rsidRPr="009A49A2" w:rsidRDefault="00D55ADB" w:rsidP="00D55ADB">
                            <w:pPr>
                              <w:rPr>
                                <w:b/>
                                <w:sz w:val="20"/>
                              </w:rPr>
                            </w:pPr>
                            <w:r w:rsidRPr="009A49A2">
                              <w:rPr>
                                <w:b/>
                                <w:sz w:val="20"/>
                              </w:rPr>
                              <w:t>3. Begrens omfanget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AFA9FD" id="_x0000_t109" coordsize="21600,21600" o:spt="109" path="m,l,21600r21600,l21600,xe">
                <v:stroke joinstyle="miter"/>
                <v:path gradientshapeok="t" o:connecttype="rect"/>
              </v:shapetype>
              <v:shape id="Prosess 39" o:spid="_x0000_s1026" type="#_x0000_t109" style="position:absolute;margin-left:64.35pt;margin-top:10.7pt;width:118.55pt;height:93.8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">
                <v:textbox>
                  <w:txbxContent>
                    <w:p w14:paraId="664BA0C8" w14:textId="4D6BEE55" w:rsidR="00B64CF8" w:rsidRDefault="00D55ADB" w:rsidP="00B64CF8">
                      <w:pPr>
                        <w:spacing w:after="360"/>
                        <w:rPr>
                          <w:b/>
                          <w:sz w:val="20"/>
                        </w:rPr>
                      </w:pPr>
                      <w:r>
                        <w:rPr>
                          <w:b/>
                          <w:sz w:val="20"/>
                        </w:rPr>
                        <w:t>Først på stedet:</w:t>
                      </w:r>
                    </w:p>
                    <w:p w14:paraId="680B4AFB" w14:textId="77777777" w:rsidR="00D55ADB" w:rsidRPr="009A49A2" w:rsidRDefault="00D55ADB" w:rsidP="00B64CF8">
                      <w:pPr>
                        <w:spacing w:after="120"/>
                        <w:rPr>
                          <w:b/>
                          <w:sz w:val="20"/>
                        </w:rPr>
                      </w:pPr>
                      <w:r w:rsidRPr="009A49A2">
                        <w:rPr>
                          <w:b/>
                          <w:sz w:val="20"/>
                        </w:rPr>
                        <w:t>1. Varsle/gi førstehjelp</w:t>
                      </w:r>
                    </w:p>
                    <w:p w14:paraId="144865FD" w14:textId="77777777" w:rsidR="00D55ADB" w:rsidRPr="009A49A2" w:rsidRDefault="00D55ADB" w:rsidP="00B64CF8">
                      <w:pPr>
                        <w:spacing w:after="120"/>
                        <w:rPr>
                          <w:b/>
                          <w:sz w:val="20"/>
                        </w:rPr>
                      </w:pPr>
                      <w:r w:rsidRPr="009A49A2">
                        <w:rPr>
                          <w:b/>
                          <w:sz w:val="20"/>
                        </w:rPr>
                        <w:t>2. Sikre skadestedet</w:t>
                      </w:r>
                    </w:p>
                    <w:p w14:paraId="387D567B" w14:textId="77777777" w:rsidR="00D55ADB" w:rsidRPr="009A49A2" w:rsidRDefault="00D55ADB" w:rsidP="00D55ADB">
                      <w:pPr>
                        <w:rPr>
                          <w:b/>
                          <w:sz w:val="20"/>
                        </w:rPr>
                      </w:pPr>
                      <w:r w:rsidRPr="009A49A2">
                        <w:rPr>
                          <w:b/>
                          <w:sz w:val="20"/>
                        </w:rPr>
                        <w:t>3. Begrens omfanget</w:t>
                      </w:r>
                    </w:p>
                  </w:txbxContent>
                </v:textbox>
              </v:shape>
            </w:pict>
          </mc:Fallback>
        </mc:AlternateContent>
      </w:r>
    </w:p>
    <w:p w14:paraId="01639A8B" w14:textId="68B17A6C" w:rsidR="00D55ADB" w:rsidRPr="00D55ADB" w:rsidRDefault="00D55ADB" w:rsidP="00D55ADB">
      <w:pPr>
        <w:rPr>
          <w:rFonts w:ascii="Calibri" w:eastAsia="Calibri" w:hAnsi="Calibri" w:cs="Times New Roman"/>
          <w:sz w:val="21"/>
          <w:szCs w:val="21"/>
        </w:rPr>
      </w:pPr>
    </w:p>
    <w:p w14:paraId="652C8728" w14:textId="77777777" w:rsidR="00D55ADB" w:rsidRPr="00D55ADB" w:rsidRDefault="00D55ADB"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48" behindDoc="0" locked="0" layoutInCell="1" allowOverlap="1" wp14:anchorId="05C744BA" wp14:editId="53BF306C">
                <wp:simplePos x="0" y="0"/>
                <wp:positionH relativeFrom="column">
                  <wp:posOffset>2320290</wp:posOffset>
                </wp:positionH>
                <wp:positionV relativeFrom="paragraph">
                  <wp:posOffset>19050</wp:posOffset>
                </wp:positionV>
                <wp:extent cx="1025236" cy="0"/>
                <wp:effectExtent l="0" t="76200" r="22860" b="95250"/>
                <wp:wrapNone/>
                <wp:docPr id="38" name="Rett pilkobling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5236"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E27F32" id="Rett pilkobling 38" o:spid="_x0000_s1026" type="#_x0000_t32" style="position:absolute;margin-left:182.7pt;margin-top:1.5pt;width:80.75pt;height:0;z-index:251658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" strokecolor="red" strokeweight="1.5pt">
                <v:stroke endarrow="block"/>
              </v:shape>
            </w:pict>
          </mc:Fallback>
        </mc:AlternateContent>
      </w:r>
    </w:p>
    <w:p w14:paraId="784A005E" w14:textId="77777777" w:rsidR="00D55ADB" w:rsidRPr="00D55ADB" w:rsidRDefault="00D55ADB" w:rsidP="00D55ADB">
      <w:pPr>
        <w:rPr>
          <w:rFonts w:ascii="Calibri" w:eastAsia="Calibri" w:hAnsi="Calibri" w:cs="Times New Roman"/>
          <w:sz w:val="21"/>
          <w:szCs w:val="21"/>
        </w:rPr>
      </w:pPr>
    </w:p>
    <w:p w14:paraId="49FCFE99" w14:textId="46958498" w:rsidR="00D55ADB" w:rsidRPr="00D55ADB" w:rsidRDefault="0046768C"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8" behindDoc="0" locked="0" layoutInCell="1" allowOverlap="1" wp14:anchorId="4EB2F797" wp14:editId="57447EDD">
                <wp:simplePos x="0" y="0"/>
                <wp:positionH relativeFrom="column">
                  <wp:posOffset>-387812</wp:posOffset>
                </wp:positionH>
                <wp:positionV relativeFrom="paragraph">
                  <wp:posOffset>271435</wp:posOffset>
                </wp:positionV>
                <wp:extent cx="814070" cy="1026448"/>
                <wp:effectExtent l="0" t="0" r="24130" b="21590"/>
                <wp:wrapNone/>
                <wp:docPr id="36" name="Prosess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070" cy="1026448"/>
                        </a:xfrm>
                        <a:prstGeom prst="flowChartProcess">
                          <a:avLst/>
                        </a:prstGeom>
                        <a:solidFill>
                          <a:srgbClr val="FFFFFF"/>
                        </a:solidFill>
                        <a:ln w="9525">
                          <a:solidFill>
                            <a:srgbClr val="000000"/>
                          </a:solidFill>
                          <a:prstDash val="sysDot"/>
                          <a:miter lim="800000"/>
                          <a:headEnd/>
                          <a:tailEnd/>
                        </a:ln>
                      </wps:spPr>
                      <wps:txbx>
                        <w:txbxContent>
                          <w:p w14:paraId="23A7DBCC" w14:textId="641581C8" w:rsidR="00D55ADB" w:rsidRPr="009A49A2" w:rsidRDefault="00D55ADB" w:rsidP="00D55ADB">
                            <w:pPr>
                              <w:rPr>
                                <w:b/>
                                <w:sz w:val="15"/>
                                <w:szCs w:val="15"/>
                              </w:rPr>
                            </w:pPr>
                            <w:r w:rsidRPr="009A49A2">
                              <w:rPr>
                                <w:b/>
                                <w:sz w:val="15"/>
                                <w:szCs w:val="15"/>
                              </w:rPr>
                              <w:t xml:space="preserve">Forsikre seg om at pårørende vil bli varslet (av f.eks. den skadede selv, sykehus, politi, etc.)                                                                                                                                                                                                                                                                                                                                                                                          </w:t>
                            </w:r>
                          </w:p>
                          <w:p w14:paraId="79A7F16E" w14:textId="77777777" w:rsidR="00D55ADB" w:rsidRPr="00695BA0" w:rsidRDefault="00D55ADB" w:rsidP="00D55ADB">
                            <w:pPr>
                              <w:rPr>
                                <w:sz w:val="21"/>
                                <w:szCs w:val="21"/>
                              </w:rPr>
                            </w:pPr>
                          </w:p>
                          <w:p w14:paraId="3AE5FE60" w14:textId="77777777" w:rsidR="00D55ADB" w:rsidRPr="00695BA0" w:rsidRDefault="00D55ADB" w:rsidP="00D55ADB">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B2F797" id="Prosess 36" o:spid="_x0000_s1027" type="#_x0000_t109" style="position:absolute;margin-left:-30.55pt;margin-top:21.35pt;width:64.1pt;height:80.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">
                <v:stroke dashstyle="1 1"/>
                <v:textbox>
                  <w:txbxContent>
                    <w:p w14:paraId="23A7DBCC" w14:textId="641581C8" w:rsidR="00D55ADB" w:rsidRPr="009A49A2" w:rsidRDefault="00D55ADB" w:rsidP="00D55ADB">
                      <w:pPr>
                        <w:rPr>
                          <w:b/>
                          <w:sz w:val="15"/>
                          <w:szCs w:val="15"/>
                        </w:rPr>
                      </w:pPr>
                      <w:r w:rsidRPr="009A49A2">
                        <w:rPr>
                          <w:b/>
                          <w:sz w:val="15"/>
                          <w:szCs w:val="15"/>
                        </w:rPr>
                        <w:t xml:space="preserve">Forsikre seg om at pårørende vil bli varslet (av f.eks. den skadede selv, sykehus, politi, etc.)                                                                                                                                                                                                                                                                                                                                                                                          </w:t>
                      </w:r>
                    </w:p>
                    <w:p w14:paraId="79A7F16E" w14:textId="77777777" w:rsidR="00D55ADB" w:rsidRPr="00695BA0" w:rsidRDefault="00D55ADB" w:rsidP="00D55ADB">
                      <w:pPr>
                        <w:rPr>
                          <w:sz w:val="21"/>
                          <w:szCs w:val="21"/>
                        </w:rPr>
                      </w:pPr>
                    </w:p>
                    <w:p w14:paraId="3AE5FE60" w14:textId="77777777" w:rsidR="00D55ADB" w:rsidRPr="00695BA0" w:rsidRDefault="00D55ADB" w:rsidP="00D55ADB">
                      <w:pPr>
                        <w:rPr>
                          <w:sz w:val="12"/>
                          <w:szCs w:val="12"/>
                        </w:rPr>
                      </w:pPr>
                    </w:p>
                  </w:txbxContent>
                </v:textbox>
              </v:shape>
            </w:pict>
          </mc:Fallback>
        </mc:AlternateContent>
      </w:r>
      <w:r w:rsidR="00D55ADB"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53" behindDoc="0" locked="0" layoutInCell="1" allowOverlap="1" wp14:anchorId="63882F09" wp14:editId="0B7729D9">
                <wp:simplePos x="0" y="0"/>
                <wp:positionH relativeFrom="column">
                  <wp:posOffset>3691255</wp:posOffset>
                </wp:positionH>
                <wp:positionV relativeFrom="paragraph">
                  <wp:posOffset>296545</wp:posOffset>
                </wp:positionV>
                <wp:extent cx="1924050" cy="323215"/>
                <wp:effectExtent l="0" t="0" r="0" b="635"/>
                <wp:wrapNone/>
                <wp:docPr id="37" name="Prosess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23215"/>
                        </a:xfrm>
                        <a:prstGeom prst="flowChartProcess">
                          <a:avLst/>
                        </a:prstGeom>
                        <a:solidFill>
                          <a:srgbClr val="FFFFFF"/>
                        </a:solidFill>
                        <a:ln w="9525">
                          <a:solidFill>
                            <a:srgbClr val="000000"/>
                          </a:solidFill>
                          <a:miter lim="800000"/>
                          <a:headEnd/>
                          <a:tailEnd/>
                        </a:ln>
                      </wps:spPr>
                      <wps:txbx>
                        <w:txbxContent>
                          <w:p w14:paraId="3B6B6FAC" w14:textId="77777777" w:rsidR="00D55ADB" w:rsidRPr="009A49A2" w:rsidRDefault="00D55ADB" w:rsidP="00D55ADB">
                            <w:pPr>
                              <w:rPr>
                                <w:b/>
                                <w:sz w:val="21"/>
                                <w:szCs w:val="21"/>
                              </w:rPr>
                            </w:pPr>
                            <w:r w:rsidRPr="009A49A2">
                              <w:rPr>
                                <w:b/>
                                <w:sz w:val="21"/>
                                <w:szCs w:val="21"/>
                              </w:rPr>
                              <w:t>Arbeidstilsynet 815 48 222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82F09" id="Prosess 37" o:spid="_x0000_s1028" type="#_x0000_t109" style="position:absolute;margin-left:290.65pt;margin-top:23.35pt;width:151.5pt;height:25.4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">
                <v:textbox>
                  <w:txbxContent>
                    <w:p w14:paraId="3B6B6FAC" w14:textId="77777777" w:rsidR="00D55ADB" w:rsidRPr="009A49A2" w:rsidRDefault="00D55ADB" w:rsidP="00D55ADB">
                      <w:pPr>
                        <w:rPr>
                          <w:b/>
                          <w:sz w:val="21"/>
                          <w:szCs w:val="21"/>
                        </w:rPr>
                      </w:pPr>
                      <w:r w:rsidRPr="009A49A2">
                        <w:rPr>
                          <w:b/>
                          <w:sz w:val="21"/>
                          <w:szCs w:val="21"/>
                        </w:rPr>
                        <w:t>Arbeidstilsynet 815 48 222</w:t>
                      </w:r>
                    </w:p>
                  </w:txbxContent>
                </v:textbox>
              </v:shape>
            </w:pict>
          </mc:Fallback>
        </mc:AlternateContent>
      </w:r>
      <w:r w:rsidR="00D55ADB"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49" behindDoc="0" locked="0" layoutInCell="1" allowOverlap="1" wp14:anchorId="7013F32D" wp14:editId="4865015B">
                <wp:simplePos x="0" y="0"/>
                <wp:positionH relativeFrom="column">
                  <wp:posOffset>1544320</wp:posOffset>
                </wp:positionH>
                <wp:positionV relativeFrom="paragraph">
                  <wp:posOffset>73660</wp:posOffset>
                </wp:positionV>
                <wp:extent cx="635" cy="418465"/>
                <wp:effectExtent l="76200" t="0" r="56515" b="38735"/>
                <wp:wrapNone/>
                <wp:docPr id="35" name="Rett pilkobling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1846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AA0C04" id="Rett pilkobling 35" o:spid="_x0000_s1026" type="#_x0000_t32" style="position:absolute;margin-left:121.6pt;margin-top:5.8pt;width:.05pt;height:32.95pt;z-index:2516746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" strokecolor="red" strokeweight="1.5pt">
                <v:stroke endarrow="block"/>
              </v:shape>
            </w:pict>
          </mc:Fallback>
        </mc:AlternateContent>
      </w:r>
    </w:p>
    <w:p w14:paraId="09C01584" w14:textId="77777777" w:rsidR="00D55ADB" w:rsidRPr="00D55ADB" w:rsidRDefault="00D55ADB"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50" behindDoc="0" locked="0" layoutInCell="1" allowOverlap="1" wp14:anchorId="65F1CB36" wp14:editId="7936F537">
                <wp:simplePos x="0" y="0"/>
                <wp:positionH relativeFrom="column">
                  <wp:posOffset>886806</wp:posOffset>
                </wp:positionH>
                <wp:positionV relativeFrom="paragraph">
                  <wp:posOffset>178781</wp:posOffset>
                </wp:positionV>
                <wp:extent cx="1814195" cy="811473"/>
                <wp:effectExtent l="0" t="0" r="14605" b="27305"/>
                <wp:wrapNone/>
                <wp:docPr id="34" name="Prosess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811473"/>
                        </a:xfrm>
                        <a:prstGeom prst="flowChartProcess">
                          <a:avLst/>
                        </a:prstGeom>
                        <a:solidFill>
                          <a:srgbClr val="FFFFFF"/>
                        </a:solidFill>
                        <a:ln w="9525">
                          <a:solidFill>
                            <a:srgbClr val="000000"/>
                          </a:solidFill>
                          <a:miter lim="800000"/>
                          <a:headEnd/>
                          <a:tailEnd/>
                        </a:ln>
                      </wps:spPr>
                      <wps:txbx>
                        <w:txbxContent>
                          <w:p w14:paraId="245C74A1" w14:textId="77777777" w:rsidR="00D55ADB" w:rsidRPr="009A49A2" w:rsidRDefault="00D55ADB" w:rsidP="00D55ADB">
                            <w:pPr>
                              <w:rPr>
                                <w:b/>
                                <w:sz w:val="21"/>
                                <w:szCs w:val="21"/>
                              </w:rPr>
                            </w:pPr>
                            <w:r w:rsidRPr="00B64CF8">
                              <w:rPr>
                                <w:b/>
                                <w:sz w:val="21"/>
                                <w:szCs w:val="21"/>
                                <w:u w:val="single"/>
                              </w:rPr>
                              <w:t>Hovedbedrift</w:t>
                            </w:r>
                          </w:p>
                          <w:p w14:paraId="09F31078" w14:textId="77777777" w:rsidR="00D55ADB" w:rsidRPr="009A49A2" w:rsidRDefault="00D55ADB" w:rsidP="00B64CF8">
                            <w:pPr>
                              <w:spacing w:after="0"/>
                              <w:rPr>
                                <w:b/>
                                <w:sz w:val="21"/>
                                <w:szCs w:val="21"/>
                              </w:rPr>
                            </w:pPr>
                            <w:r w:rsidRPr="009A49A2">
                              <w:rPr>
                                <w:b/>
                                <w:sz w:val="21"/>
                                <w:szCs w:val="21"/>
                              </w:rPr>
                              <w:t xml:space="preserve">Navn: </w:t>
                            </w:r>
                          </w:p>
                          <w:p w14:paraId="4CCB861D" w14:textId="77777777" w:rsidR="00D55ADB" w:rsidRPr="009A49A2" w:rsidRDefault="00D55ADB" w:rsidP="00D55ADB">
                            <w:pPr>
                              <w:rPr>
                                <w:b/>
                                <w:sz w:val="21"/>
                                <w:szCs w:val="21"/>
                              </w:rPr>
                            </w:pPr>
                            <w:r w:rsidRPr="009A49A2">
                              <w:rPr>
                                <w:b/>
                                <w:sz w:val="21"/>
                                <w:szCs w:val="21"/>
                              </w:rPr>
                              <w:t>Tlf.:</w:t>
                            </w:r>
                            <w:r w:rsidRPr="009A49A2">
                              <w:rPr>
                                <w:rFonts w:ascii="Arial" w:hAnsi="Arial" w:cs="Arial"/>
                                <w:b/>
                                <w:noProof/>
                                <w:sz w:val="31"/>
                                <w:szCs w:val="31"/>
                              </w:rPr>
                              <w:t xml:space="preserve"> </w:t>
                            </w:r>
                          </w:p>
                          <w:p w14:paraId="36E4DB0E" w14:textId="77777777" w:rsidR="00D55ADB" w:rsidRPr="00695BA0" w:rsidRDefault="00D55ADB" w:rsidP="00D55ADB">
                            <w:pPr>
                              <w:rPr>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1CB36" id="Prosess 34" o:spid="_x0000_s1029" type="#_x0000_t109" style="position:absolute;margin-left:69.85pt;margin-top:14.1pt;width:142.85pt;height:63.9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">
                <v:textbox>
                  <w:txbxContent>
                    <w:p w14:paraId="245C74A1" w14:textId="77777777" w:rsidR="00D55ADB" w:rsidRPr="009A49A2" w:rsidRDefault="00D55ADB" w:rsidP="00D55ADB">
                      <w:pPr>
                        <w:rPr>
                          <w:b/>
                          <w:sz w:val="21"/>
                          <w:szCs w:val="21"/>
                        </w:rPr>
                      </w:pPr>
                      <w:r w:rsidRPr="00B64CF8">
                        <w:rPr>
                          <w:b/>
                          <w:sz w:val="21"/>
                          <w:szCs w:val="21"/>
                          <w:u w:val="single"/>
                        </w:rPr>
                        <w:t>Hovedbedrift</w:t>
                      </w:r>
                    </w:p>
                    <w:p w14:paraId="09F31078" w14:textId="77777777" w:rsidR="00D55ADB" w:rsidRPr="009A49A2" w:rsidRDefault="00D55ADB" w:rsidP="00B64CF8">
                      <w:pPr>
                        <w:spacing w:after="0"/>
                        <w:rPr>
                          <w:b/>
                          <w:sz w:val="21"/>
                          <w:szCs w:val="21"/>
                        </w:rPr>
                      </w:pPr>
                      <w:r w:rsidRPr="009A49A2">
                        <w:rPr>
                          <w:b/>
                          <w:sz w:val="21"/>
                          <w:szCs w:val="21"/>
                        </w:rPr>
                        <w:t xml:space="preserve">Navn: </w:t>
                      </w:r>
                    </w:p>
                    <w:p w14:paraId="4CCB861D" w14:textId="77777777" w:rsidR="00D55ADB" w:rsidRPr="009A49A2" w:rsidRDefault="00D55ADB" w:rsidP="00D55ADB">
                      <w:pPr>
                        <w:rPr>
                          <w:b/>
                          <w:sz w:val="21"/>
                          <w:szCs w:val="21"/>
                        </w:rPr>
                      </w:pPr>
                      <w:r w:rsidRPr="009A49A2">
                        <w:rPr>
                          <w:b/>
                          <w:sz w:val="21"/>
                          <w:szCs w:val="21"/>
                        </w:rPr>
                        <w:t>Tlf.:</w:t>
                      </w:r>
                      <w:r w:rsidRPr="009A49A2">
                        <w:rPr>
                          <w:rFonts w:ascii="Arial" w:hAnsi="Arial" w:cs="Arial"/>
                          <w:b/>
                          <w:noProof/>
                          <w:sz w:val="31"/>
                          <w:szCs w:val="31"/>
                        </w:rPr>
                        <w:t xml:space="preserve"> </w:t>
                      </w:r>
                    </w:p>
                    <w:p w14:paraId="36E4DB0E" w14:textId="77777777" w:rsidR="00D55ADB" w:rsidRPr="00695BA0" w:rsidRDefault="00D55ADB" w:rsidP="00D55ADB">
                      <w:pPr>
                        <w:rPr>
                          <w:sz w:val="21"/>
                          <w:szCs w:val="21"/>
                        </w:rPr>
                      </w:pP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299" distR="114299" simplePos="0" relativeHeight="251658255" behindDoc="0" locked="0" layoutInCell="1" allowOverlap="1" wp14:anchorId="11485DE5" wp14:editId="2046C55A">
                <wp:simplePos x="0" y="0"/>
                <wp:positionH relativeFrom="column">
                  <wp:posOffset>3357879</wp:posOffset>
                </wp:positionH>
                <wp:positionV relativeFrom="paragraph">
                  <wp:posOffset>57150</wp:posOffset>
                </wp:positionV>
                <wp:extent cx="0" cy="1634490"/>
                <wp:effectExtent l="0" t="0" r="19050" b="3810"/>
                <wp:wrapNone/>
                <wp:docPr id="33" name="Rett pilkobling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3449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3F714F" id="Rett pilkobling 33" o:spid="_x0000_s1026" type="#_x0000_t32" style="position:absolute;margin-left:264.4pt;margin-top:4.5pt;width:0;height:128.7pt;z-index:25168078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" strokecolor="red" strokeweight="1.5pt"/>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56" behindDoc="0" locked="0" layoutInCell="1" allowOverlap="1" wp14:anchorId="560DD926" wp14:editId="6C505D45">
                <wp:simplePos x="0" y="0"/>
                <wp:positionH relativeFrom="column">
                  <wp:posOffset>3348355</wp:posOffset>
                </wp:positionH>
                <wp:positionV relativeFrom="paragraph">
                  <wp:posOffset>57149</wp:posOffset>
                </wp:positionV>
                <wp:extent cx="339090" cy="0"/>
                <wp:effectExtent l="0" t="76200" r="3810" b="76200"/>
                <wp:wrapNone/>
                <wp:docPr id="32" name="Rett pilkobling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090"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239571" id="Rett pilkobling 32" o:spid="_x0000_s1026" type="#_x0000_t32" style="position:absolute;margin-left:263.65pt;margin-top:4.5pt;width:26.7pt;height:0;z-index:25168181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" strokecolor="red" strokeweight="1.5pt">
                <v:stroke endarrow="block"/>
              </v:shape>
            </w:pict>
          </mc:Fallback>
        </mc:AlternateContent>
      </w:r>
    </w:p>
    <w:p w14:paraId="29062BF1" w14:textId="05D5B514" w:rsidR="00D55ADB" w:rsidRPr="00D55ADB" w:rsidRDefault="00D55ADB"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54" behindDoc="0" locked="0" layoutInCell="1" allowOverlap="1" wp14:anchorId="6217116E" wp14:editId="2AC930CB">
                <wp:simplePos x="0" y="0"/>
                <wp:positionH relativeFrom="column">
                  <wp:posOffset>3692352</wp:posOffset>
                </wp:positionH>
                <wp:positionV relativeFrom="paragraph">
                  <wp:posOffset>51493</wp:posOffset>
                </wp:positionV>
                <wp:extent cx="1924050" cy="782782"/>
                <wp:effectExtent l="0" t="0" r="19050" b="17780"/>
                <wp:wrapNone/>
                <wp:docPr id="30" name="Prosess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782782"/>
                        </a:xfrm>
                        <a:prstGeom prst="flowChartProcess">
                          <a:avLst/>
                        </a:prstGeom>
                        <a:solidFill>
                          <a:srgbClr val="FFFFFF"/>
                        </a:solidFill>
                        <a:ln w="9525">
                          <a:solidFill>
                            <a:srgbClr val="000000"/>
                          </a:solidFill>
                          <a:miter lim="800000"/>
                          <a:headEnd/>
                          <a:tailEnd/>
                        </a:ln>
                      </wps:spPr>
                      <wps:txbx>
                        <w:txbxContent>
                          <w:p w14:paraId="04B47DBC" w14:textId="77777777" w:rsidR="00D55ADB" w:rsidRPr="009A49A2" w:rsidRDefault="00D55ADB" w:rsidP="00D55ADB">
                            <w:pPr>
                              <w:rPr>
                                <w:b/>
                                <w:sz w:val="21"/>
                                <w:szCs w:val="21"/>
                              </w:rPr>
                            </w:pPr>
                            <w:r w:rsidRPr="009A49A2">
                              <w:rPr>
                                <w:b/>
                                <w:sz w:val="21"/>
                                <w:szCs w:val="21"/>
                              </w:rPr>
                              <w:t>DSB 33 41 25 00</w:t>
                            </w:r>
                          </w:p>
                          <w:p w14:paraId="1B483A04" w14:textId="77777777" w:rsidR="00D55ADB" w:rsidRPr="009A49A2" w:rsidRDefault="00D55ADB" w:rsidP="00B64CF8">
                            <w:pPr>
                              <w:spacing w:after="0"/>
                              <w:rPr>
                                <w:b/>
                                <w:sz w:val="21"/>
                                <w:szCs w:val="21"/>
                              </w:rPr>
                            </w:pPr>
                            <w:r w:rsidRPr="009A49A2">
                              <w:rPr>
                                <w:b/>
                                <w:sz w:val="21"/>
                                <w:szCs w:val="21"/>
                              </w:rPr>
                              <w:t>v/Sprengningsulykker</w:t>
                            </w:r>
                          </w:p>
                          <w:p w14:paraId="3CE65F14" w14:textId="77777777" w:rsidR="00D55ADB" w:rsidRPr="009A49A2" w:rsidRDefault="00D55ADB" w:rsidP="00D55ADB">
                            <w:pPr>
                              <w:rPr>
                                <w:b/>
                                <w:sz w:val="21"/>
                                <w:szCs w:val="21"/>
                              </w:rPr>
                            </w:pPr>
                            <w:r w:rsidRPr="009A49A2">
                              <w:rPr>
                                <w:b/>
                                <w:sz w:val="21"/>
                                <w:szCs w:val="21"/>
                              </w:rPr>
                              <w:t>v/El.ulykker med personskade</w:t>
                            </w:r>
                          </w:p>
                          <w:p w14:paraId="6CDA61DF" w14:textId="77777777" w:rsidR="00D55ADB" w:rsidRPr="00695BA0" w:rsidRDefault="00D55ADB" w:rsidP="00D55ADB">
                            <w:pPr>
                              <w:rPr>
                                <w:sz w:val="21"/>
                                <w:szCs w:val="21"/>
                              </w:rPr>
                            </w:pPr>
                          </w:p>
                          <w:p w14:paraId="10E99F87" w14:textId="77777777" w:rsidR="00D55ADB" w:rsidRPr="00695BA0" w:rsidRDefault="00D55ADB" w:rsidP="00D55ADB">
                            <w:pPr>
                              <w:rPr>
                                <w:sz w:val="21"/>
                                <w:szCs w:val="21"/>
                              </w:rPr>
                            </w:pPr>
                          </w:p>
                          <w:p w14:paraId="6D99A6BA" w14:textId="77777777" w:rsidR="00D55ADB" w:rsidRPr="00695BA0" w:rsidRDefault="00D55ADB" w:rsidP="00D55ADB">
                            <w:pPr>
                              <w:rPr>
                                <w:sz w:val="21"/>
                                <w:szCs w:val="21"/>
                              </w:rPr>
                            </w:pPr>
                          </w:p>
                          <w:p w14:paraId="3A9E1F9D" w14:textId="77777777" w:rsidR="00D55ADB" w:rsidRPr="00695BA0" w:rsidRDefault="00D55ADB" w:rsidP="00D55ADB">
                            <w:pPr>
                              <w:rPr>
                                <w:sz w:val="21"/>
                                <w:szCs w:val="21"/>
                              </w:rPr>
                            </w:pPr>
                          </w:p>
                          <w:p w14:paraId="5F2F8F31" w14:textId="77777777" w:rsidR="00D55ADB" w:rsidRPr="00695BA0" w:rsidRDefault="00D55ADB" w:rsidP="00D55ADB">
                            <w:pPr>
                              <w:rPr>
                                <w:sz w:val="21"/>
                                <w:szCs w:val="21"/>
                              </w:rPr>
                            </w:pPr>
                          </w:p>
                          <w:p w14:paraId="3E953DBE" w14:textId="77777777" w:rsidR="00D55ADB" w:rsidRPr="00695BA0" w:rsidRDefault="00D55ADB" w:rsidP="00D55ADB">
                            <w:pPr>
                              <w:rPr>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7116E" id="Prosess 30" o:spid="_x0000_s1030" type="#_x0000_t109" style="position:absolute;margin-left:290.75pt;margin-top:4.05pt;width:151.5pt;height:61.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">
                <v:textbox>
                  <w:txbxContent>
                    <w:p w14:paraId="04B47DBC" w14:textId="77777777" w:rsidR="00D55ADB" w:rsidRPr="009A49A2" w:rsidRDefault="00D55ADB" w:rsidP="00D55ADB">
                      <w:pPr>
                        <w:rPr>
                          <w:b/>
                          <w:sz w:val="21"/>
                          <w:szCs w:val="21"/>
                        </w:rPr>
                      </w:pPr>
                      <w:r w:rsidRPr="009A49A2">
                        <w:rPr>
                          <w:b/>
                          <w:sz w:val="21"/>
                          <w:szCs w:val="21"/>
                        </w:rPr>
                        <w:t>DSB 33 41 25 00</w:t>
                      </w:r>
                    </w:p>
                    <w:p w14:paraId="1B483A04" w14:textId="77777777" w:rsidR="00D55ADB" w:rsidRPr="009A49A2" w:rsidRDefault="00D55ADB" w:rsidP="00B64CF8">
                      <w:pPr>
                        <w:spacing w:after="0"/>
                        <w:rPr>
                          <w:b/>
                          <w:sz w:val="21"/>
                          <w:szCs w:val="21"/>
                        </w:rPr>
                      </w:pPr>
                      <w:r w:rsidRPr="009A49A2">
                        <w:rPr>
                          <w:b/>
                          <w:sz w:val="21"/>
                          <w:szCs w:val="21"/>
                        </w:rPr>
                        <w:t>v/Sprengningsulykker</w:t>
                      </w:r>
                    </w:p>
                    <w:p w14:paraId="3CE65F14" w14:textId="77777777" w:rsidR="00D55ADB" w:rsidRPr="009A49A2" w:rsidRDefault="00D55ADB" w:rsidP="00D55ADB">
                      <w:pPr>
                        <w:rPr>
                          <w:b/>
                          <w:sz w:val="21"/>
                          <w:szCs w:val="21"/>
                        </w:rPr>
                      </w:pPr>
                      <w:r w:rsidRPr="009A49A2">
                        <w:rPr>
                          <w:b/>
                          <w:sz w:val="21"/>
                          <w:szCs w:val="21"/>
                        </w:rPr>
                        <w:t>v/El.ulykker med personskade</w:t>
                      </w:r>
                    </w:p>
                    <w:p w14:paraId="6CDA61DF" w14:textId="77777777" w:rsidR="00D55ADB" w:rsidRPr="00695BA0" w:rsidRDefault="00D55ADB" w:rsidP="00D55ADB">
                      <w:pPr>
                        <w:rPr>
                          <w:sz w:val="21"/>
                          <w:szCs w:val="21"/>
                        </w:rPr>
                      </w:pPr>
                    </w:p>
                    <w:p w14:paraId="10E99F87" w14:textId="77777777" w:rsidR="00D55ADB" w:rsidRPr="00695BA0" w:rsidRDefault="00D55ADB" w:rsidP="00D55ADB">
                      <w:pPr>
                        <w:rPr>
                          <w:sz w:val="21"/>
                          <w:szCs w:val="21"/>
                        </w:rPr>
                      </w:pPr>
                    </w:p>
                    <w:p w14:paraId="6D99A6BA" w14:textId="77777777" w:rsidR="00D55ADB" w:rsidRPr="00695BA0" w:rsidRDefault="00D55ADB" w:rsidP="00D55ADB">
                      <w:pPr>
                        <w:rPr>
                          <w:sz w:val="21"/>
                          <w:szCs w:val="21"/>
                        </w:rPr>
                      </w:pPr>
                    </w:p>
                    <w:p w14:paraId="3A9E1F9D" w14:textId="77777777" w:rsidR="00D55ADB" w:rsidRPr="00695BA0" w:rsidRDefault="00D55ADB" w:rsidP="00D55ADB">
                      <w:pPr>
                        <w:rPr>
                          <w:sz w:val="21"/>
                          <w:szCs w:val="21"/>
                        </w:rPr>
                      </w:pPr>
                    </w:p>
                    <w:p w14:paraId="5F2F8F31" w14:textId="77777777" w:rsidR="00D55ADB" w:rsidRPr="00695BA0" w:rsidRDefault="00D55ADB" w:rsidP="00D55ADB">
                      <w:pPr>
                        <w:rPr>
                          <w:sz w:val="21"/>
                          <w:szCs w:val="21"/>
                        </w:rPr>
                      </w:pPr>
                    </w:p>
                    <w:p w14:paraId="3E953DBE" w14:textId="77777777" w:rsidR="00D55ADB" w:rsidRPr="00695BA0" w:rsidRDefault="00D55ADB" w:rsidP="00D55ADB">
                      <w:pPr>
                        <w:rPr>
                          <w:sz w:val="21"/>
                          <w:szCs w:val="21"/>
                        </w:rPr>
                      </w:pP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52" behindDoc="0" locked="0" layoutInCell="1" allowOverlap="1" wp14:anchorId="0ED7CD93" wp14:editId="17E3263A">
                <wp:simplePos x="0" y="0"/>
                <wp:positionH relativeFrom="column">
                  <wp:posOffset>2702560</wp:posOffset>
                </wp:positionH>
                <wp:positionV relativeFrom="paragraph">
                  <wp:posOffset>140969</wp:posOffset>
                </wp:positionV>
                <wp:extent cx="655320" cy="0"/>
                <wp:effectExtent l="0" t="76200" r="0" b="76200"/>
                <wp:wrapNone/>
                <wp:docPr id="31" name="Rett pilkobling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320"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E1100B" id="Rett pilkobling 31" o:spid="_x0000_s1026" type="#_x0000_t32" style="position:absolute;margin-left:212.8pt;margin-top:11.1pt;width:51.6pt;height:0;z-index:2516582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" strokecolor="red" strokeweight="1.5pt">
                <v:stroke endarrow="block"/>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51" behindDoc="0" locked="0" layoutInCell="1" allowOverlap="1" wp14:anchorId="280338C6" wp14:editId="73F5F79A">
                <wp:simplePos x="0" y="0"/>
                <wp:positionH relativeFrom="column">
                  <wp:posOffset>424180</wp:posOffset>
                </wp:positionH>
                <wp:positionV relativeFrom="paragraph">
                  <wp:posOffset>121919</wp:posOffset>
                </wp:positionV>
                <wp:extent cx="464185" cy="0"/>
                <wp:effectExtent l="38100" t="76200" r="0" b="76200"/>
                <wp:wrapNone/>
                <wp:docPr id="27" name="Rett pilkobling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4185"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322475" id="Rett pilkobling 27" o:spid="_x0000_s1026" type="#_x0000_t32" style="position:absolute;margin-left:33.4pt;margin-top:9.6pt;width:36.55pt;height:0;flip:x;z-index:25165825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" strokecolor="red" strokeweight="1.5pt">
                <v:stroke endarrow="block"/>
              </v:shape>
            </w:pict>
          </mc:Fallback>
        </mc:AlternateContent>
      </w:r>
      <w:r w:rsidRPr="00D55ADB">
        <w:rPr>
          <w:rFonts w:ascii="Calibri" w:eastAsia="Calibri" w:hAnsi="Calibri" w:cs="Times New Roman"/>
          <w:sz w:val="21"/>
          <w:szCs w:val="21"/>
        </w:rPr>
        <w:tab/>
      </w:r>
    </w:p>
    <w:p w14:paraId="6CD07EDC" w14:textId="72907443" w:rsidR="00D55ADB" w:rsidRPr="00D55ADB" w:rsidRDefault="00B64CF8"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57" behindDoc="0" locked="0" layoutInCell="1" allowOverlap="1" wp14:anchorId="0937272D" wp14:editId="30D85094">
                <wp:simplePos x="0" y="0"/>
                <wp:positionH relativeFrom="column">
                  <wp:posOffset>3348355</wp:posOffset>
                </wp:positionH>
                <wp:positionV relativeFrom="paragraph">
                  <wp:posOffset>95827</wp:posOffset>
                </wp:positionV>
                <wp:extent cx="339090" cy="0"/>
                <wp:effectExtent l="0" t="76200" r="22860" b="95250"/>
                <wp:wrapNone/>
                <wp:docPr id="29" name="Rett pilkobling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090"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102CBF" id="Rett pilkobling 29" o:spid="_x0000_s1026" type="#_x0000_t32" style="position:absolute;margin-left:263.65pt;margin-top:7.55pt;width:26.7pt;height:0;z-index:25165825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" strokecolor="red" strokeweight="1.5pt">
                <v:stroke endarrow="block"/>
              </v:shape>
            </w:pict>
          </mc:Fallback>
        </mc:AlternateContent>
      </w:r>
    </w:p>
    <w:p w14:paraId="159FB49C" w14:textId="72901604" w:rsidR="00D55ADB" w:rsidRPr="00D55ADB" w:rsidRDefault="00B64CF8"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58" behindDoc="0" locked="0" layoutInCell="1" allowOverlap="1" wp14:anchorId="5571ADDE" wp14:editId="5EC9A2E3">
                <wp:simplePos x="0" y="0"/>
                <wp:positionH relativeFrom="column">
                  <wp:posOffset>3691890</wp:posOffset>
                </wp:positionH>
                <wp:positionV relativeFrom="paragraph">
                  <wp:posOffset>246957</wp:posOffset>
                </wp:positionV>
                <wp:extent cx="1924050" cy="277091"/>
                <wp:effectExtent l="0" t="0" r="19050" b="27940"/>
                <wp:wrapNone/>
                <wp:docPr id="25" name="Proses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277091"/>
                        </a:xfrm>
                        <a:prstGeom prst="flowChartProcess">
                          <a:avLst/>
                        </a:prstGeom>
                        <a:solidFill>
                          <a:srgbClr val="FFFFFF"/>
                        </a:solidFill>
                        <a:ln w="9525">
                          <a:solidFill>
                            <a:srgbClr val="000000"/>
                          </a:solidFill>
                          <a:miter lim="800000"/>
                          <a:headEnd/>
                          <a:tailEnd/>
                        </a:ln>
                      </wps:spPr>
                      <wps:txbx>
                        <w:txbxContent>
                          <w:p w14:paraId="7E6E6DEC" w14:textId="77777777" w:rsidR="00D55ADB" w:rsidRPr="009A49A2" w:rsidRDefault="00D55ADB" w:rsidP="00D55ADB">
                            <w:pPr>
                              <w:rPr>
                                <w:b/>
                                <w:sz w:val="21"/>
                                <w:szCs w:val="21"/>
                              </w:rPr>
                            </w:pPr>
                            <w:r w:rsidRPr="009A49A2">
                              <w:rPr>
                                <w:b/>
                                <w:sz w:val="21"/>
                                <w:szCs w:val="21"/>
                              </w:rPr>
                              <w:t>Giftinformasjonen 22 59 13 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71ADDE" id="Prosess 25" o:spid="_x0000_s1031" type="#_x0000_t109" style="position:absolute;margin-left:290.7pt;margin-top:19.45pt;width:151.5pt;height:21.8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">
                <v:textbox>
                  <w:txbxContent>
                    <w:p w14:paraId="7E6E6DEC" w14:textId="77777777" w:rsidR="00D55ADB" w:rsidRPr="009A49A2" w:rsidRDefault="00D55ADB" w:rsidP="00D55ADB">
                      <w:pPr>
                        <w:rPr>
                          <w:b/>
                          <w:sz w:val="21"/>
                          <w:szCs w:val="21"/>
                        </w:rPr>
                      </w:pPr>
                      <w:r w:rsidRPr="009A49A2">
                        <w:rPr>
                          <w:b/>
                          <w:sz w:val="21"/>
                          <w:szCs w:val="21"/>
                        </w:rPr>
                        <w:t>Giftinformasjonen 22 59 13 00</w:t>
                      </w: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0" behindDoc="0" locked="0" layoutInCell="1" allowOverlap="1" wp14:anchorId="59DDFB65" wp14:editId="07B81774">
                <wp:simplePos x="0" y="0"/>
                <wp:positionH relativeFrom="column">
                  <wp:posOffset>1499235</wp:posOffset>
                </wp:positionH>
                <wp:positionV relativeFrom="paragraph">
                  <wp:posOffset>47625</wp:posOffset>
                </wp:positionV>
                <wp:extent cx="0" cy="1360631"/>
                <wp:effectExtent l="76200" t="0" r="57150" b="49530"/>
                <wp:wrapNone/>
                <wp:docPr id="26" name="Rett pilkobling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0631"/>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B5CB8C" id="Rett pilkobling 26" o:spid="_x0000_s1026" type="#_x0000_t32" style="position:absolute;margin-left:118.05pt;margin-top:3.75pt;width:0;height:107.1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" strokecolor="red" strokeweight="1.5pt">
                <v:stroke endarrow="block"/>
              </v:shape>
            </w:pict>
          </mc:Fallback>
        </mc:AlternateContent>
      </w:r>
    </w:p>
    <w:p w14:paraId="2AE093B9" w14:textId="323C7560" w:rsidR="00D55ADB" w:rsidRPr="00D55ADB" w:rsidRDefault="00B64CF8" w:rsidP="00D55ADB">
      <w:pPr>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7" behindDoc="0" locked="0" layoutInCell="1" allowOverlap="1" wp14:anchorId="68CA0E07" wp14:editId="26457E53">
                <wp:simplePos x="0" y="0"/>
                <wp:positionH relativeFrom="column">
                  <wp:posOffset>3692352</wp:posOffset>
                </wp:positionH>
                <wp:positionV relativeFrom="paragraph">
                  <wp:posOffset>279862</wp:posOffset>
                </wp:positionV>
                <wp:extent cx="1924050" cy="436418"/>
                <wp:effectExtent l="0" t="0" r="19050" b="20955"/>
                <wp:wrapNone/>
                <wp:docPr id="24" name="Prosess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436418"/>
                        </a:xfrm>
                        <a:prstGeom prst="flowChartProcess">
                          <a:avLst/>
                        </a:prstGeom>
                        <a:solidFill>
                          <a:srgbClr val="FFFFFF"/>
                        </a:solidFill>
                        <a:ln w="9525">
                          <a:solidFill>
                            <a:srgbClr val="000000"/>
                          </a:solidFill>
                          <a:miter lim="800000"/>
                          <a:headEnd/>
                          <a:tailEnd/>
                        </a:ln>
                      </wps:spPr>
                      <wps:txbx>
                        <w:txbxContent>
                          <w:p w14:paraId="6D7BF702" w14:textId="77777777" w:rsidR="00D55ADB" w:rsidRPr="009A49A2" w:rsidRDefault="00D55ADB" w:rsidP="00B64CF8">
                            <w:pPr>
                              <w:spacing w:after="0"/>
                              <w:rPr>
                                <w:b/>
                                <w:sz w:val="21"/>
                                <w:szCs w:val="21"/>
                              </w:rPr>
                            </w:pPr>
                            <w:r w:rsidRPr="009A49A2">
                              <w:rPr>
                                <w:b/>
                                <w:sz w:val="21"/>
                                <w:szCs w:val="21"/>
                              </w:rPr>
                              <w:t>Ved alvorlig miljøutslipp</w:t>
                            </w:r>
                          </w:p>
                          <w:p w14:paraId="47C006BB" w14:textId="77777777" w:rsidR="00D55ADB" w:rsidRPr="009A49A2" w:rsidRDefault="00D55ADB" w:rsidP="00D55ADB">
                            <w:pPr>
                              <w:rPr>
                                <w:b/>
                                <w:sz w:val="21"/>
                                <w:szCs w:val="21"/>
                              </w:rPr>
                            </w:pPr>
                            <w:r w:rsidRPr="009A49A2">
                              <w:rPr>
                                <w:b/>
                                <w:sz w:val="21"/>
                                <w:szCs w:val="21"/>
                              </w:rPr>
                              <w:t>Brannvesen 110</w:t>
                            </w:r>
                          </w:p>
                          <w:p w14:paraId="2CCF0947" w14:textId="77777777" w:rsidR="00D55ADB" w:rsidRPr="00695BA0" w:rsidRDefault="00D55ADB" w:rsidP="00D55ADB">
                            <w:pPr>
                              <w:rPr>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CA0E07" id="Prosess 24" o:spid="_x0000_s1032" type="#_x0000_t109" style="position:absolute;margin-left:290.75pt;margin-top:22.05pt;width:151.5pt;height:34.3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">
                <v:textbox>
                  <w:txbxContent>
                    <w:p w14:paraId="6D7BF702" w14:textId="77777777" w:rsidR="00D55ADB" w:rsidRPr="009A49A2" w:rsidRDefault="00D55ADB" w:rsidP="00B64CF8">
                      <w:pPr>
                        <w:spacing w:after="0"/>
                        <w:rPr>
                          <w:b/>
                          <w:sz w:val="21"/>
                          <w:szCs w:val="21"/>
                        </w:rPr>
                      </w:pPr>
                      <w:r w:rsidRPr="009A49A2">
                        <w:rPr>
                          <w:b/>
                          <w:sz w:val="21"/>
                          <w:szCs w:val="21"/>
                        </w:rPr>
                        <w:t>Ved alvorlig miljøutslipp</w:t>
                      </w:r>
                    </w:p>
                    <w:p w14:paraId="47C006BB" w14:textId="77777777" w:rsidR="00D55ADB" w:rsidRPr="009A49A2" w:rsidRDefault="00D55ADB" w:rsidP="00D55ADB">
                      <w:pPr>
                        <w:rPr>
                          <w:b/>
                          <w:sz w:val="21"/>
                          <w:szCs w:val="21"/>
                        </w:rPr>
                      </w:pPr>
                      <w:r w:rsidRPr="009A49A2">
                        <w:rPr>
                          <w:b/>
                          <w:sz w:val="21"/>
                          <w:szCs w:val="21"/>
                        </w:rPr>
                        <w:t>Brannvesen 110</w:t>
                      </w:r>
                    </w:p>
                    <w:p w14:paraId="2CCF0947" w14:textId="77777777" w:rsidR="00D55ADB" w:rsidRPr="00695BA0" w:rsidRDefault="00D55ADB" w:rsidP="00D55ADB">
                      <w:pPr>
                        <w:rPr>
                          <w:sz w:val="21"/>
                          <w:szCs w:val="21"/>
                        </w:rPr>
                      </w:pP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59" behindDoc="0" locked="0" layoutInCell="1" allowOverlap="1" wp14:anchorId="607FE34E" wp14:editId="440E2842">
                <wp:simplePos x="0" y="0"/>
                <wp:positionH relativeFrom="column">
                  <wp:posOffset>3348355</wp:posOffset>
                </wp:positionH>
                <wp:positionV relativeFrom="paragraph">
                  <wp:posOffset>57727</wp:posOffset>
                </wp:positionV>
                <wp:extent cx="339090" cy="0"/>
                <wp:effectExtent l="0" t="76200" r="22860" b="95250"/>
                <wp:wrapNone/>
                <wp:docPr id="28" name="Rett pilkobling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090"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94F69C" id="Rett pilkobling 28" o:spid="_x0000_s1026" type="#_x0000_t32" style="position:absolute;margin-left:263.65pt;margin-top:4.55pt;width:26.7pt;height:0;z-index:25165825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" strokecolor="red" strokeweight="1.5pt">
                <v:stroke endarrow="block"/>
              </v:shape>
            </w:pict>
          </mc:Fallback>
        </mc:AlternateContent>
      </w:r>
    </w:p>
    <w:p w14:paraId="048FEBE3" w14:textId="5B19C1FA" w:rsidR="00D55ADB" w:rsidRPr="00D55ADB" w:rsidRDefault="00D55ADB" w:rsidP="00D55ADB">
      <w:pPr>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66" behindDoc="0" locked="0" layoutInCell="1" allowOverlap="1" wp14:anchorId="699F4FB6" wp14:editId="01CB727D">
                <wp:simplePos x="0" y="0"/>
                <wp:positionH relativeFrom="column">
                  <wp:posOffset>3348355</wp:posOffset>
                </wp:positionH>
                <wp:positionV relativeFrom="paragraph">
                  <wp:posOffset>120649</wp:posOffset>
                </wp:positionV>
                <wp:extent cx="339090" cy="0"/>
                <wp:effectExtent l="0" t="76200" r="3810" b="76200"/>
                <wp:wrapNone/>
                <wp:docPr id="23" name="Rett pilkobling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090"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0A5F9E" id="Rett pilkobling 23" o:spid="_x0000_s1026" type="#_x0000_t32" style="position:absolute;margin-left:263.65pt;margin-top:9.5pt;width:26.7pt;height:0;z-index:25165826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" strokecolor="red" strokeweight="1.5pt">
                <v:stroke endarrow="block"/>
              </v:shape>
            </w:pict>
          </mc:Fallback>
        </mc:AlternateContent>
      </w:r>
      <w:r w:rsidRPr="00D55ADB">
        <w:rPr>
          <w:rFonts w:ascii="Calibri" w:eastAsia="Calibri" w:hAnsi="Calibri" w:cs="Times New Roman"/>
          <w:sz w:val="21"/>
          <w:szCs w:val="21"/>
        </w:rPr>
        <w:t xml:space="preserve">  </w:t>
      </w:r>
    </w:p>
    <w:p w14:paraId="2059287A" w14:textId="22D669B0" w:rsidR="00D55ADB" w:rsidRPr="00D55ADB" w:rsidRDefault="00D55ADB" w:rsidP="00B64CF8">
      <w:pPr>
        <w:spacing w:after="0"/>
        <w:rPr>
          <w:rFonts w:ascii="Calibri" w:eastAsia="Calibri" w:hAnsi="Calibri" w:cs="Times New Roman"/>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1" behindDoc="0" locked="0" layoutInCell="1" allowOverlap="1" wp14:anchorId="6EB1DA07" wp14:editId="3BF19C9C">
                <wp:simplePos x="0" y="0"/>
                <wp:positionH relativeFrom="column">
                  <wp:posOffset>101600</wp:posOffset>
                </wp:positionH>
                <wp:positionV relativeFrom="paragraph">
                  <wp:posOffset>176472</wp:posOffset>
                </wp:positionV>
                <wp:extent cx="5680710" cy="7620"/>
                <wp:effectExtent l="0" t="0" r="34290" b="30480"/>
                <wp:wrapNone/>
                <wp:docPr id="22" name="Rett pilkobling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80710" cy="7620"/>
                        </a:xfrm>
                        <a:prstGeom prst="straightConnector1">
                          <a:avLst/>
                        </a:prstGeom>
                        <a:noFill/>
                        <a:ln w="25400" cap="rnd">
                          <a:solidFill>
                            <a:srgbClr val="76923C"/>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40B8D5" id="Rett pilkobling 22" o:spid="_x0000_s1026" type="#_x0000_t32" style="position:absolute;margin-left:8pt;margin-top:13.9pt;width:447.3pt;height:.6pt;flip:y;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" strokecolor="#76923c" strokeweight="2pt">
                <v:stroke dashstyle="1 1" endcap="round"/>
              </v:shape>
            </w:pict>
          </mc:Fallback>
        </mc:AlternateContent>
      </w:r>
      <w:r w:rsidRPr="00D55ADB">
        <w:rPr>
          <w:rFonts w:ascii="Calibri" w:eastAsia="Calibri" w:hAnsi="Calibri" w:cs="Times New Roman"/>
          <w:b/>
          <w:sz w:val="21"/>
          <w:szCs w:val="21"/>
        </w:rPr>
        <w:t xml:space="preserve">   Hovedbedrift</w:t>
      </w:r>
      <w:r w:rsidRPr="00D55ADB">
        <w:rPr>
          <w:rFonts w:ascii="Calibri" w:eastAsia="Calibri" w:hAnsi="Calibri" w:cs="Times New Roman"/>
          <w:sz w:val="21"/>
          <w:szCs w:val="21"/>
        </w:rPr>
        <w:t xml:space="preserve"> </w:t>
      </w:r>
    </w:p>
    <w:p w14:paraId="17728EF7" w14:textId="00DD8183" w:rsidR="00D55ADB" w:rsidRPr="00D55ADB" w:rsidRDefault="00824513" w:rsidP="00D55ADB">
      <w:pPr>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7" behindDoc="0" locked="0" layoutInCell="1" allowOverlap="1" wp14:anchorId="6FE2CA30" wp14:editId="6039A4CF">
                <wp:simplePos x="0" y="0"/>
                <wp:positionH relativeFrom="column">
                  <wp:posOffset>3595370</wp:posOffset>
                </wp:positionH>
                <wp:positionV relativeFrom="paragraph">
                  <wp:posOffset>142760</wp:posOffset>
                </wp:positionV>
                <wp:extent cx="2187575" cy="1219200"/>
                <wp:effectExtent l="0" t="0" r="22225" b="19050"/>
                <wp:wrapNone/>
                <wp:docPr id="18" name="Prosess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7575" cy="1219200"/>
                        </a:xfrm>
                        <a:prstGeom prst="flowChartProcess">
                          <a:avLst/>
                        </a:prstGeom>
                        <a:solidFill>
                          <a:srgbClr val="FFFFFF"/>
                        </a:solidFill>
                        <a:ln w="9525">
                          <a:solidFill>
                            <a:srgbClr val="000000"/>
                          </a:solidFill>
                          <a:prstDash val="sysDot"/>
                          <a:miter lim="800000"/>
                          <a:headEnd/>
                          <a:tailEnd/>
                        </a:ln>
                      </wps:spPr>
                      <wps:txbx>
                        <w:txbxContent>
                          <w:p w14:paraId="19E3B1E9" w14:textId="77777777" w:rsidR="00D55ADB" w:rsidRPr="004867D4" w:rsidRDefault="00D55ADB" w:rsidP="00B64CF8">
                            <w:pPr>
                              <w:spacing w:after="120"/>
                              <w:rPr>
                                <w:b/>
                                <w:sz w:val="21"/>
                                <w:szCs w:val="21"/>
                              </w:rPr>
                            </w:pPr>
                            <w:r w:rsidRPr="004867D4">
                              <w:rPr>
                                <w:b/>
                                <w:sz w:val="21"/>
                                <w:szCs w:val="21"/>
                              </w:rPr>
                              <w:t>Stedfortreder:</w:t>
                            </w:r>
                          </w:p>
                          <w:p w14:paraId="4F2CE68D" w14:textId="2E6AF2B3" w:rsidR="00D55ADB" w:rsidRPr="004867D4" w:rsidRDefault="00D55ADB" w:rsidP="004867D4">
                            <w:pPr>
                              <w:spacing w:after="0"/>
                              <w:ind w:left="196" w:hanging="196"/>
                              <w:rPr>
                                <w:b/>
                                <w:sz w:val="20"/>
                                <w:szCs w:val="20"/>
                              </w:rPr>
                            </w:pPr>
                            <w:r w:rsidRPr="004867D4">
                              <w:rPr>
                                <w:b/>
                                <w:sz w:val="20"/>
                                <w:szCs w:val="20"/>
                              </w:rPr>
                              <w:t>1.</w:t>
                            </w:r>
                            <w:r w:rsidRPr="004867D4">
                              <w:rPr>
                                <w:b/>
                                <w:sz w:val="20"/>
                                <w:szCs w:val="20"/>
                              </w:rPr>
                              <w:tab/>
                            </w:r>
                            <w:r w:rsidR="0046768C" w:rsidRPr="004867D4">
                              <w:rPr>
                                <w:b/>
                                <w:sz w:val="20"/>
                                <w:szCs w:val="20"/>
                              </w:rPr>
                              <w:t>N</w:t>
                            </w:r>
                            <w:r w:rsidRPr="004867D4">
                              <w:rPr>
                                <w:b/>
                                <w:sz w:val="20"/>
                                <w:szCs w:val="20"/>
                              </w:rPr>
                              <w:t xml:space="preserve">avn: </w:t>
                            </w:r>
                          </w:p>
                          <w:p w14:paraId="08957DD3" w14:textId="77777777" w:rsidR="00D55ADB" w:rsidRPr="004867D4" w:rsidRDefault="00D55ADB" w:rsidP="00D55ADB">
                            <w:pPr>
                              <w:ind w:left="196" w:hanging="196"/>
                              <w:rPr>
                                <w:b/>
                                <w:sz w:val="20"/>
                                <w:szCs w:val="20"/>
                              </w:rPr>
                            </w:pPr>
                            <w:r w:rsidRPr="004867D4">
                              <w:rPr>
                                <w:b/>
                                <w:sz w:val="20"/>
                                <w:szCs w:val="20"/>
                              </w:rPr>
                              <w:tab/>
                              <w:t>Mobil:</w:t>
                            </w:r>
                          </w:p>
                          <w:p w14:paraId="6A08CFE2" w14:textId="08670714" w:rsidR="00D55ADB" w:rsidRPr="004867D4" w:rsidRDefault="00D55ADB" w:rsidP="004867D4">
                            <w:pPr>
                              <w:spacing w:after="0"/>
                              <w:ind w:left="196" w:hanging="196"/>
                              <w:rPr>
                                <w:b/>
                                <w:sz w:val="20"/>
                                <w:szCs w:val="20"/>
                              </w:rPr>
                            </w:pPr>
                            <w:r w:rsidRPr="004867D4">
                              <w:rPr>
                                <w:b/>
                                <w:sz w:val="20"/>
                                <w:szCs w:val="20"/>
                              </w:rPr>
                              <w:t>2.</w:t>
                            </w:r>
                            <w:r w:rsidR="008636C4">
                              <w:rPr>
                                <w:b/>
                                <w:sz w:val="20"/>
                                <w:szCs w:val="20"/>
                              </w:rPr>
                              <w:tab/>
                            </w:r>
                            <w:r w:rsidRPr="004867D4">
                              <w:rPr>
                                <w:b/>
                                <w:sz w:val="20"/>
                                <w:szCs w:val="20"/>
                              </w:rPr>
                              <w:t xml:space="preserve">Navn: </w:t>
                            </w:r>
                          </w:p>
                          <w:p w14:paraId="6F1BEED6" w14:textId="77777777" w:rsidR="00D55ADB" w:rsidRPr="004867D4" w:rsidRDefault="00D55ADB" w:rsidP="00D55ADB">
                            <w:pPr>
                              <w:ind w:left="196" w:hanging="196"/>
                              <w:rPr>
                                <w:b/>
                                <w:sz w:val="20"/>
                                <w:szCs w:val="20"/>
                              </w:rPr>
                            </w:pPr>
                            <w:r w:rsidRPr="004867D4">
                              <w:rPr>
                                <w:b/>
                                <w:sz w:val="20"/>
                                <w:szCs w:val="20"/>
                              </w:rPr>
                              <w:tab/>
                              <w:t xml:space="preserve">Mobil: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2CA30" id="Prosess 18" o:spid="_x0000_s1033" type="#_x0000_t109" style="position:absolute;margin-left:283.1pt;margin-top:11.25pt;width:172.25pt;height:96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">
                <v:stroke dashstyle="1 1"/>
                <v:textbox>
                  <w:txbxContent>
                    <w:p w14:paraId="19E3B1E9" w14:textId="77777777" w:rsidR="00D55ADB" w:rsidRPr="004867D4" w:rsidRDefault="00D55ADB" w:rsidP="00B64CF8">
                      <w:pPr>
                        <w:spacing w:after="120"/>
                        <w:rPr>
                          <w:b/>
                          <w:sz w:val="21"/>
                          <w:szCs w:val="21"/>
                        </w:rPr>
                      </w:pPr>
                      <w:r w:rsidRPr="004867D4">
                        <w:rPr>
                          <w:b/>
                          <w:sz w:val="21"/>
                          <w:szCs w:val="21"/>
                        </w:rPr>
                        <w:t>Stedfortreder:</w:t>
                      </w:r>
                    </w:p>
                    <w:p w14:paraId="4F2CE68D" w14:textId="2E6AF2B3" w:rsidR="00D55ADB" w:rsidRPr="004867D4" w:rsidRDefault="00D55ADB" w:rsidP="004867D4">
                      <w:pPr>
                        <w:spacing w:after="0"/>
                        <w:ind w:left="196" w:hanging="196"/>
                        <w:rPr>
                          <w:b/>
                          <w:sz w:val="20"/>
                          <w:szCs w:val="20"/>
                        </w:rPr>
                      </w:pPr>
                      <w:r w:rsidRPr="004867D4">
                        <w:rPr>
                          <w:b/>
                          <w:sz w:val="20"/>
                          <w:szCs w:val="20"/>
                        </w:rPr>
                        <w:t>1.</w:t>
                      </w:r>
                      <w:r w:rsidRPr="004867D4">
                        <w:rPr>
                          <w:b/>
                          <w:sz w:val="20"/>
                          <w:szCs w:val="20"/>
                        </w:rPr>
                        <w:tab/>
                      </w:r>
                      <w:r w:rsidR="0046768C" w:rsidRPr="004867D4">
                        <w:rPr>
                          <w:b/>
                          <w:sz w:val="20"/>
                          <w:szCs w:val="20"/>
                        </w:rPr>
                        <w:t>N</w:t>
                      </w:r>
                      <w:r w:rsidRPr="004867D4">
                        <w:rPr>
                          <w:b/>
                          <w:sz w:val="20"/>
                          <w:szCs w:val="20"/>
                        </w:rPr>
                        <w:t xml:space="preserve">avn: </w:t>
                      </w:r>
                    </w:p>
                    <w:p w14:paraId="08957DD3" w14:textId="77777777" w:rsidR="00D55ADB" w:rsidRPr="004867D4" w:rsidRDefault="00D55ADB" w:rsidP="00D55ADB">
                      <w:pPr>
                        <w:ind w:left="196" w:hanging="196"/>
                        <w:rPr>
                          <w:b/>
                          <w:sz w:val="20"/>
                          <w:szCs w:val="20"/>
                        </w:rPr>
                      </w:pPr>
                      <w:r w:rsidRPr="004867D4">
                        <w:rPr>
                          <w:b/>
                          <w:sz w:val="20"/>
                          <w:szCs w:val="20"/>
                        </w:rPr>
                        <w:tab/>
                        <w:t>Mobil:</w:t>
                      </w:r>
                    </w:p>
                    <w:p w14:paraId="6A08CFE2" w14:textId="08670714" w:rsidR="00D55ADB" w:rsidRPr="004867D4" w:rsidRDefault="00D55ADB" w:rsidP="004867D4">
                      <w:pPr>
                        <w:spacing w:after="0"/>
                        <w:ind w:left="196" w:hanging="196"/>
                        <w:rPr>
                          <w:b/>
                          <w:sz w:val="20"/>
                          <w:szCs w:val="20"/>
                        </w:rPr>
                      </w:pPr>
                      <w:r w:rsidRPr="004867D4">
                        <w:rPr>
                          <w:b/>
                          <w:sz w:val="20"/>
                          <w:szCs w:val="20"/>
                        </w:rPr>
                        <w:t>2.</w:t>
                      </w:r>
                      <w:r w:rsidR="008636C4">
                        <w:rPr>
                          <w:b/>
                          <w:sz w:val="20"/>
                          <w:szCs w:val="20"/>
                        </w:rPr>
                        <w:tab/>
                      </w:r>
                      <w:r w:rsidRPr="004867D4">
                        <w:rPr>
                          <w:b/>
                          <w:sz w:val="20"/>
                          <w:szCs w:val="20"/>
                        </w:rPr>
                        <w:t xml:space="preserve">Navn: </w:t>
                      </w:r>
                    </w:p>
                    <w:p w14:paraId="6F1BEED6" w14:textId="77777777" w:rsidR="00D55ADB" w:rsidRPr="004867D4" w:rsidRDefault="00D55ADB" w:rsidP="00D55ADB">
                      <w:pPr>
                        <w:ind w:left="196" w:hanging="196"/>
                        <w:rPr>
                          <w:b/>
                          <w:sz w:val="20"/>
                          <w:szCs w:val="20"/>
                        </w:rPr>
                      </w:pPr>
                      <w:r w:rsidRPr="004867D4">
                        <w:rPr>
                          <w:b/>
                          <w:sz w:val="20"/>
                          <w:szCs w:val="20"/>
                        </w:rPr>
                        <w:tab/>
                        <w:t xml:space="preserve">Mobil: </w:t>
                      </w:r>
                    </w:p>
                  </w:txbxContent>
                </v:textbox>
              </v:shape>
            </w:pict>
          </mc:Fallback>
        </mc:AlternateContent>
      </w:r>
      <w:r w:rsidR="00B64CF8"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5" behindDoc="0" locked="0" layoutInCell="1" allowOverlap="1" wp14:anchorId="7F7B10BB" wp14:editId="07C33EAC">
                <wp:simplePos x="0" y="0"/>
                <wp:positionH relativeFrom="column">
                  <wp:posOffset>2893290</wp:posOffset>
                </wp:positionH>
                <wp:positionV relativeFrom="paragraph">
                  <wp:posOffset>223001</wp:posOffset>
                </wp:positionV>
                <wp:extent cx="676275" cy="309245"/>
                <wp:effectExtent l="0" t="0" r="0" b="0"/>
                <wp:wrapNone/>
                <wp:docPr id="19" name="Tekstboks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309245"/>
                        </a:xfrm>
                        <a:prstGeom prst="rect">
                          <a:avLst/>
                        </a:prstGeom>
                        <a:noFill/>
                        <a:ln>
                          <a:noFill/>
                        </a:ln>
                      </wps:spPr>
                      <wps:txbx>
                        <w:txbxContent>
                          <w:p w14:paraId="5E3D3750" w14:textId="77777777" w:rsidR="00D55ADB" w:rsidRDefault="00D55ADB" w:rsidP="00D55ADB">
                            <w:pPr>
                              <w:rPr>
                                <w:b/>
                                <w:sz w:val="16"/>
                                <w:szCs w:val="15"/>
                              </w:rPr>
                            </w:pPr>
                            <w:r w:rsidRPr="00CF7396">
                              <w:rPr>
                                <w:b/>
                                <w:sz w:val="16"/>
                                <w:szCs w:val="15"/>
                              </w:rPr>
                              <w:t xml:space="preserve">Dersom PL </w:t>
                            </w:r>
                          </w:p>
                          <w:p w14:paraId="6D7FE142" w14:textId="77777777" w:rsidR="00D55ADB" w:rsidRPr="00CF7396" w:rsidRDefault="00D55ADB" w:rsidP="00D55ADB">
                            <w:pPr>
                              <w:rPr>
                                <w:b/>
                                <w:sz w:val="16"/>
                                <w:szCs w:val="15"/>
                              </w:rPr>
                            </w:pPr>
                            <w:r w:rsidRPr="00CF7396">
                              <w:rPr>
                                <w:b/>
                                <w:sz w:val="16"/>
                                <w:szCs w:val="15"/>
                              </w:rPr>
                              <w:t>ikke svarer</w:t>
                            </w:r>
                          </w:p>
                          <w:p w14:paraId="5DF1A214" w14:textId="77777777" w:rsidR="00D55ADB" w:rsidRPr="00695BA0" w:rsidRDefault="00D55ADB" w:rsidP="00D55ADB">
                            <w:pPr>
                              <w:rPr>
                                <w:sz w:val="15"/>
                                <w:szCs w:val="15"/>
                              </w:rPr>
                            </w:pPr>
                            <w:r w:rsidRPr="00695BA0">
                              <w:rPr>
                                <w:sz w:val="15"/>
                                <w:szCs w:val="15"/>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7B10BB" id="_x0000_t202" coordsize="21600,21600" o:spt="202" path="m,l,21600r21600,l21600,xe">
                <v:stroke joinstyle="miter"/>
                <v:path gradientshapeok="t" o:connecttype="rect"/>
              </v:shapetype>
              <v:shape id="Tekstboks 19" o:spid="_x0000_s1034" type="#_x0000_t202" style="position:absolute;margin-left:227.8pt;margin-top:17.55pt;width:53.25pt;height:24.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" filled="f" stroked="f">
                <v:textbox>
                  <w:txbxContent>
                    <w:p w14:paraId="5E3D3750" w14:textId="77777777" w:rsidR="00D55ADB" w:rsidRDefault="00D55ADB" w:rsidP="00D55ADB">
                      <w:pPr>
                        <w:rPr>
                          <w:b/>
                          <w:sz w:val="16"/>
                          <w:szCs w:val="15"/>
                        </w:rPr>
                      </w:pPr>
                      <w:r w:rsidRPr="00CF7396">
                        <w:rPr>
                          <w:b/>
                          <w:sz w:val="16"/>
                          <w:szCs w:val="15"/>
                        </w:rPr>
                        <w:t xml:space="preserve">Dersom PL </w:t>
                      </w:r>
                    </w:p>
                    <w:p w14:paraId="6D7FE142" w14:textId="77777777" w:rsidR="00D55ADB" w:rsidRPr="00CF7396" w:rsidRDefault="00D55ADB" w:rsidP="00D55ADB">
                      <w:pPr>
                        <w:rPr>
                          <w:b/>
                          <w:sz w:val="16"/>
                          <w:szCs w:val="15"/>
                        </w:rPr>
                      </w:pPr>
                      <w:r w:rsidRPr="00CF7396">
                        <w:rPr>
                          <w:b/>
                          <w:sz w:val="16"/>
                          <w:szCs w:val="15"/>
                        </w:rPr>
                        <w:t>ikke svarer</w:t>
                      </w:r>
                    </w:p>
                    <w:p w14:paraId="5DF1A214" w14:textId="77777777" w:rsidR="00D55ADB" w:rsidRPr="00695BA0" w:rsidRDefault="00D55ADB" w:rsidP="00D55ADB">
                      <w:pPr>
                        <w:rPr>
                          <w:sz w:val="15"/>
                          <w:szCs w:val="15"/>
                        </w:rPr>
                      </w:pPr>
                      <w:r w:rsidRPr="00695BA0">
                        <w:rPr>
                          <w:sz w:val="15"/>
                          <w:szCs w:val="15"/>
                        </w:rPr>
                        <w:t xml:space="preserve"> </w:t>
                      </w:r>
                    </w:p>
                  </w:txbxContent>
                </v:textbox>
              </v:shape>
            </w:pict>
          </mc:Fallback>
        </mc:AlternateContent>
      </w:r>
      <w:r w:rsidR="00B64CF8"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2" behindDoc="0" locked="0" layoutInCell="1" allowOverlap="1" wp14:anchorId="6245FB45" wp14:editId="07CDA985">
                <wp:simplePos x="0" y="0"/>
                <wp:positionH relativeFrom="column">
                  <wp:posOffset>928370</wp:posOffset>
                </wp:positionH>
                <wp:positionV relativeFrom="paragraph">
                  <wp:posOffset>168160</wp:posOffset>
                </wp:positionV>
                <wp:extent cx="1912620" cy="754553"/>
                <wp:effectExtent l="0" t="0" r="11430" b="26670"/>
                <wp:wrapNone/>
                <wp:docPr id="20" name="Proses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2620" cy="754553"/>
                        </a:xfrm>
                        <a:prstGeom prst="flowChartProcess">
                          <a:avLst/>
                        </a:prstGeom>
                        <a:solidFill>
                          <a:srgbClr val="FFFFFF"/>
                        </a:solidFill>
                        <a:ln w="9525">
                          <a:solidFill>
                            <a:srgbClr val="000000"/>
                          </a:solidFill>
                          <a:miter lim="800000"/>
                          <a:headEnd/>
                          <a:tailEnd/>
                        </a:ln>
                      </wps:spPr>
                      <wps:txbx>
                        <w:txbxContent>
                          <w:p w14:paraId="1DA3BE5D" w14:textId="1C922093" w:rsidR="00D55ADB" w:rsidRPr="00F620BD" w:rsidRDefault="00D55ADB" w:rsidP="00D55ADB">
                            <w:pPr>
                              <w:rPr>
                                <w:b/>
                                <w:sz w:val="21"/>
                                <w:szCs w:val="21"/>
                              </w:rPr>
                            </w:pPr>
                            <w:r w:rsidRPr="00DC25DE">
                              <w:rPr>
                                <w:b/>
                                <w:sz w:val="21"/>
                                <w:szCs w:val="21"/>
                                <w:u w:val="single"/>
                              </w:rPr>
                              <w:t>Byggherre</w:t>
                            </w:r>
                          </w:p>
                          <w:p w14:paraId="2DCAB9E5" w14:textId="15313A31" w:rsidR="00D55ADB" w:rsidRPr="00F620BD" w:rsidRDefault="00D55ADB" w:rsidP="00B64CF8">
                            <w:pPr>
                              <w:spacing w:after="0"/>
                              <w:rPr>
                                <w:b/>
                                <w:sz w:val="21"/>
                                <w:szCs w:val="21"/>
                              </w:rPr>
                            </w:pPr>
                            <w:r w:rsidRPr="00F620BD">
                              <w:rPr>
                                <w:b/>
                                <w:sz w:val="21"/>
                                <w:szCs w:val="21"/>
                              </w:rPr>
                              <w:t>Navn:</w:t>
                            </w:r>
                            <w:r w:rsidR="00DC25DE">
                              <w:rPr>
                                <w:b/>
                                <w:sz w:val="21"/>
                                <w:szCs w:val="21"/>
                              </w:rPr>
                              <w:t xml:space="preserve"> Tønsberg kommune</w:t>
                            </w:r>
                          </w:p>
                          <w:p w14:paraId="554A644D" w14:textId="6103A913" w:rsidR="00D55ADB" w:rsidRPr="00F620BD" w:rsidRDefault="00D55ADB" w:rsidP="00D55ADB">
                            <w:pPr>
                              <w:rPr>
                                <w:b/>
                                <w:sz w:val="21"/>
                                <w:szCs w:val="21"/>
                              </w:rPr>
                            </w:pPr>
                            <w:r w:rsidRPr="00F620BD">
                              <w:rPr>
                                <w:b/>
                                <w:sz w:val="21"/>
                                <w:szCs w:val="21"/>
                              </w:rPr>
                              <w:t>Tlf</w:t>
                            </w:r>
                            <w:r w:rsidR="00B64CF8">
                              <w:rPr>
                                <w:b/>
                                <w:sz w:val="21"/>
                                <w:szCs w:val="21"/>
                              </w:rPr>
                              <w:t>.</w:t>
                            </w:r>
                            <w:r w:rsidRPr="00F620BD">
                              <w:rPr>
                                <w:b/>
                                <w:sz w:val="21"/>
                                <w:szCs w:val="21"/>
                              </w:rPr>
                              <w:t xml:space="preserve">: </w:t>
                            </w:r>
                          </w:p>
                          <w:p w14:paraId="21F6BD35" w14:textId="77777777" w:rsidR="00D55ADB" w:rsidRPr="00695BA0" w:rsidRDefault="00D55ADB" w:rsidP="00D55ADB">
                            <w:pPr>
                              <w:rPr>
                                <w:sz w:val="21"/>
                                <w:szCs w:val="21"/>
                              </w:rPr>
                            </w:pPr>
                          </w:p>
                          <w:p w14:paraId="11C56EED" w14:textId="77777777" w:rsidR="00D55ADB" w:rsidRPr="00695BA0" w:rsidRDefault="00D55ADB" w:rsidP="00D55ADB">
                            <w:pPr>
                              <w:rPr>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5FB45" id="Prosess 20" o:spid="_x0000_s1035" type="#_x0000_t109" style="position:absolute;margin-left:73.1pt;margin-top:13.25pt;width:150.6pt;height:59.4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">
                <v:textbox>
                  <w:txbxContent>
                    <w:p w14:paraId="1DA3BE5D" w14:textId="1C922093" w:rsidR="00D55ADB" w:rsidRPr="00F620BD" w:rsidRDefault="00D55ADB" w:rsidP="00D55ADB">
                      <w:pPr>
                        <w:rPr>
                          <w:b/>
                          <w:sz w:val="21"/>
                          <w:szCs w:val="21"/>
                        </w:rPr>
                      </w:pPr>
                      <w:r w:rsidRPr="00DC25DE">
                        <w:rPr>
                          <w:b/>
                          <w:sz w:val="21"/>
                          <w:szCs w:val="21"/>
                          <w:u w:val="single"/>
                        </w:rPr>
                        <w:t>Byggherre</w:t>
                      </w:r>
                    </w:p>
                    <w:p w14:paraId="2DCAB9E5" w14:textId="15313A31" w:rsidR="00D55ADB" w:rsidRPr="00F620BD" w:rsidRDefault="00D55ADB" w:rsidP="00B64CF8">
                      <w:pPr>
                        <w:spacing w:after="0"/>
                        <w:rPr>
                          <w:b/>
                          <w:sz w:val="21"/>
                          <w:szCs w:val="21"/>
                        </w:rPr>
                      </w:pPr>
                      <w:r w:rsidRPr="00F620BD">
                        <w:rPr>
                          <w:b/>
                          <w:sz w:val="21"/>
                          <w:szCs w:val="21"/>
                        </w:rPr>
                        <w:t>Navn:</w:t>
                      </w:r>
                      <w:r w:rsidR="00DC25DE">
                        <w:rPr>
                          <w:b/>
                          <w:sz w:val="21"/>
                          <w:szCs w:val="21"/>
                        </w:rPr>
                        <w:t xml:space="preserve"> Tønsberg kommune</w:t>
                      </w:r>
                    </w:p>
                    <w:p w14:paraId="554A644D" w14:textId="6103A913" w:rsidR="00D55ADB" w:rsidRPr="00F620BD" w:rsidRDefault="00D55ADB" w:rsidP="00D55ADB">
                      <w:pPr>
                        <w:rPr>
                          <w:b/>
                          <w:sz w:val="21"/>
                          <w:szCs w:val="21"/>
                        </w:rPr>
                      </w:pPr>
                      <w:r w:rsidRPr="00F620BD">
                        <w:rPr>
                          <w:b/>
                          <w:sz w:val="21"/>
                          <w:szCs w:val="21"/>
                        </w:rPr>
                        <w:t>Tlf</w:t>
                      </w:r>
                      <w:r w:rsidR="00B64CF8">
                        <w:rPr>
                          <w:b/>
                          <w:sz w:val="21"/>
                          <w:szCs w:val="21"/>
                        </w:rPr>
                        <w:t>.</w:t>
                      </w:r>
                      <w:r w:rsidRPr="00F620BD">
                        <w:rPr>
                          <w:b/>
                          <w:sz w:val="21"/>
                          <w:szCs w:val="21"/>
                        </w:rPr>
                        <w:t xml:space="preserve">: </w:t>
                      </w:r>
                    </w:p>
                    <w:p w14:paraId="21F6BD35" w14:textId="77777777" w:rsidR="00D55ADB" w:rsidRPr="00695BA0" w:rsidRDefault="00D55ADB" w:rsidP="00D55ADB">
                      <w:pPr>
                        <w:rPr>
                          <w:sz w:val="21"/>
                          <w:szCs w:val="21"/>
                        </w:rPr>
                      </w:pPr>
                    </w:p>
                    <w:p w14:paraId="11C56EED" w14:textId="77777777" w:rsidR="00D55ADB" w:rsidRPr="00695BA0" w:rsidRDefault="00D55ADB" w:rsidP="00D55ADB">
                      <w:pPr>
                        <w:rPr>
                          <w:sz w:val="21"/>
                          <w:szCs w:val="21"/>
                        </w:rPr>
                      </w:pPr>
                    </w:p>
                  </w:txbxContent>
                </v:textbox>
              </v:shape>
            </w:pict>
          </mc:Fallback>
        </mc:AlternateContent>
      </w:r>
      <w:r w:rsidR="00D55ADB" w:rsidRPr="00D55ADB">
        <w:rPr>
          <w:rFonts w:ascii="Calibri" w:eastAsia="Calibri" w:hAnsi="Calibri" w:cs="Times New Roman"/>
          <w:sz w:val="21"/>
          <w:szCs w:val="21"/>
        </w:rPr>
        <w:t xml:space="preserve"> </w:t>
      </w:r>
      <w:r w:rsidR="00D55ADB" w:rsidRPr="00D55ADB">
        <w:rPr>
          <w:rFonts w:ascii="Calibri" w:eastAsia="Calibri" w:hAnsi="Calibri" w:cs="Times New Roman"/>
          <w:b/>
          <w:sz w:val="21"/>
          <w:szCs w:val="21"/>
        </w:rPr>
        <w:t xml:space="preserve">  Byggherre</w:t>
      </w:r>
    </w:p>
    <w:p w14:paraId="20E34784" w14:textId="77777777" w:rsidR="00D55ADB" w:rsidRPr="00D55ADB" w:rsidRDefault="00D55ADB" w:rsidP="00D55ADB">
      <w:pPr>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3" behindDoc="0" locked="0" layoutInCell="1" allowOverlap="1" wp14:anchorId="6F6F66D6" wp14:editId="1FC915AE">
                <wp:simplePos x="0" y="0"/>
                <wp:positionH relativeFrom="column">
                  <wp:posOffset>2843530</wp:posOffset>
                </wp:positionH>
                <wp:positionV relativeFrom="paragraph">
                  <wp:posOffset>144145</wp:posOffset>
                </wp:positionV>
                <wp:extent cx="753110" cy="1270"/>
                <wp:effectExtent l="0" t="76200" r="8890" b="74930"/>
                <wp:wrapNone/>
                <wp:docPr id="17" name="Rett pilkobling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3110" cy="1270"/>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CFC4A1" id="Rett pilkobling 17" o:spid="_x0000_s1026" type="#_x0000_t32" style="position:absolute;margin-left:223.9pt;margin-top:11.35pt;width:59.3pt;height:.1pt;z-index:2516889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" strokecolor="red" strokeweight="1pt">
                <v:stroke dashstyle="dash" endarrow="block"/>
              </v:shape>
            </w:pict>
          </mc:Fallback>
        </mc:AlternateContent>
      </w:r>
    </w:p>
    <w:p w14:paraId="4A3B45C1" w14:textId="77777777" w:rsidR="00D55ADB" w:rsidRPr="00D55ADB" w:rsidRDefault="00D55ADB" w:rsidP="00D55ADB">
      <w:pPr>
        <w:rPr>
          <w:rFonts w:ascii="Calibri" w:eastAsia="Calibri" w:hAnsi="Calibri" w:cs="Times New Roman"/>
          <w:b/>
          <w:sz w:val="19"/>
          <w:szCs w:val="19"/>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4" behindDoc="0" locked="0" layoutInCell="1" allowOverlap="1" wp14:anchorId="00518A75" wp14:editId="5339609A">
                <wp:simplePos x="0" y="0"/>
                <wp:positionH relativeFrom="column">
                  <wp:posOffset>1543685</wp:posOffset>
                </wp:positionH>
                <wp:positionV relativeFrom="paragraph">
                  <wp:posOffset>281940</wp:posOffset>
                </wp:positionV>
                <wp:extent cx="635" cy="397510"/>
                <wp:effectExtent l="0" t="0" r="18415" b="2540"/>
                <wp:wrapNone/>
                <wp:docPr id="15" name="Rett pilkobling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751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13A6A7" id="Rett pilkobling 15" o:spid="_x0000_s1026" type="#_x0000_t32" style="position:absolute;margin-left:121.55pt;margin-top:22.2pt;width:.05pt;height:31.3pt;z-index:251700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" strokecolor="red" strokeweight="1pt"/>
            </w:pict>
          </mc:Fallback>
        </mc:AlternateContent>
      </w:r>
    </w:p>
    <w:p w14:paraId="5EEFDCCC" w14:textId="77777777" w:rsidR="00D55ADB" w:rsidRPr="00D55ADB" w:rsidRDefault="00D55ADB" w:rsidP="00D55ADB">
      <w:pPr>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6" behindDoc="0" locked="0" layoutInCell="1" allowOverlap="1" wp14:anchorId="5B3BD354" wp14:editId="21272E82">
                <wp:simplePos x="0" y="0"/>
                <wp:positionH relativeFrom="column">
                  <wp:posOffset>2418080</wp:posOffset>
                </wp:positionH>
                <wp:positionV relativeFrom="paragraph">
                  <wp:posOffset>140335</wp:posOffset>
                </wp:positionV>
                <wp:extent cx="938530" cy="218440"/>
                <wp:effectExtent l="0" t="0" r="0" b="0"/>
                <wp:wrapNone/>
                <wp:docPr id="14" name="Tekstboks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8530" cy="218440"/>
                        </a:xfrm>
                        <a:prstGeom prst="rect">
                          <a:avLst/>
                        </a:prstGeom>
                        <a:solidFill>
                          <a:srgbClr val="FFFFFF"/>
                        </a:solidFill>
                        <a:ln w="9525">
                          <a:solidFill>
                            <a:srgbClr val="FFFFFF"/>
                          </a:solidFill>
                          <a:miter lim="800000"/>
                          <a:headEnd/>
                          <a:tailEnd/>
                        </a:ln>
                      </wps:spPr>
                      <wps:txbx>
                        <w:txbxContent>
                          <w:p w14:paraId="1DA66A80" w14:textId="77777777" w:rsidR="00D55ADB" w:rsidRPr="00F620BD" w:rsidRDefault="00D55ADB" w:rsidP="00D55ADB">
                            <w:pPr>
                              <w:rPr>
                                <w:b/>
                                <w:sz w:val="16"/>
                                <w:szCs w:val="16"/>
                              </w:rPr>
                            </w:pPr>
                            <w:r w:rsidRPr="00F620BD">
                              <w:rPr>
                                <w:b/>
                                <w:sz w:val="16"/>
                                <w:szCs w:val="16"/>
                              </w:rPr>
                              <w:t>Ved SHA skade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BD354" id="Tekstboks 14" o:spid="_x0000_s1036" type="#_x0000_t202" style="position:absolute;margin-left:190.4pt;margin-top:11.05pt;width:73.9pt;height:17.2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" strokecolor="white">
                <v:textbox>
                  <w:txbxContent>
                    <w:p w14:paraId="1DA66A80" w14:textId="77777777" w:rsidR="00D55ADB" w:rsidRPr="00F620BD" w:rsidRDefault="00D55ADB" w:rsidP="00D55ADB">
                      <w:pPr>
                        <w:rPr>
                          <w:b/>
                          <w:sz w:val="16"/>
                          <w:szCs w:val="16"/>
                        </w:rPr>
                      </w:pPr>
                      <w:r w:rsidRPr="00F620BD">
                        <w:rPr>
                          <w:b/>
                          <w:sz w:val="16"/>
                          <w:szCs w:val="16"/>
                        </w:rPr>
                        <w:t>Ved SHA skade</w:t>
                      </w: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5" behindDoc="0" locked="0" layoutInCell="1" allowOverlap="1" wp14:anchorId="773007C4" wp14:editId="08A6E28B">
                <wp:simplePos x="0" y="0"/>
                <wp:positionH relativeFrom="column">
                  <wp:posOffset>103505</wp:posOffset>
                </wp:positionH>
                <wp:positionV relativeFrom="paragraph">
                  <wp:posOffset>149860</wp:posOffset>
                </wp:positionV>
                <wp:extent cx="873760" cy="218440"/>
                <wp:effectExtent l="0" t="0" r="2540" b="0"/>
                <wp:wrapNone/>
                <wp:docPr id="13" name="Tekstboks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3760" cy="218440"/>
                        </a:xfrm>
                        <a:prstGeom prst="rect">
                          <a:avLst/>
                        </a:prstGeom>
                        <a:solidFill>
                          <a:srgbClr val="FFFFFF"/>
                        </a:solidFill>
                        <a:ln w="9525">
                          <a:solidFill>
                            <a:srgbClr val="FFFFFF"/>
                          </a:solidFill>
                          <a:miter lim="800000"/>
                          <a:headEnd/>
                          <a:tailEnd/>
                        </a:ln>
                      </wps:spPr>
                      <wps:txbx>
                        <w:txbxContent>
                          <w:p w14:paraId="14507390" w14:textId="77777777" w:rsidR="00D55ADB" w:rsidRPr="00F620BD" w:rsidRDefault="00D55ADB" w:rsidP="00D55ADB">
                            <w:pPr>
                              <w:rPr>
                                <w:b/>
                                <w:sz w:val="16"/>
                                <w:szCs w:val="16"/>
                              </w:rPr>
                            </w:pPr>
                            <w:r w:rsidRPr="00F620BD">
                              <w:rPr>
                                <w:b/>
                                <w:sz w:val="16"/>
                                <w:szCs w:val="16"/>
                              </w:rPr>
                              <w:t>Ved miljøskade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007C4" id="Tekstboks 13" o:spid="_x0000_s1037" type="#_x0000_t202" style="position:absolute;margin-left:8.15pt;margin-top:11.8pt;width:68.8pt;height:17.2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" strokecolor="white">
                <v:textbox>
                  <w:txbxContent>
                    <w:p w14:paraId="14507390" w14:textId="77777777" w:rsidR="00D55ADB" w:rsidRPr="00F620BD" w:rsidRDefault="00D55ADB" w:rsidP="00D55ADB">
                      <w:pPr>
                        <w:rPr>
                          <w:b/>
                          <w:sz w:val="16"/>
                          <w:szCs w:val="16"/>
                        </w:rPr>
                      </w:pPr>
                      <w:r w:rsidRPr="00F620BD">
                        <w:rPr>
                          <w:b/>
                          <w:sz w:val="16"/>
                          <w:szCs w:val="16"/>
                        </w:rPr>
                        <w:t>Ved miljøskade</w:t>
                      </w: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9" behindDoc="0" locked="0" layoutInCell="1" allowOverlap="1" wp14:anchorId="054D9730" wp14:editId="0CADB1C1">
                <wp:simplePos x="0" y="0"/>
                <wp:positionH relativeFrom="column">
                  <wp:posOffset>1592580</wp:posOffset>
                </wp:positionH>
                <wp:positionV relativeFrom="paragraph">
                  <wp:posOffset>266065</wp:posOffset>
                </wp:positionV>
                <wp:extent cx="1764030" cy="250825"/>
                <wp:effectExtent l="0" t="0" r="0" b="0"/>
                <wp:wrapNone/>
                <wp:docPr id="12" name="Tekstboks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030"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6E2497" w14:textId="77777777" w:rsidR="00D55ADB" w:rsidRPr="00373E7F" w:rsidRDefault="00D55ADB" w:rsidP="00D55ADB">
                            <w:pPr>
                              <w:rPr>
                                <w:szCs w:val="15"/>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D9730" id="Tekstboks 12" o:spid="_x0000_s1038" type="#_x0000_t202" style="position:absolute;margin-left:125.4pt;margin-top:20.95pt;width:138.9pt;height:19.7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" stroked="f">
                <v:textbox>
                  <w:txbxContent>
                    <w:p w14:paraId="6D6E2497" w14:textId="77777777" w:rsidR="00D55ADB" w:rsidRPr="00373E7F" w:rsidRDefault="00D55ADB" w:rsidP="00D55ADB">
                      <w:pPr>
                        <w:rPr>
                          <w:szCs w:val="15"/>
                        </w:rPr>
                      </w:pPr>
                    </w:p>
                  </w:txbxContent>
                </v:textbox>
              </v:shape>
            </w:pict>
          </mc:Fallback>
        </mc:AlternateContent>
      </w:r>
      <w:r w:rsidRPr="00D55ADB">
        <w:rPr>
          <w:rFonts w:ascii="Calibri" w:eastAsia="Calibri" w:hAnsi="Calibri" w:cs="Times New Roman"/>
          <w:b/>
          <w:sz w:val="21"/>
          <w:szCs w:val="21"/>
        </w:rPr>
        <w:t xml:space="preserve"> </w:t>
      </w:r>
    </w:p>
    <w:p w14:paraId="32F6563A" w14:textId="42FB6A45" w:rsidR="00D55ADB" w:rsidRPr="00D55ADB" w:rsidRDefault="00D55ADB" w:rsidP="00D55ADB">
      <w:pPr>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299" distR="114299" simplePos="0" relativeHeight="251658272" behindDoc="0" locked="0" layoutInCell="1" allowOverlap="1" wp14:anchorId="1AB31353" wp14:editId="6EE34E5A">
                <wp:simplePos x="0" y="0"/>
                <wp:positionH relativeFrom="column">
                  <wp:posOffset>525144</wp:posOffset>
                </wp:positionH>
                <wp:positionV relativeFrom="paragraph">
                  <wp:posOffset>68580</wp:posOffset>
                </wp:positionV>
                <wp:extent cx="0" cy="337820"/>
                <wp:effectExtent l="76200" t="0" r="57150" b="43180"/>
                <wp:wrapNone/>
                <wp:docPr id="9" name="Rett pilkobling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7820"/>
                        </a:xfrm>
                        <a:prstGeom prst="straightConnector1">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19379C" id="Rett pilkobling 9" o:spid="_x0000_s1026" type="#_x0000_t32" style="position:absolute;margin-left:41.35pt;margin-top:5.4pt;width:0;height:26.6pt;z-index:251658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" strokecolor="red" strokeweight="1pt">
                <v:stroke endarrow="block"/>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3" behindDoc="0" locked="0" layoutInCell="1" allowOverlap="1" wp14:anchorId="06D77723" wp14:editId="13023ECD">
                <wp:simplePos x="0" y="0"/>
                <wp:positionH relativeFrom="column">
                  <wp:posOffset>2711450</wp:posOffset>
                </wp:positionH>
                <wp:positionV relativeFrom="paragraph">
                  <wp:posOffset>68580</wp:posOffset>
                </wp:positionV>
                <wp:extent cx="635" cy="337820"/>
                <wp:effectExtent l="76200" t="0" r="56515" b="43180"/>
                <wp:wrapNone/>
                <wp:docPr id="8" name="Rett pilkobli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7820"/>
                        </a:xfrm>
                        <a:prstGeom prst="straightConnector1">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0283E6" id="Rett pilkobling 8" o:spid="_x0000_s1026" type="#_x0000_t32" style="position:absolute;margin-left:213.5pt;margin-top:5.4pt;width:.05pt;height:26.6pt;z-index:251699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" strokecolor="red" strokeweight="1pt">
                <v:stroke endarrow="block"/>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4294967295" distB="4294967295" distL="114300" distR="114300" simplePos="0" relativeHeight="251658271" behindDoc="0" locked="0" layoutInCell="1" allowOverlap="1" wp14:anchorId="58300414" wp14:editId="451969A7">
                <wp:simplePos x="0" y="0"/>
                <wp:positionH relativeFrom="column">
                  <wp:posOffset>524510</wp:posOffset>
                </wp:positionH>
                <wp:positionV relativeFrom="paragraph">
                  <wp:posOffset>68579</wp:posOffset>
                </wp:positionV>
                <wp:extent cx="2185035" cy="0"/>
                <wp:effectExtent l="0" t="0" r="0" b="0"/>
                <wp:wrapNone/>
                <wp:docPr id="7" name="Rett pilkobling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687929" id="Rett pilkobling 7" o:spid="_x0000_s1026" type="#_x0000_t32" style="position:absolute;margin-left:41.3pt;margin-top:5.4pt;width:172.05pt;height:0;z-index:25169717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" strokecolor="red" strokeweight="1pt"/>
            </w:pict>
          </mc:Fallback>
        </mc:AlternateContent>
      </w:r>
    </w:p>
    <w:p w14:paraId="2F56B9ED" w14:textId="622DE770" w:rsidR="00D55ADB" w:rsidRPr="00D55ADB" w:rsidRDefault="004867D4" w:rsidP="00D55ADB">
      <w:pPr>
        <w:spacing w:after="0"/>
        <w:rPr>
          <w:rFonts w:ascii="Calibri" w:eastAsia="Calibri" w:hAnsi="Calibri" w:cs="Times New Roman"/>
          <w:b/>
          <w:sz w:val="21"/>
          <w:szCs w:val="21"/>
        </w:rPr>
      </w:pP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64" behindDoc="0" locked="0" layoutInCell="1" allowOverlap="1" wp14:anchorId="0A0794DA" wp14:editId="08745108">
                <wp:simplePos x="0" y="0"/>
                <wp:positionH relativeFrom="column">
                  <wp:posOffset>-360103</wp:posOffset>
                </wp:positionH>
                <wp:positionV relativeFrom="paragraph">
                  <wp:posOffset>92768</wp:posOffset>
                </wp:positionV>
                <wp:extent cx="1886585" cy="719455"/>
                <wp:effectExtent l="0" t="0" r="18415" b="23495"/>
                <wp:wrapNone/>
                <wp:docPr id="10" name="Proses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6585" cy="719455"/>
                        </a:xfrm>
                        <a:prstGeom prst="flowChartProcess">
                          <a:avLst/>
                        </a:prstGeom>
                        <a:solidFill>
                          <a:srgbClr val="FFFFFF"/>
                        </a:solidFill>
                        <a:ln w="9525">
                          <a:solidFill>
                            <a:srgbClr val="000000"/>
                          </a:solidFill>
                          <a:miter lim="800000"/>
                          <a:headEnd/>
                          <a:tailEnd/>
                        </a:ln>
                      </wps:spPr>
                      <wps:txbx>
                        <w:txbxContent>
                          <w:p w14:paraId="647CE1E1" w14:textId="77777777" w:rsidR="00D55ADB" w:rsidRPr="00F620BD" w:rsidRDefault="00D55ADB" w:rsidP="00B64CF8">
                            <w:pPr>
                              <w:spacing w:after="120"/>
                              <w:rPr>
                                <w:b/>
                                <w:sz w:val="21"/>
                                <w:szCs w:val="21"/>
                              </w:rPr>
                            </w:pPr>
                            <w:r w:rsidRPr="00F620BD">
                              <w:rPr>
                                <w:b/>
                                <w:sz w:val="21"/>
                                <w:szCs w:val="21"/>
                              </w:rPr>
                              <w:t>Byggeleder (BL)</w:t>
                            </w:r>
                          </w:p>
                          <w:p w14:paraId="25F25BFE" w14:textId="77777777" w:rsidR="00D55ADB" w:rsidRPr="00F620BD" w:rsidRDefault="00D55ADB" w:rsidP="004867D4">
                            <w:pPr>
                              <w:spacing w:after="0"/>
                              <w:rPr>
                                <w:b/>
                                <w:sz w:val="21"/>
                                <w:szCs w:val="21"/>
                              </w:rPr>
                            </w:pPr>
                            <w:r w:rsidRPr="00F620BD">
                              <w:rPr>
                                <w:b/>
                                <w:sz w:val="21"/>
                                <w:szCs w:val="21"/>
                              </w:rPr>
                              <w:t>Navn:</w:t>
                            </w:r>
                          </w:p>
                          <w:p w14:paraId="5DBFDE49" w14:textId="77777777" w:rsidR="00D55ADB" w:rsidRPr="00F620BD" w:rsidRDefault="00D55ADB" w:rsidP="00D55ADB">
                            <w:pPr>
                              <w:rPr>
                                <w:b/>
                                <w:sz w:val="21"/>
                                <w:szCs w:val="21"/>
                              </w:rPr>
                            </w:pPr>
                            <w:r w:rsidRPr="00F620BD">
                              <w:rPr>
                                <w:b/>
                                <w:sz w:val="21"/>
                                <w:szCs w:val="21"/>
                              </w:rPr>
                              <w:t xml:space="preserve">Tlf: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794DA" id="Prosess 10" o:spid="_x0000_s1039" type="#_x0000_t109" style="position:absolute;margin-left:-28.35pt;margin-top:7.3pt;width:148.55pt;height:56.6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">
                <v:textbox>
                  <w:txbxContent>
                    <w:p w14:paraId="647CE1E1" w14:textId="77777777" w:rsidR="00D55ADB" w:rsidRPr="00F620BD" w:rsidRDefault="00D55ADB" w:rsidP="00B64CF8">
                      <w:pPr>
                        <w:spacing w:after="120"/>
                        <w:rPr>
                          <w:b/>
                          <w:sz w:val="21"/>
                          <w:szCs w:val="21"/>
                        </w:rPr>
                      </w:pPr>
                      <w:r w:rsidRPr="00F620BD">
                        <w:rPr>
                          <w:b/>
                          <w:sz w:val="21"/>
                          <w:szCs w:val="21"/>
                        </w:rPr>
                        <w:t>Byggeleder (BL)</w:t>
                      </w:r>
                    </w:p>
                    <w:p w14:paraId="25F25BFE" w14:textId="77777777" w:rsidR="00D55ADB" w:rsidRPr="00F620BD" w:rsidRDefault="00D55ADB" w:rsidP="004867D4">
                      <w:pPr>
                        <w:spacing w:after="0"/>
                        <w:rPr>
                          <w:b/>
                          <w:sz w:val="21"/>
                          <w:szCs w:val="21"/>
                        </w:rPr>
                      </w:pPr>
                      <w:r w:rsidRPr="00F620BD">
                        <w:rPr>
                          <w:b/>
                          <w:sz w:val="21"/>
                          <w:szCs w:val="21"/>
                        </w:rPr>
                        <w:t>Navn:</w:t>
                      </w:r>
                    </w:p>
                    <w:p w14:paraId="5DBFDE49" w14:textId="77777777" w:rsidR="00D55ADB" w:rsidRPr="00F620BD" w:rsidRDefault="00D55ADB" w:rsidP="00D55ADB">
                      <w:pPr>
                        <w:rPr>
                          <w:b/>
                          <w:sz w:val="21"/>
                          <w:szCs w:val="21"/>
                        </w:rPr>
                      </w:pPr>
                      <w:r w:rsidRPr="00F620BD">
                        <w:rPr>
                          <w:b/>
                          <w:sz w:val="21"/>
                          <w:szCs w:val="21"/>
                        </w:rPr>
                        <w:t xml:space="preserve">Tlf: </w:t>
                      </w:r>
                    </w:p>
                  </w:txbxContent>
                </v:textbox>
              </v:shape>
            </w:pict>
          </mc:Fallback>
        </mc:AlternateContent>
      </w:r>
      <w:r w:rsidRPr="00D55ADB">
        <w:rPr>
          <w:rFonts w:ascii="Times New Roman" w:eastAsia="Times New Roman" w:hAnsi="Times New Roman" w:cs="Times New Roman"/>
          <w:noProof/>
          <w:sz w:val="24"/>
          <w:szCs w:val="20"/>
          <w:lang w:eastAsia="nb-NO"/>
        </w:rPr>
        <mc:AlternateContent>
          <mc:Choice Requires="wps">
            <w:drawing>
              <wp:anchor distT="0" distB="0" distL="114300" distR="114300" simplePos="0" relativeHeight="251658270" behindDoc="0" locked="0" layoutInCell="1" allowOverlap="1" wp14:anchorId="7E88FE1E" wp14:editId="204A54F3">
                <wp:simplePos x="0" y="0"/>
                <wp:positionH relativeFrom="column">
                  <wp:posOffset>1779905</wp:posOffset>
                </wp:positionH>
                <wp:positionV relativeFrom="paragraph">
                  <wp:posOffset>92710</wp:posOffset>
                </wp:positionV>
                <wp:extent cx="2029690" cy="720000"/>
                <wp:effectExtent l="0" t="0" r="27940" b="23495"/>
                <wp:wrapNone/>
                <wp:docPr id="11" name="Proses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9690" cy="720000"/>
                        </a:xfrm>
                        <a:prstGeom prst="flowChartProcess">
                          <a:avLst/>
                        </a:prstGeom>
                        <a:solidFill>
                          <a:srgbClr val="FFFFFF"/>
                        </a:solidFill>
                        <a:ln w="9525">
                          <a:solidFill>
                            <a:srgbClr val="000000"/>
                          </a:solidFill>
                          <a:miter lim="800000"/>
                          <a:headEnd/>
                          <a:tailEnd/>
                        </a:ln>
                      </wps:spPr>
                      <wps:txbx>
                        <w:txbxContent>
                          <w:p w14:paraId="357EA76C" w14:textId="77777777" w:rsidR="00D55ADB" w:rsidRPr="00F620BD" w:rsidRDefault="00D55ADB" w:rsidP="00B64CF8">
                            <w:pPr>
                              <w:spacing w:after="120"/>
                              <w:rPr>
                                <w:b/>
                                <w:sz w:val="21"/>
                                <w:szCs w:val="21"/>
                              </w:rPr>
                            </w:pPr>
                            <w:r w:rsidRPr="00F620BD">
                              <w:rPr>
                                <w:b/>
                                <w:sz w:val="21"/>
                                <w:szCs w:val="21"/>
                              </w:rPr>
                              <w:t>Koordinator for utførelsen (KU)</w:t>
                            </w:r>
                          </w:p>
                          <w:p w14:paraId="56E9A9BB" w14:textId="77777777" w:rsidR="00D55ADB" w:rsidRPr="00F620BD" w:rsidRDefault="00D55ADB" w:rsidP="004867D4">
                            <w:pPr>
                              <w:spacing w:after="0"/>
                              <w:rPr>
                                <w:b/>
                                <w:sz w:val="21"/>
                                <w:szCs w:val="21"/>
                              </w:rPr>
                            </w:pPr>
                            <w:r w:rsidRPr="00F620BD">
                              <w:rPr>
                                <w:b/>
                                <w:sz w:val="21"/>
                                <w:szCs w:val="21"/>
                              </w:rPr>
                              <w:t>Navn:</w:t>
                            </w:r>
                          </w:p>
                          <w:p w14:paraId="5D21606B" w14:textId="77777777" w:rsidR="00D55ADB" w:rsidRPr="00F620BD" w:rsidRDefault="00D55ADB" w:rsidP="00D55ADB">
                            <w:pPr>
                              <w:rPr>
                                <w:b/>
                                <w:sz w:val="21"/>
                                <w:szCs w:val="21"/>
                              </w:rPr>
                            </w:pPr>
                            <w:r w:rsidRPr="00F620BD">
                              <w:rPr>
                                <w:b/>
                                <w:sz w:val="21"/>
                                <w:szCs w:val="21"/>
                              </w:rPr>
                              <w:t xml:space="preserve">Tlf: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88FE1E" id="Prosess 11" o:spid="_x0000_s1040" type="#_x0000_t109" style="position:absolute;margin-left:140.15pt;margin-top:7.3pt;width:159.8pt;height:56.7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">
                <v:textbox>
                  <w:txbxContent>
                    <w:p w14:paraId="357EA76C" w14:textId="77777777" w:rsidR="00D55ADB" w:rsidRPr="00F620BD" w:rsidRDefault="00D55ADB" w:rsidP="00B64CF8">
                      <w:pPr>
                        <w:spacing w:after="120"/>
                        <w:rPr>
                          <w:b/>
                          <w:sz w:val="21"/>
                          <w:szCs w:val="21"/>
                        </w:rPr>
                      </w:pPr>
                      <w:r w:rsidRPr="00F620BD">
                        <w:rPr>
                          <w:b/>
                          <w:sz w:val="21"/>
                          <w:szCs w:val="21"/>
                        </w:rPr>
                        <w:t>Koordinator for utførelsen (KU)</w:t>
                      </w:r>
                    </w:p>
                    <w:p w14:paraId="56E9A9BB" w14:textId="77777777" w:rsidR="00D55ADB" w:rsidRPr="00F620BD" w:rsidRDefault="00D55ADB" w:rsidP="004867D4">
                      <w:pPr>
                        <w:spacing w:after="0"/>
                        <w:rPr>
                          <w:b/>
                          <w:sz w:val="21"/>
                          <w:szCs w:val="21"/>
                        </w:rPr>
                      </w:pPr>
                      <w:r w:rsidRPr="00F620BD">
                        <w:rPr>
                          <w:b/>
                          <w:sz w:val="21"/>
                          <w:szCs w:val="21"/>
                        </w:rPr>
                        <w:t>Navn:</w:t>
                      </w:r>
                    </w:p>
                    <w:p w14:paraId="5D21606B" w14:textId="77777777" w:rsidR="00D55ADB" w:rsidRPr="00F620BD" w:rsidRDefault="00D55ADB" w:rsidP="00D55ADB">
                      <w:pPr>
                        <w:rPr>
                          <w:b/>
                          <w:sz w:val="21"/>
                          <w:szCs w:val="21"/>
                        </w:rPr>
                      </w:pPr>
                      <w:r w:rsidRPr="00F620BD">
                        <w:rPr>
                          <w:b/>
                          <w:sz w:val="21"/>
                          <w:szCs w:val="21"/>
                        </w:rPr>
                        <w:t xml:space="preserve">Tlf: </w:t>
                      </w:r>
                    </w:p>
                  </w:txbxContent>
                </v:textbox>
              </v:shape>
            </w:pict>
          </mc:Fallback>
        </mc:AlternateContent>
      </w:r>
    </w:p>
    <w:tbl>
      <w:tblPr>
        <w:tblpPr w:leftFromText="141" w:rightFromText="141" w:vertAnchor="text" w:tblpX="7803" w:tblpY="1"/>
        <w:tblOverlap w:val="neve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210"/>
      </w:tblGrid>
      <w:tr w:rsidR="00D55ADB" w:rsidRPr="00D55ADB" w14:paraId="5F2096AE" w14:textId="77777777" w:rsidTr="007C37C4">
        <w:trPr>
          <w:trHeight w:val="242"/>
        </w:trPr>
        <w:tc>
          <w:tcPr>
            <w:tcW w:w="210" w:type="dxa"/>
          </w:tcPr>
          <w:p w14:paraId="2D277E2F" w14:textId="77777777" w:rsidR="00D55ADB" w:rsidRPr="00D55ADB" w:rsidRDefault="00D55ADB" w:rsidP="00D55ADB">
            <w:pPr>
              <w:rPr>
                <w:rFonts w:ascii="Calibri" w:eastAsia="Calibri" w:hAnsi="Calibri" w:cs="Times New Roman"/>
                <w:b/>
                <w:sz w:val="21"/>
                <w:szCs w:val="21"/>
              </w:rPr>
            </w:pPr>
          </w:p>
        </w:tc>
      </w:tr>
    </w:tbl>
    <w:p w14:paraId="0041879A" w14:textId="18B14DC2" w:rsidR="00D55ADB" w:rsidRPr="00D55ADB" w:rsidRDefault="00D55ADB" w:rsidP="00D55ADB">
      <w:pPr>
        <w:autoSpaceDE w:val="0"/>
        <w:autoSpaceDN w:val="0"/>
        <w:adjustRightInd w:val="0"/>
        <w:spacing w:after="0" w:line="240" w:lineRule="auto"/>
        <w:rPr>
          <w:rFonts w:ascii="Arial" w:eastAsia="Times New Roman" w:hAnsi="Arial" w:cs="Arial"/>
          <w:lang w:eastAsia="nb-NO"/>
        </w:rPr>
      </w:pPr>
    </w:p>
    <w:tbl>
      <w:tblPr>
        <w:tblpPr w:leftFromText="141" w:rightFromText="141" w:vertAnchor="text" w:horzAnchor="margin" w:tblpXSpec="center" w:tblpY="11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4"/>
      </w:tblGrid>
      <w:tr w:rsidR="00D55ADB" w:rsidRPr="00D55ADB" w14:paraId="13B8CB6E" w14:textId="77777777" w:rsidTr="004867D4">
        <w:trPr>
          <w:trHeight w:val="701"/>
        </w:trPr>
        <w:tc>
          <w:tcPr>
            <w:tcW w:w="6374" w:type="dxa"/>
            <w:shd w:val="clear" w:color="auto" w:fill="000000"/>
            <w:vAlign w:val="center"/>
          </w:tcPr>
          <w:p w14:paraId="6CFBD21E" w14:textId="77777777" w:rsidR="00D55ADB" w:rsidRPr="00D55ADB" w:rsidRDefault="00D55ADB" w:rsidP="004867D4">
            <w:pPr>
              <w:spacing w:before="40" w:after="40" w:line="240" w:lineRule="auto"/>
              <w:jc w:val="center"/>
              <w:rPr>
                <w:rFonts w:ascii="Calibri" w:eastAsia="Calibri" w:hAnsi="Calibri" w:cs="Times New Roman"/>
                <w:b/>
                <w:color w:val="FF0000"/>
                <w:sz w:val="24"/>
                <w:szCs w:val="24"/>
              </w:rPr>
            </w:pPr>
            <w:r w:rsidRPr="00D55ADB">
              <w:rPr>
                <w:rFonts w:ascii="Calibri" w:eastAsia="Calibri" w:hAnsi="Calibri" w:cs="Times New Roman"/>
                <w:b/>
                <w:color w:val="FF0000"/>
                <w:sz w:val="24"/>
                <w:szCs w:val="24"/>
              </w:rPr>
              <w:t>Når du varsler, oppgi følgende</w:t>
            </w:r>
          </w:p>
        </w:tc>
      </w:tr>
      <w:tr w:rsidR="00D55ADB" w:rsidRPr="00D55ADB" w14:paraId="59CCDB05" w14:textId="77777777" w:rsidTr="004867D4">
        <w:trPr>
          <w:trHeight w:val="1975"/>
        </w:trPr>
        <w:tc>
          <w:tcPr>
            <w:tcW w:w="6374" w:type="dxa"/>
          </w:tcPr>
          <w:p w14:paraId="3360E67F" w14:textId="77777777" w:rsidR="00D55ADB" w:rsidRPr="00D55ADB" w:rsidRDefault="00D55ADB" w:rsidP="004867D4">
            <w:pPr>
              <w:numPr>
                <w:ilvl w:val="0"/>
                <w:numId w:val="8"/>
              </w:numPr>
              <w:overflowPunct w:val="0"/>
              <w:autoSpaceDE w:val="0"/>
              <w:autoSpaceDN w:val="0"/>
              <w:adjustRightInd w:val="0"/>
              <w:spacing w:before="40" w:after="40" w:line="240" w:lineRule="auto"/>
              <w:ind w:left="474"/>
              <w:textAlignment w:val="baseline"/>
              <w:rPr>
                <w:rFonts w:ascii="Calibri" w:eastAsia="Calibri" w:hAnsi="Calibri" w:cs="Times New Roman"/>
                <w:b/>
                <w:sz w:val="24"/>
                <w:szCs w:val="24"/>
              </w:rPr>
            </w:pPr>
            <w:r w:rsidRPr="00D55ADB">
              <w:rPr>
                <w:rFonts w:ascii="Calibri" w:eastAsia="Calibri" w:hAnsi="Calibri" w:cs="Times New Roman"/>
                <w:b/>
                <w:sz w:val="24"/>
                <w:szCs w:val="24"/>
              </w:rPr>
              <w:t>HVEM som ringer</w:t>
            </w:r>
          </w:p>
          <w:p w14:paraId="27775E12" w14:textId="77777777" w:rsidR="00D55ADB" w:rsidRPr="00D55ADB" w:rsidRDefault="00D55ADB" w:rsidP="004867D4">
            <w:pPr>
              <w:numPr>
                <w:ilvl w:val="0"/>
                <w:numId w:val="8"/>
              </w:numPr>
              <w:overflowPunct w:val="0"/>
              <w:autoSpaceDE w:val="0"/>
              <w:autoSpaceDN w:val="0"/>
              <w:adjustRightInd w:val="0"/>
              <w:spacing w:before="40" w:after="40" w:line="240" w:lineRule="auto"/>
              <w:ind w:left="474"/>
              <w:textAlignment w:val="baseline"/>
              <w:rPr>
                <w:rFonts w:ascii="Calibri" w:eastAsia="Calibri" w:hAnsi="Calibri" w:cs="Times New Roman"/>
                <w:b/>
                <w:sz w:val="24"/>
                <w:szCs w:val="24"/>
              </w:rPr>
            </w:pPr>
            <w:r w:rsidRPr="00D55ADB">
              <w:rPr>
                <w:rFonts w:ascii="Calibri" w:eastAsia="Calibri" w:hAnsi="Calibri" w:cs="Times New Roman"/>
                <w:b/>
                <w:sz w:val="24"/>
                <w:szCs w:val="24"/>
              </w:rPr>
              <w:t>HVOR det har hendt</w:t>
            </w:r>
          </w:p>
          <w:p w14:paraId="29609A67" w14:textId="77777777" w:rsidR="00D55ADB" w:rsidRPr="00D55ADB" w:rsidRDefault="00D55ADB" w:rsidP="004867D4">
            <w:pPr>
              <w:numPr>
                <w:ilvl w:val="0"/>
                <w:numId w:val="8"/>
              </w:numPr>
              <w:overflowPunct w:val="0"/>
              <w:autoSpaceDE w:val="0"/>
              <w:autoSpaceDN w:val="0"/>
              <w:adjustRightInd w:val="0"/>
              <w:spacing w:before="40" w:after="40" w:line="240" w:lineRule="auto"/>
              <w:ind w:left="474"/>
              <w:textAlignment w:val="baseline"/>
              <w:rPr>
                <w:rFonts w:ascii="Calibri" w:eastAsia="Calibri" w:hAnsi="Calibri" w:cs="Times New Roman"/>
                <w:b/>
                <w:sz w:val="24"/>
                <w:szCs w:val="24"/>
              </w:rPr>
            </w:pPr>
            <w:r w:rsidRPr="00D55ADB">
              <w:rPr>
                <w:rFonts w:ascii="Calibri" w:eastAsia="Calibri" w:hAnsi="Calibri" w:cs="Times New Roman"/>
                <w:b/>
                <w:sz w:val="24"/>
                <w:szCs w:val="24"/>
              </w:rPr>
              <w:t>HVA som har hendt</w:t>
            </w:r>
          </w:p>
          <w:p w14:paraId="7A102E4B" w14:textId="60066D15" w:rsidR="00D55ADB" w:rsidRPr="00D55ADB" w:rsidRDefault="00D55ADB" w:rsidP="004867D4">
            <w:pPr>
              <w:numPr>
                <w:ilvl w:val="0"/>
                <w:numId w:val="8"/>
              </w:numPr>
              <w:overflowPunct w:val="0"/>
              <w:autoSpaceDE w:val="0"/>
              <w:autoSpaceDN w:val="0"/>
              <w:adjustRightInd w:val="0"/>
              <w:spacing w:before="40" w:after="40" w:line="240" w:lineRule="auto"/>
              <w:ind w:left="474"/>
              <w:textAlignment w:val="baseline"/>
              <w:rPr>
                <w:rFonts w:ascii="Calibri" w:eastAsia="Calibri" w:hAnsi="Calibri" w:cs="Times New Roman"/>
                <w:b/>
                <w:sz w:val="24"/>
                <w:szCs w:val="24"/>
              </w:rPr>
            </w:pPr>
            <w:r w:rsidRPr="00D55ADB">
              <w:rPr>
                <w:rFonts w:ascii="Calibri" w:eastAsia="Calibri" w:hAnsi="Calibri" w:cs="Times New Roman"/>
                <w:b/>
                <w:sz w:val="24"/>
                <w:szCs w:val="24"/>
              </w:rPr>
              <w:t>Om noen/noe er skadet – alvorlighetsgrad, skadens art og omfang, antall som er skadet, om noen er innesperret eller fastklemt</w:t>
            </w:r>
          </w:p>
        </w:tc>
      </w:tr>
    </w:tbl>
    <w:p w14:paraId="22FB3EB0" w14:textId="77777777" w:rsidR="00D55ADB" w:rsidRPr="00D55ADB" w:rsidRDefault="00D55ADB" w:rsidP="00D55ADB">
      <w:pPr>
        <w:autoSpaceDE w:val="0"/>
        <w:autoSpaceDN w:val="0"/>
        <w:adjustRightInd w:val="0"/>
        <w:spacing w:after="0" w:line="240" w:lineRule="auto"/>
        <w:rPr>
          <w:rFonts w:ascii="Arial" w:eastAsia="Times New Roman" w:hAnsi="Arial" w:cs="Arial"/>
          <w:b/>
          <w:lang w:eastAsia="nb-NO"/>
        </w:rPr>
      </w:pPr>
    </w:p>
    <w:p w14:paraId="1812E96B" w14:textId="08098538" w:rsidR="00E30B57" w:rsidRDefault="00E30B57" w:rsidP="00DF2CF6"/>
    <w:sectPr w:rsidR="00E30B57" w:rsidSect="005B4B83">
      <w:headerReference w:type="first" r:id="rId22"/>
      <w:footerReference w:type="first" r:id="rId23"/>
      <w:endnotePr>
        <w:numFmt w:val="lowerLetter"/>
      </w:endnotePr>
      <w:pgSz w:w="11906" w:h="16838"/>
      <w:pgMar w:top="1560"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255DBB" w14:textId="77777777" w:rsidR="00A174E5" w:rsidRDefault="00A174E5" w:rsidP="001C31C3">
      <w:r>
        <w:separator/>
      </w:r>
    </w:p>
  </w:endnote>
  <w:endnote w:type="continuationSeparator" w:id="0">
    <w:p w14:paraId="2B83A9ED" w14:textId="77777777" w:rsidR="00A174E5" w:rsidRDefault="00A174E5" w:rsidP="001C31C3">
      <w:r>
        <w:continuationSeparator/>
      </w:r>
    </w:p>
  </w:endnote>
  <w:endnote w:type="continuationNotice" w:id="1">
    <w:p w14:paraId="1EB542DD" w14:textId="77777777" w:rsidR="00A174E5" w:rsidRDefault="00A174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5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CE51" w14:textId="37C260E7" w:rsidR="00BA3369" w:rsidRPr="00DD00F9" w:rsidRDefault="00B17AD5" w:rsidP="001D12AF">
    <w:pPr>
      <w:pStyle w:val="Bunntekst"/>
      <w:tabs>
        <w:tab w:val="clear" w:pos="4536"/>
        <w:tab w:val="center" w:pos="4820"/>
      </w:tabs>
      <w:rPr>
        <w:sz w:val="24"/>
        <w:szCs w:val="24"/>
      </w:rPr>
    </w:pPr>
    <w:r>
      <w:rPr>
        <w:noProof/>
      </w:rPr>
      <w:drawing>
        <wp:inline distT="0" distB="0" distL="0" distR="0" wp14:anchorId="242122C6" wp14:editId="263FD43B">
          <wp:extent cx="1080000" cy="216000"/>
          <wp:effectExtent l="0" t="0" r="6350" b="0"/>
          <wp:docPr id="343774509" name="Bilde 343774509" descr="Et bilde som inneholder tekst,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75061" name="Bilde 2" descr="Et bilde som inneholder tekst, Font, logo, Grafikk&#10;&#10;Automatisk generert beskrivels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80000" cy="216000"/>
                  </a:xfrm>
                  <a:prstGeom prst="rect">
                    <a:avLst/>
                  </a:prstGeom>
                </pic:spPr>
              </pic:pic>
            </a:graphicData>
          </a:graphic>
        </wp:inline>
      </w:drawing>
    </w:r>
    <w:r>
      <w:tab/>
    </w:r>
    <w:sdt>
      <w:sdtPr>
        <w:id w:val="942965087"/>
        <w:placeholder>
          <w:docPart w:val="B47D3ABAD2F64B04BCAD4E3D1B0CE6FF"/>
        </w:placeholder>
        <w:date w:fullDate="2026-04-08T00:00:00Z">
          <w:dateFormat w:val="d. MMMM yyyy"/>
          <w:lid w:val="nb-NO"/>
          <w:storeMappedDataAs w:val="dateTime"/>
          <w:calendar w:val="gregorian"/>
        </w:date>
      </w:sdtPr>
      <w:sdtContent>
        <w:r w:rsidR="006F664F">
          <w:t>8. april 2026</w:t>
        </w:r>
      </w:sdtContent>
    </w:sdt>
    <w:r w:rsidR="001D12AF">
      <w:t xml:space="preserve"> </w:t>
    </w:r>
    <w:r>
      <w:tab/>
    </w:r>
    <w:r w:rsidRPr="00DD00F9">
      <w:t xml:space="preserve">Side </w:t>
    </w:r>
    <w:r w:rsidRPr="00DD00F9">
      <w:fldChar w:fldCharType="begin"/>
    </w:r>
    <w:r w:rsidRPr="00DD00F9">
      <w:instrText>PAGE  \* Arabic  \* MERGEFORMAT</w:instrText>
    </w:r>
    <w:r w:rsidRPr="00DD00F9">
      <w:fldChar w:fldCharType="separate"/>
    </w:r>
    <w:r w:rsidRPr="00DD00F9">
      <w:t>1</w:t>
    </w:r>
    <w:r w:rsidRPr="00DD00F9">
      <w:fldChar w:fldCharType="end"/>
    </w:r>
    <w:r w:rsidRPr="00DD00F9">
      <w:t>/</w:t>
    </w:r>
    <w:sdt>
      <w:sdtPr>
        <w:alias w:val="Totalt antall sider"/>
        <w:tag w:val="Totalt antall sider"/>
        <w:id w:val="-833142915"/>
        <w:placeholder>
          <w:docPart w:val="0991546932134E3DB85C87B5D11D6421"/>
        </w:placeholder>
        <w:dataBinding w:prefixMappings="xmlns:ns0='http://purl.org/dc/elements/1.1/' xmlns:ns1='http://schemas.openxmlformats.org/package/2006/metadata/core-properties' " w:xpath="/ns1:coreProperties[1]/ns1:keywords[1]" w:storeItemID="{6C3C8BC8-F283-45AE-878A-BAB7291924A1}"/>
        <w:text/>
      </w:sdtPr>
      <w:sdtContent>
        <w:r w:rsidR="00B64CF8">
          <w:t>12</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B17CD" w14:textId="2903613A" w:rsidR="002659F5" w:rsidRPr="00DD00F9" w:rsidRDefault="000D386A" w:rsidP="001D12AF">
    <w:pPr>
      <w:pStyle w:val="Bunntekst"/>
      <w:tabs>
        <w:tab w:val="clear" w:pos="4536"/>
        <w:tab w:val="center" w:pos="4820"/>
      </w:tabs>
      <w:rPr>
        <w:sz w:val="24"/>
        <w:szCs w:val="24"/>
      </w:rPr>
    </w:pPr>
    <w:r>
      <w:rPr>
        <w:noProof/>
      </w:rPr>
      <w:drawing>
        <wp:inline distT="0" distB="0" distL="0" distR="0" wp14:anchorId="12263615" wp14:editId="5EF57A2D">
          <wp:extent cx="1080000" cy="216000"/>
          <wp:effectExtent l="0" t="0" r="6350" b="0"/>
          <wp:docPr id="1757167912" name="Bilde 1757167912" descr="Et bilde som inneholder tekst,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75061" name="Bilde 2" descr="Et bilde som inneholder tekst, Font, logo, Grafikk&#10;&#10;Automatisk generert beskrivels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80000" cy="216000"/>
                  </a:xfrm>
                  <a:prstGeom prst="rect">
                    <a:avLst/>
                  </a:prstGeom>
                </pic:spPr>
              </pic:pic>
            </a:graphicData>
          </a:graphic>
        </wp:inline>
      </w:drawing>
    </w:r>
    <w:r w:rsidR="002659F5">
      <w:tab/>
    </w:r>
    <w:sdt>
      <w:sdtPr>
        <w:id w:val="141704109"/>
        <w:placeholder>
          <w:docPart w:val="36638277198740FF942A69EC0ECC473E"/>
        </w:placeholder>
        <w:date w:fullDate="2026-04-08T00:00:00Z">
          <w:dateFormat w:val="d. MMMM yyyy"/>
          <w:lid w:val="nb-NO"/>
          <w:storeMappedDataAs w:val="dateTime"/>
          <w:calendar w:val="gregorian"/>
        </w:date>
      </w:sdtPr>
      <w:sdtContent>
        <w:r w:rsidR="00CA143F">
          <w:t>8. april 2026</w:t>
        </w:r>
      </w:sdtContent>
    </w:sdt>
    <w:r w:rsidR="002659F5">
      <w:tab/>
    </w:r>
    <w:r w:rsidR="00B17AD5" w:rsidRPr="00DD00F9">
      <w:t xml:space="preserve">Side </w:t>
    </w:r>
    <w:r w:rsidR="00B17AD5" w:rsidRPr="00DD00F9">
      <w:fldChar w:fldCharType="begin"/>
    </w:r>
    <w:r w:rsidR="00B17AD5" w:rsidRPr="00DD00F9">
      <w:instrText>PAGE  \* Arabic  \* MERGEFORMAT</w:instrText>
    </w:r>
    <w:r w:rsidR="00B17AD5" w:rsidRPr="00DD00F9">
      <w:fldChar w:fldCharType="separate"/>
    </w:r>
    <w:r w:rsidR="00B17AD5" w:rsidRPr="00DD00F9">
      <w:t>1</w:t>
    </w:r>
    <w:r w:rsidR="00B17AD5" w:rsidRPr="00DD00F9">
      <w:fldChar w:fldCharType="end"/>
    </w:r>
    <w:r w:rsidR="00B17AD5" w:rsidRPr="00DD00F9">
      <w:t>/</w:t>
    </w:r>
    <w:sdt>
      <w:sdtPr>
        <w:alias w:val="Totalt antall sider"/>
        <w:tag w:val="Totalt antall sider"/>
        <w:id w:val="-84934680"/>
        <w:placeholder>
          <w:docPart w:val="56E4DA2F726D4D568214A0BC6C24D5E7"/>
        </w:placeholder>
        <w:dataBinding w:prefixMappings="xmlns:ns0='http://purl.org/dc/elements/1.1/' xmlns:ns1='http://schemas.openxmlformats.org/package/2006/metadata/core-properties' " w:xpath="/ns1:coreProperties[1]/ns1:keywords[1]" w:storeItemID="{6C3C8BC8-F283-45AE-878A-BAB7291924A1}"/>
        <w:text/>
      </w:sdtPr>
      <w:sdtContent>
        <w:r w:rsidR="00B64CF8">
          <w:t>12</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8F8E0" w14:textId="77777777" w:rsidR="00A174E5" w:rsidRDefault="00A174E5" w:rsidP="001C31C3">
      <w:r>
        <w:separator/>
      </w:r>
    </w:p>
  </w:footnote>
  <w:footnote w:type="continuationSeparator" w:id="0">
    <w:p w14:paraId="3F277E4E" w14:textId="77777777" w:rsidR="00A174E5" w:rsidRDefault="00A174E5" w:rsidP="001C31C3">
      <w:r>
        <w:continuationSeparator/>
      </w:r>
    </w:p>
  </w:footnote>
  <w:footnote w:type="continuationNotice" w:id="1">
    <w:p w14:paraId="547982F0" w14:textId="77777777" w:rsidR="00A174E5" w:rsidRDefault="00A174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7061F" w14:textId="0E66E830" w:rsidR="00095EF3" w:rsidRDefault="00000000">
    <w:pPr>
      <w:pStyle w:val="Topptekst"/>
    </w:pPr>
    <w:sdt>
      <w:sdtPr>
        <w:rPr>
          <w:caps/>
        </w:rPr>
        <w:alias w:val="Adresse, firma"/>
        <w:tag w:val=""/>
        <w:id w:val="-586612366"/>
        <w:placeholder>
          <w:docPart w:val="B1234F1F033D4C848D11331B5F2AA30D"/>
        </w:placeholder>
        <w:dataBinding w:prefixMappings="xmlns:ns0='http://schemas.microsoft.com/office/2006/coverPageProps' " w:xpath="/ns0:CoverPageProperties[1]/ns0:CompanyAddress[1]" w:storeItemID="{55AF091B-3C7A-41E3-B477-F2FDAA23CFDA}"/>
        <w:text/>
      </w:sdtPr>
      <w:sdtContent>
        <w:r w:rsidR="00371453">
          <w:rPr>
            <w:caps/>
          </w:rPr>
          <w:t>7252734</w:t>
        </w:r>
      </w:sdtContent>
    </w:sdt>
    <w:r w:rsidR="00A72F30" w:rsidRPr="00D95044">
      <w:rPr>
        <w:caps/>
      </w:rPr>
      <w:t xml:space="preserve"> – </w:t>
    </w:r>
    <w:sdt>
      <w:sdtPr>
        <w:rPr>
          <w:caps/>
        </w:rPr>
        <w:alias w:val="Firma"/>
        <w:tag w:val=""/>
        <w:id w:val="-1226142972"/>
        <w:placeholder>
          <w:docPart w:val="DFE2DE2B6A4D46118431F62E3E7C41B1"/>
        </w:placeholder>
        <w:dataBinding w:prefixMappings="xmlns:ns0='http://schemas.openxmlformats.org/officeDocument/2006/extended-properties' " w:xpath="/ns0:Properties[1]/ns0:Company[1]" w:storeItemID="{6668398D-A668-4E3E-A5EB-62B293D839F1}"/>
        <w:text/>
      </w:sdtPr>
      <w:sdtContent>
        <w:r w:rsidR="00013E4F">
          <w:rPr>
            <w:caps/>
          </w:rPr>
          <w:t>Tønsberg KOMMUNE</w:t>
        </w:r>
      </w:sdtContent>
    </w:sdt>
    <w:r w:rsidR="00A72F30" w:rsidRPr="00D95044">
      <w:rPr>
        <w:caps/>
      </w:rPr>
      <w:t xml:space="preserve"> –</w:t>
    </w:r>
    <w:r w:rsidR="00422CB6">
      <w:rPr>
        <w:caps/>
      </w:rPr>
      <w:t xml:space="preserve"> </w:t>
    </w:r>
    <w:sdt>
      <w:sdtPr>
        <w:rPr>
          <w:caps/>
        </w:rPr>
        <w:alias w:val="Tittel"/>
        <w:tag w:val=""/>
        <w:id w:val="-2010746106"/>
        <w:placeholder>
          <w:docPart w:val="62EDB8617DFF4C2CB057F6D7FD9F8EFD"/>
        </w:placeholder>
        <w:dataBinding w:prefixMappings="xmlns:ns0='http://purl.org/dc/elements/1.1/' xmlns:ns1='http://schemas.openxmlformats.org/package/2006/metadata/core-properties' " w:xpath="/ns1:coreProperties[1]/ns0:title[1]" w:storeItemID="{6C3C8BC8-F283-45AE-878A-BAB7291924A1}"/>
        <w:text/>
      </w:sdtPr>
      <w:sdtContent>
        <w:r w:rsidR="00E87907">
          <w:rPr>
            <w:caps/>
          </w:rPr>
          <w:t>Skjeggestadåsen - Tilførselsledning</w:t>
        </w:r>
      </w:sdtContent>
    </w:sdt>
    <w:r w:rsidR="00A72F30">
      <w:tab/>
    </w:r>
    <w:sdt>
      <w:sdtPr>
        <w:alias w:val="Dokument ID"/>
        <w:tag w:val="SiteNo"/>
        <w:id w:val="-627236241"/>
        <w:placeholder>
          <w:docPart w:val="32C9D4B9FA404BDF95B9F88765A58999"/>
        </w:placeholder>
        <w:dataBinding w:prefixMappings="xmlns:ns0='http://schemas.microsoft.com/office/2006/metadata/properties' xmlns:ns1='http://www.w3.org/2001/XMLSchema-instance' xmlns:ns2='http://schemas.microsoft.com/office/infopath/2007/PartnerControls' xmlns:ns3='3d79f7f2-1b0d-4edb-acfe-fd158ac561f1' xmlns:ns4='91d09227-a456-449c-9f9d-d748511f5c1c' xmlns:ns5='e739050d-d5dd-45c4-a355-b4ecbc0ce337' " w:xpath="/ns0:properties[1]/documentManagement[1]/ns3:SiteNo[1]" w:storeItemID="{00000000-0000-0000-0000-000000000000}"/>
        <w:text/>
      </w:sdtPr>
      <w:sdtContent>
        <w:r w:rsidR="00297781">
          <w:t>SHA</w:t>
        </w:r>
        <w:r w:rsidR="00FA0B4C">
          <w:t>_72</w:t>
        </w:r>
        <w:r w:rsidR="00D05BB5">
          <w:t>52734</w:t>
        </w:r>
        <w:r w:rsidR="00297781">
          <w:t>-01</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A4B12" w14:textId="0D669F51" w:rsidR="002659F5" w:rsidRDefault="00000000" w:rsidP="00D258C0">
    <w:pPr>
      <w:pStyle w:val="Topptekst"/>
      <w:tabs>
        <w:tab w:val="clear" w:pos="4536"/>
      </w:tabs>
    </w:pPr>
    <w:sdt>
      <w:sdtPr>
        <w:rPr>
          <w:caps/>
        </w:rPr>
        <w:alias w:val="Adresse, firma"/>
        <w:tag w:val=""/>
        <w:id w:val="-1660689298"/>
        <w:placeholder>
          <w:docPart w:val="2BB28FEB585F431EAF7A140A8A002D95"/>
        </w:placeholder>
        <w:dataBinding w:prefixMappings="xmlns:ns0='http://schemas.microsoft.com/office/2006/coverPageProps' " w:xpath="/ns0:CoverPageProperties[1]/ns0:CompanyAddress[1]" w:storeItemID="{55AF091B-3C7A-41E3-B477-F2FDAA23CFDA}"/>
        <w:text/>
      </w:sdtPr>
      <w:sdtContent>
        <w:r w:rsidR="00EC6AFA">
          <w:rPr>
            <w:caps/>
          </w:rPr>
          <w:t>725273</w:t>
        </w:r>
        <w:r w:rsidR="00371453">
          <w:rPr>
            <w:caps/>
          </w:rPr>
          <w:t>4</w:t>
        </w:r>
      </w:sdtContent>
    </w:sdt>
    <w:r w:rsidR="00D95044" w:rsidRPr="00D95044">
      <w:rPr>
        <w:caps/>
      </w:rPr>
      <w:t xml:space="preserve"> – </w:t>
    </w:r>
    <w:sdt>
      <w:sdtPr>
        <w:rPr>
          <w:caps/>
        </w:rPr>
        <w:alias w:val="Firma"/>
        <w:tag w:val=""/>
        <w:id w:val="1965072768"/>
        <w:placeholder>
          <w:docPart w:val="55396C885727443590D010C226B40E5D"/>
        </w:placeholder>
        <w:dataBinding w:prefixMappings="xmlns:ns0='http://schemas.openxmlformats.org/officeDocument/2006/extended-properties' " w:xpath="/ns0:Properties[1]/ns0:Company[1]" w:storeItemID="{6668398D-A668-4E3E-A5EB-62B293D839F1}"/>
        <w:text/>
      </w:sdtPr>
      <w:sdtContent>
        <w:r w:rsidR="00013E4F">
          <w:rPr>
            <w:caps/>
          </w:rPr>
          <w:t>Tønsberg KOMMUNE</w:t>
        </w:r>
      </w:sdtContent>
    </w:sdt>
    <w:r w:rsidR="00D95044" w:rsidRPr="00D95044">
      <w:rPr>
        <w:caps/>
      </w:rPr>
      <w:t xml:space="preserve"> – </w:t>
    </w:r>
    <w:sdt>
      <w:sdtPr>
        <w:rPr>
          <w:caps/>
        </w:rPr>
        <w:alias w:val="Tittel"/>
        <w:tag w:val=""/>
        <w:id w:val="2091660554"/>
        <w:placeholder>
          <w:docPart w:val="8B3655FD553546CBB16FCC2D915A7710"/>
        </w:placeholder>
        <w:dataBinding w:prefixMappings="xmlns:ns0='http://purl.org/dc/elements/1.1/' xmlns:ns1='http://schemas.openxmlformats.org/package/2006/metadata/core-properties' " w:xpath="/ns1:coreProperties[1]/ns0:title[1]" w:storeItemID="{6C3C8BC8-F283-45AE-878A-BAB7291924A1}"/>
        <w:text/>
      </w:sdtPr>
      <w:sdtContent>
        <w:r w:rsidR="00E87907">
          <w:rPr>
            <w:caps/>
          </w:rPr>
          <w:t>Skjeggestadåsen - Tilførselsledning</w:t>
        </w:r>
      </w:sdtContent>
    </w:sdt>
    <w:r w:rsidR="00A96F23">
      <w:tab/>
    </w:r>
    <w:sdt>
      <w:sdtPr>
        <w:alias w:val="Dokument ID"/>
        <w:tag w:val="SiteNo"/>
        <w:id w:val="420214433"/>
        <w:placeholder>
          <w:docPart w:val="73640430877E4589ACEAF7C1A367EFC1"/>
        </w:placeholder>
        <w:dataBinding w:prefixMappings="xmlns:ns0='http://schemas.microsoft.com/office/2006/metadata/properties' xmlns:ns1='http://www.w3.org/2001/XMLSchema-instance' xmlns:ns2='http://schemas.microsoft.com/office/infopath/2007/PartnerControls' xmlns:ns3='3d79f7f2-1b0d-4edb-acfe-fd158ac561f1' xmlns:ns4='91d09227-a456-449c-9f9d-d748511f5c1c' xmlns:ns5='e739050d-d5dd-45c4-a355-b4ecbc0ce337' " w:xpath="/ns0:properties[1]/documentManagement[1]/ns3:SiteNo[1]" w:storeItemID="{00000000-0000-0000-0000-000000000000}"/>
        <w:text/>
      </w:sdtPr>
      <w:sdtContent>
        <w:r w:rsidR="00DC25DE">
          <w:t>SHA</w:t>
        </w:r>
        <w:r w:rsidR="00FA0B4C">
          <w:t>_72</w:t>
        </w:r>
        <w:r w:rsidR="00B82666">
          <w:t>5</w:t>
        </w:r>
        <w:r w:rsidR="003D63DE">
          <w:t>2</w:t>
        </w:r>
        <w:r w:rsidR="00D05BB5">
          <w:t>734</w:t>
        </w:r>
        <w:r w:rsidR="00DC25DE">
          <w:t>-01</w:t>
        </w:r>
      </w:sdtContent>
    </w:sdt>
    <w:r w:rsidR="00D258C0">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1764A80"/>
    <w:lvl w:ilvl="0">
      <w:start w:val="1"/>
      <w:numFmt w:val="bullet"/>
      <w:pStyle w:val="Punktliste"/>
      <w:lvlText w:val="o"/>
      <w:lvlJc w:val="left"/>
      <w:pPr>
        <w:ind w:left="360" w:hanging="360"/>
      </w:pPr>
      <w:rPr>
        <w:rFonts w:ascii="Courier New" w:hAnsi="Courier New" w:cs="Courier New" w:hint="default"/>
      </w:rPr>
    </w:lvl>
  </w:abstractNum>
  <w:abstractNum w:abstractNumId="1" w15:restartNumberingAfterBreak="0">
    <w:nsid w:val="12F97F06"/>
    <w:multiLevelType w:val="hybridMultilevel"/>
    <w:tmpl w:val="B89CAD5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13BC53EA"/>
    <w:multiLevelType w:val="hybridMultilevel"/>
    <w:tmpl w:val="426474D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7DC1905"/>
    <w:multiLevelType w:val="multilevel"/>
    <w:tmpl w:val="F2E83B8C"/>
    <w:lvl w:ilvl="0">
      <w:start w:val="1"/>
      <w:numFmt w:val="decimal"/>
      <w:lvlText w:val="%1."/>
      <w:lvlJc w:val="left"/>
      <w:pPr>
        <w:tabs>
          <w:tab w:val="num" w:pos="928"/>
        </w:tabs>
        <w:ind w:left="928" w:hanging="360"/>
      </w:pPr>
      <w:rPr>
        <w:b/>
        <w:bCs w:val="0"/>
      </w:r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4" w15:restartNumberingAfterBreak="0">
    <w:nsid w:val="1BC33C96"/>
    <w:multiLevelType w:val="multilevel"/>
    <w:tmpl w:val="C9D0CC40"/>
    <w:lvl w:ilvl="0">
      <w:start w:val="1"/>
      <w:numFmt w:val="decimal"/>
      <w:pStyle w:val="Overskriftforinnholdsfortegnelse"/>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6767C93"/>
    <w:multiLevelType w:val="multilevel"/>
    <w:tmpl w:val="97B0A9F6"/>
    <w:lvl w:ilvl="0">
      <w:start w:val="1"/>
      <w:numFmt w:val="decimal"/>
      <w:pStyle w:val="Overskrift1"/>
      <w:lvlText w:val="%1"/>
      <w:lvlJc w:val="left"/>
      <w:pPr>
        <w:ind w:left="432" w:hanging="432"/>
      </w:pPr>
      <w:rPr>
        <w:rFonts w:hint="default"/>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color w:val="auto"/>
        <w:sz w:val="24"/>
        <w:szCs w:val="24"/>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6" w15:restartNumberingAfterBreak="0">
    <w:nsid w:val="39FA7CDE"/>
    <w:multiLevelType w:val="hybridMultilevel"/>
    <w:tmpl w:val="665064CE"/>
    <w:lvl w:ilvl="0" w:tplc="04140001">
      <w:start w:val="1"/>
      <w:numFmt w:val="bullet"/>
      <w:lvlText w:val=""/>
      <w:lvlJc w:val="left"/>
      <w:pPr>
        <w:ind w:left="1451" w:hanging="360"/>
      </w:pPr>
      <w:rPr>
        <w:rFonts w:ascii="Symbol" w:hAnsi="Symbol" w:hint="default"/>
      </w:rPr>
    </w:lvl>
    <w:lvl w:ilvl="1" w:tplc="04140003" w:tentative="1">
      <w:start w:val="1"/>
      <w:numFmt w:val="bullet"/>
      <w:lvlText w:val="o"/>
      <w:lvlJc w:val="left"/>
      <w:pPr>
        <w:ind w:left="2171" w:hanging="360"/>
      </w:pPr>
      <w:rPr>
        <w:rFonts w:ascii="Courier New" w:hAnsi="Courier New" w:cs="Courier New" w:hint="default"/>
      </w:rPr>
    </w:lvl>
    <w:lvl w:ilvl="2" w:tplc="04140005" w:tentative="1">
      <w:start w:val="1"/>
      <w:numFmt w:val="bullet"/>
      <w:lvlText w:val=""/>
      <w:lvlJc w:val="left"/>
      <w:pPr>
        <w:ind w:left="2891" w:hanging="360"/>
      </w:pPr>
      <w:rPr>
        <w:rFonts w:ascii="Wingdings" w:hAnsi="Wingdings" w:hint="default"/>
      </w:rPr>
    </w:lvl>
    <w:lvl w:ilvl="3" w:tplc="04140001" w:tentative="1">
      <w:start w:val="1"/>
      <w:numFmt w:val="bullet"/>
      <w:lvlText w:val=""/>
      <w:lvlJc w:val="left"/>
      <w:pPr>
        <w:ind w:left="3611" w:hanging="360"/>
      </w:pPr>
      <w:rPr>
        <w:rFonts w:ascii="Symbol" w:hAnsi="Symbol" w:hint="default"/>
      </w:rPr>
    </w:lvl>
    <w:lvl w:ilvl="4" w:tplc="04140003" w:tentative="1">
      <w:start w:val="1"/>
      <w:numFmt w:val="bullet"/>
      <w:lvlText w:val="o"/>
      <w:lvlJc w:val="left"/>
      <w:pPr>
        <w:ind w:left="4331" w:hanging="360"/>
      </w:pPr>
      <w:rPr>
        <w:rFonts w:ascii="Courier New" w:hAnsi="Courier New" w:cs="Courier New" w:hint="default"/>
      </w:rPr>
    </w:lvl>
    <w:lvl w:ilvl="5" w:tplc="04140005" w:tentative="1">
      <w:start w:val="1"/>
      <w:numFmt w:val="bullet"/>
      <w:lvlText w:val=""/>
      <w:lvlJc w:val="left"/>
      <w:pPr>
        <w:ind w:left="5051" w:hanging="360"/>
      </w:pPr>
      <w:rPr>
        <w:rFonts w:ascii="Wingdings" w:hAnsi="Wingdings" w:hint="default"/>
      </w:rPr>
    </w:lvl>
    <w:lvl w:ilvl="6" w:tplc="04140001" w:tentative="1">
      <w:start w:val="1"/>
      <w:numFmt w:val="bullet"/>
      <w:lvlText w:val=""/>
      <w:lvlJc w:val="left"/>
      <w:pPr>
        <w:ind w:left="5771" w:hanging="360"/>
      </w:pPr>
      <w:rPr>
        <w:rFonts w:ascii="Symbol" w:hAnsi="Symbol" w:hint="default"/>
      </w:rPr>
    </w:lvl>
    <w:lvl w:ilvl="7" w:tplc="04140003" w:tentative="1">
      <w:start w:val="1"/>
      <w:numFmt w:val="bullet"/>
      <w:lvlText w:val="o"/>
      <w:lvlJc w:val="left"/>
      <w:pPr>
        <w:ind w:left="6491" w:hanging="360"/>
      </w:pPr>
      <w:rPr>
        <w:rFonts w:ascii="Courier New" w:hAnsi="Courier New" w:cs="Courier New" w:hint="default"/>
      </w:rPr>
    </w:lvl>
    <w:lvl w:ilvl="8" w:tplc="04140005" w:tentative="1">
      <w:start w:val="1"/>
      <w:numFmt w:val="bullet"/>
      <w:lvlText w:val=""/>
      <w:lvlJc w:val="left"/>
      <w:pPr>
        <w:ind w:left="7211" w:hanging="360"/>
      </w:pPr>
      <w:rPr>
        <w:rFonts w:ascii="Wingdings" w:hAnsi="Wingdings" w:hint="default"/>
      </w:rPr>
    </w:lvl>
  </w:abstractNum>
  <w:abstractNum w:abstractNumId="7" w15:restartNumberingAfterBreak="0">
    <w:nsid w:val="6B026F84"/>
    <w:multiLevelType w:val="hybridMultilevel"/>
    <w:tmpl w:val="B0D2D5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7D8769EF"/>
    <w:multiLevelType w:val="multilevel"/>
    <w:tmpl w:val="7A884A86"/>
    <w:lvl w:ilvl="0">
      <w:start w:val="1"/>
      <w:numFmt w:val="decimal"/>
      <w:lvlText w:val="%1."/>
      <w:lvlJc w:val="left"/>
      <w:pPr>
        <w:tabs>
          <w:tab w:val="num" w:pos="720"/>
        </w:tabs>
        <w:ind w:left="720" w:hanging="360"/>
      </w:pPr>
      <w:rPr>
        <w:b/>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4706821">
    <w:abstractNumId w:val="4"/>
  </w:num>
  <w:num w:numId="2" w16cid:durableId="721292644">
    <w:abstractNumId w:val="0"/>
  </w:num>
  <w:num w:numId="3" w16cid:durableId="1445072457">
    <w:abstractNumId w:val="5"/>
  </w:num>
  <w:num w:numId="4" w16cid:durableId="152838774">
    <w:abstractNumId w:val="6"/>
  </w:num>
  <w:num w:numId="5" w16cid:durableId="806776080">
    <w:abstractNumId w:val="8"/>
  </w:num>
  <w:num w:numId="6" w16cid:durableId="903293455">
    <w:abstractNumId w:val="2"/>
  </w:num>
  <w:num w:numId="7" w16cid:durableId="1054088753">
    <w:abstractNumId w:val="3"/>
  </w:num>
  <w:num w:numId="8" w16cid:durableId="515004087">
    <w:abstractNumId w:val="7"/>
  </w:num>
  <w:num w:numId="9" w16cid:durableId="1953922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5103328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 w:id="1"/>
  </w:footnotePr>
  <w:endnotePr>
    <w:numFmt w:val="lowerLette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6165"/>
    <w:rsid w:val="00000042"/>
    <w:rsid w:val="000003F4"/>
    <w:rsid w:val="00000B2B"/>
    <w:rsid w:val="00001045"/>
    <w:rsid w:val="00001151"/>
    <w:rsid w:val="00001560"/>
    <w:rsid w:val="00001687"/>
    <w:rsid w:val="00001822"/>
    <w:rsid w:val="00001846"/>
    <w:rsid w:val="0000192C"/>
    <w:rsid w:val="00001F1B"/>
    <w:rsid w:val="00002196"/>
    <w:rsid w:val="0000219B"/>
    <w:rsid w:val="0000221C"/>
    <w:rsid w:val="0000238F"/>
    <w:rsid w:val="0000239A"/>
    <w:rsid w:val="000027AD"/>
    <w:rsid w:val="00002C46"/>
    <w:rsid w:val="00002F33"/>
    <w:rsid w:val="00003143"/>
    <w:rsid w:val="00003650"/>
    <w:rsid w:val="00003824"/>
    <w:rsid w:val="00003920"/>
    <w:rsid w:val="00003A9D"/>
    <w:rsid w:val="00003B93"/>
    <w:rsid w:val="00003CC1"/>
    <w:rsid w:val="00003D62"/>
    <w:rsid w:val="00003DE7"/>
    <w:rsid w:val="00003E22"/>
    <w:rsid w:val="00003FAE"/>
    <w:rsid w:val="00004182"/>
    <w:rsid w:val="00004700"/>
    <w:rsid w:val="00004735"/>
    <w:rsid w:val="000048AD"/>
    <w:rsid w:val="0000496B"/>
    <w:rsid w:val="00004A12"/>
    <w:rsid w:val="00004AE2"/>
    <w:rsid w:val="00004B5D"/>
    <w:rsid w:val="00004B66"/>
    <w:rsid w:val="00004C78"/>
    <w:rsid w:val="00004C82"/>
    <w:rsid w:val="00005102"/>
    <w:rsid w:val="00005277"/>
    <w:rsid w:val="000052B3"/>
    <w:rsid w:val="00005714"/>
    <w:rsid w:val="000058ED"/>
    <w:rsid w:val="00005B8E"/>
    <w:rsid w:val="00005EDE"/>
    <w:rsid w:val="00006215"/>
    <w:rsid w:val="00006255"/>
    <w:rsid w:val="0000659A"/>
    <w:rsid w:val="000065DC"/>
    <w:rsid w:val="0000682F"/>
    <w:rsid w:val="00006910"/>
    <w:rsid w:val="0000691E"/>
    <w:rsid w:val="00006C0C"/>
    <w:rsid w:val="00006C72"/>
    <w:rsid w:val="00006D43"/>
    <w:rsid w:val="0000704D"/>
    <w:rsid w:val="00007147"/>
    <w:rsid w:val="000074BF"/>
    <w:rsid w:val="0000784D"/>
    <w:rsid w:val="00007AAA"/>
    <w:rsid w:val="00007C01"/>
    <w:rsid w:val="00007D0A"/>
    <w:rsid w:val="00007F42"/>
    <w:rsid w:val="00010162"/>
    <w:rsid w:val="0001034A"/>
    <w:rsid w:val="0001042E"/>
    <w:rsid w:val="00010A9B"/>
    <w:rsid w:val="00010CE4"/>
    <w:rsid w:val="00010D48"/>
    <w:rsid w:val="00010E0C"/>
    <w:rsid w:val="00010FB8"/>
    <w:rsid w:val="0001137C"/>
    <w:rsid w:val="00011402"/>
    <w:rsid w:val="000115E1"/>
    <w:rsid w:val="00011BB6"/>
    <w:rsid w:val="00011BEE"/>
    <w:rsid w:val="00011E8A"/>
    <w:rsid w:val="00012082"/>
    <w:rsid w:val="000120B9"/>
    <w:rsid w:val="000121A5"/>
    <w:rsid w:val="000123C1"/>
    <w:rsid w:val="000123D4"/>
    <w:rsid w:val="00012596"/>
    <w:rsid w:val="00012A8E"/>
    <w:rsid w:val="00012DC4"/>
    <w:rsid w:val="00012E5E"/>
    <w:rsid w:val="000131AB"/>
    <w:rsid w:val="00013225"/>
    <w:rsid w:val="000134D0"/>
    <w:rsid w:val="00013768"/>
    <w:rsid w:val="0001396E"/>
    <w:rsid w:val="00013B41"/>
    <w:rsid w:val="00013B97"/>
    <w:rsid w:val="00013E4F"/>
    <w:rsid w:val="000144C2"/>
    <w:rsid w:val="0001460A"/>
    <w:rsid w:val="000149B4"/>
    <w:rsid w:val="00014E21"/>
    <w:rsid w:val="000150CE"/>
    <w:rsid w:val="0001527C"/>
    <w:rsid w:val="00015350"/>
    <w:rsid w:val="000153BB"/>
    <w:rsid w:val="00015615"/>
    <w:rsid w:val="000156B8"/>
    <w:rsid w:val="00015C7D"/>
    <w:rsid w:val="00015D67"/>
    <w:rsid w:val="00015E6E"/>
    <w:rsid w:val="00015F97"/>
    <w:rsid w:val="000160ED"/>
    <w:rsid w:val="000161CC"/>
    <w:rsid w:val="00016786"/>
    <w:rsid w:val="000167F7"/>
    <w:rsid w:val="00016A30"/>
    <w:rsid w:val="00016CDC"/>
    <w:rsid w:val="00016D9B"/>
    <w:rsid w:val="00016E32"/>
    <w:rsid w:val="00016EE2"/>
    <w:rsid w:val="00016F60"/>
    <w:rsid w:val="00017205"/>
    <w:rsid w:val="00017226"/>
    <w:rsid w:val="00017478"/>
    <w:rsid w:val="000176EC"/>
    <w:rsid w:val="000178A8"/>
    <w:rsid w:val="00017BB5"/>
    <w:rsid w:val="00017CC1"/>
    <w:rsid w:val="00017F36"/>
    <w:rsid w:val="00020786"/>
    <w:rsid w:val="000207BC"/>
    <w:rsid w:val="00020A3A"/>
    <w:rsid w:val="00020A49"/>
    <w:rsid w:val="00020FAD"/>
    <w:rsid w:val="00021329"/>
    <w:rsid w:val="00021744"/>
    <w:rsid w:val="000218EA"/>
    <w:rsid w:val="00021B0F"/>
    <w:rsid w:val="00021D44"/>
    <w:rsid w:val="00021FDE"/>
    <w:rsid w:val="00022098"/>
    <w:rsid w:val="0002275F"/>
    <w:rsid w:val="00022C75"/>
    <w:rsid w:val="00022DB7"/>
    <w:rsid w:val="00022DDE"/>
    <w:rsid w:val="0002305B"/>
    <w:rsid w:val="0002306E"/>
    <w:rsid w:val="00023134"/>
    <w:rsid w:val="00023FF0"/>
    <w:rsid w:val="0002404E"/>
    <w:rsid w:val="0002424A"/>
    <w:rsid w:val="00024452"/>
    <w:rsid w:val="0002457F"/>
    <w:rsid w:val="0002469A"/>
    <w:rsid w:val="00024752"/>
    <w:rsid w:val="000249E2"/>
    <w:rsid w:val="00024DAC"/>
    <w:rsid w:val="00024EBC"/>
    <w:rsid w:val="00024FC3"/>
    <w:rsid w:val="0002519F"/>
    <w:rsid w:val="00025565"/>
    <w:rsid w:val="00025C52"/>
    <w:rsid w:val="00025D0F"/>
    <w:rsid w:val="00025E7E"/>
    <w:rsid w:val="00026185"/>
    <w:rsid w:val="00026267"/>
    <w:rsid w:val="00026B2B"/>
    <w:rsid w:val="00026D03"/>
    <w:rsid w:val="00026D2F"/>
    <w:rsid w:val="00026D3B"/>
    <w:rsid w:val="00026E7B"/>
    <w:rsid w:val="00026E9B"/>
    <w:rsid w:val="0002705F"/>
    <w:rsid w:val="0002737A"/>
    <w:rsid w:val="000275D3"/>
    <w:rsid w:val="00027B16"/>
    <w:rsid w:val="00027D0A"/>
    <w:rsid w:val="00027D52"/>
    <w:rsid w:val="000303E6"/>
    <w:rsid w:val="00030460"/>
    <w:rsid w:val="00030492"/>
    <w:rsid w:val="00030B28"/>
    <w:rsid w:val="00030C06"/>
    <w:rsid w:val="00030FB3"/>
    <w:rsid w:val="00031016"/>
    <w:rsid w:val="00031189"/>
    <w:rsid w:val="00031372"/>
    <w:rsid w:val="000313F7"/>
    <w:rsid w:val="00031777"/>
    <w:rsid w:val="00031780"/>
    <w:rsid w:val="000319C7"/>
    <w:rsid w:val="00031D7E"/>
    <w:rsid w:val="000321E3"/>
    <w:rsid w:val="000325A5"/>
    <w:rsid w:val="0003274D"/>
    <w:rsid w:val="00032A67"/>
    <w:rsid w:val="00032B7A"/>
    <w:rsid w:val="00032EDC"/>
    <w:rsid w:val="00033118"/>
    <w:rsid w:val="000333C0"/>
    <w:rsid w:val="0003364F"/>
    <w:rsid w:val="000336BD"/>
    <w:rsid w:val="00033AF8"/>
    <w:rsid w:val="00033B6C"/>
    <w:rsid w:val="00033B8A"/>
    <w:rsid w:val="00033D4A"/>
    <w:rsid w:val="000340ED"/>
    <w:rsid w:val="000343A8"/>
    <w:rsid w:val="000343F7"/>
    <w:rsid w:val="00034643"/>
    <w:rsid w:val="000347DD"/>
    <w:rsid w:val="00034945"/>
    <w:rsid w:val="00034A6E"/>
    <w:rsid w:val="00034C0A"/>
    <w:rsid w:val="00034FCA"/>
    <w:rsid w:val="000352D0"/>
    <w:rsid w:val="0003533C"/>
    <w:rsid w:val="000353BB"/>
    <w:rsid w:val="000355E0"/>
    <w:rsid w:val="00035694"/>
    <w:rsid w:val="00035B4F"/>
    <w:rsid w:val="00035B81"/>
    <w:rsid w:val="00035E3F"/>
    <w:rsid w:val="00035FCF"/>
    <w:rsid w:val="00036364"/>
    <w:rsid w:val="0003645E"/>
    <w:rsid w:val="000368B8"/>
    <w:rsid w:val="0003758E"/>
    <w:rsid w:val="00037A5D"/>
    <w:rsid w:val="000402AD"/>
    <w:rsid w:val="000403BE"/>
    <w:rsid w:val="00040506"/>
    <w:rsid w:val="000406CD"/>
    <w:rsid w:val="000408D7"/>
    <w:rsid w:val="00040958"/>
    <w:rsid w:val="00040ACB"/>
    <w:rsid w:val="00040E21"/>
    <w:rsid w:val="00041322"/>
    <w:rsid w:val="000413AC"/>
    <w:rsid w:val="000413CD"/>
    <w:rsid w:val="0004150C"/>
    <w:rsid w:val="0004157A"/>
    <w:rsid w:val="000415EF"/>
    <w:rsid w:val="0004192F"/>
    <w:rsid w:val="000419C1"/>
    <w:rsid w:val="00041A55"/>
    <w:rsid w:val="00041C05"/>
    <w:rsid w:val="00041CAB"/>
    <w:rsid w:val="00041F32"/>
    <w:rsid w:val="00042130"/>
    <w:rsid w:val="000423C6"/>
    <w:rsid w:val="00042441"/>
    <w:rsid w:val="0004247E"/>
    <w:rsid w:val="00042492"/>
    <w:rsid w:val="00042835"/>
    <w:rsid w:val="000430B3"/>
    <w:rsid w:val="000433A1"/>
    <w:rsid w:val="0004371F"/>
    <w:rsid w:val="00043AB5"/>
    <w:rsid w:val="00043C29"/>
    <w:rsid w:val="00043D82"/>
    <w:rsid w:val="000441F1"/>
    <w:rsid w:val="00044646"/>
    <w:rsid w:val="0004480B"/>
    <w:rsid w:val="00044C9E"/>
    <w:rsid w:val="00044FEE"/>
    <w:rsid w:val="0004513A"/>
    <w:rsid w:val="00045310"/>
    <w:rsid w:val="000453BC"/>
    <w:rsid w:val="00045422"/>
    <w:rsid w:val="00045B64"/>
    <w:rsid w:val="00045BE4"/>
    <w:rsid w:val="00045DD9"/>
    <w:rsid w:val="00045FC5"/>
    <w:rsid w:val="000460FC"/>
    <w:rsid w:val="0004651B"/>
    <w:rsid w:val="00046602"/>
    <w:rsid w:val="000466BC"/>
    <w:rsid w:val="00046A99"/>
    <w:rsid w:val="00046BF4"/>
    <w:rsid w:val="00046F3E"/>
    <w:rsid w:val="00047132"/>
    <w:rsid w:val="0004774F"/>
    <w:rsid w:val="00047808"/>
    <w:rsid w:val="00047901"/>
    <w:rsid w:val="00047A20"/>
    <w:rsid w:val="00047E92"/>
    <w:rsid w:val="00047FFA"/>
    <w:rsid w:val="0005022B"/>
    <w:rsid w:val="00050357"/>
    <w:rsid w:val="0005035A"/>
    <w:rsid w:val="0005041E"/>
    <w:rsid w:val="00050788"/>
    <w:rsid w:val="00050E2D"/>
    <w:rsid w:val="0005123F"/>
    <w:rsid w:val="00051325"/>
    <w:rsid w:val="000517B4"/>
    <w:rsid w:val="00051884"/>
    <w:rsid w:val="00051CAB"/>
    <w:rsid w:val="00051CE7"/>
    <w:rsid w:val="00051EBD"/>
    <w:rsid w:val="0005232F"/>
    <w:rsid w:val="000525CD"/>
    <w:rsid w:val="0005260D"/>
    <w:rsid w:val="000527EB"/>
    <w:rsid w:val="0005280E"/>
    <w:rsid w:val="00052C7F"/>
    <w:rsid w:val="00052CA8"/>
    <w:rsid w:val="00052CDB"/>
    <w:rsid w:val="00052D04"/>
    <w:rsid w:val="00052D3D"/>
    <w:rsid w:val="00053027"/>
    <w:rsid w:val="0005325C"/>
    <w:rsid w:val="000534F4"/>
    <w:rsid w:val="00053570"/>
    <w:rsid w:val="00053804"/>
    <w:rsid w:val="00053AAA"/>
    <w:rsid w:val="00053D33"/>
    <w:rsid w:val="00053F2B"/>
    <w:rsid w:val="000542E8"/>
    <w:rsid w:val="00054367"/>
    <w:rsid w:val="00054591"/>
    <w:rsid w:val="000545EC"/>
    <w:rsid w:val="00054734"/>
    <w:rsid w:val="00054A8A"/>
    <w:rsid w:val="000553BD"/>
    <w:rsid w:val="00055422"/>
    <w:rsid w:val="00055652"/>
    <w:rsid w:val="000557FC"/>
    <w:rsid w:val="000558E3"/>
    <w:rsid w:val="00055C7E"/>
    <w:rsid w:val="00055FAA"/>
    <w:rsid w:val="0005610A"/>
    <w:rsid w:val="00056214"/>
    <w:rsid w:val="0005645F"/>
    <w:rsid w:val="0005653E"/>
    <w:rsid w:val="000568FB"/>
    <w:rsid w:val="00056B43"/>
    <w:rsid w:val="00056DD6"/>
    <w:rsid w:val="00056EE2"/>
    <w:rsid w:val="0005722D"/>
    <w:rsid w:val="0005736D"/>
    <w:rsid w:val="00057472"/>
    <w:rsid w:val="00057548"/>
    <w:rsid w:val="000576B2"/>
    <w:rsid w:val="00057899"/>
    <w:rsid w:val="00057B35"/>
    <w:rsid w:val="00057BF6"/>
    <w:rsid w:val="00060159"/>
    <w:rsid w:val="000601C4"/>
    <w:rsid w:val="0006031E"/>
    <w:rsid w:val="000607DC"/>
    <w:rsid w:val="00060A47"/>
    <w:rsid w:val="00060BA8"/>
    <w:rsid w:val="00060FED"/>
    <w:rsid w:val="00061217"/>
    <w:rsid w:val="0006144D"/>
    <w:rsid w:val="000614B6"/>
    <w:rsid w:val="00061807"/>
    <w:rsid w:val="00061A32"/>
    <w:rsid w:val="00061A65"/>
    <w:rsid w:val="00061DA3"/>
    <w:rsid w:val="00062109"/>
    <w:rsid w:val="00062116"/>
    <w:rsid w:val="000621D3"/>
    <w:rsid w:val="0006277A"/>
    <w:rsid w:val="0006281D"/>
    <w:rsid w:val="00062AA3"/>
    <w:rsid w:val="00062E78"/>
    <w:rsid w:val="000632C1"/>
    <w:rsid w:val="000633A2"/>
    <w:rsid w:val="0006358D"/>
    <w:rsid w:val="000636B9"/>
    <w:rsid w:val="0006396C"/>
    <w:rsid w:val="00063A7B"/>
    <w:rsid w:val="00063AC2"/>
    <w:rsid w:val="00063B23"/>
    <w:rsid w:val="00064797"/>
    <w:rsid w:val="00064873"/>
    <w:rsid w:val="000648CA"/>
    <w:rsid w:val="000648D8"/>
    <w:rsid w:val="00064A5A"/>
    <w:rsid w:val="000652E6"/>
    <w:rsid w:val="0006574D"/>
    <w:rsid w:val="00065A35"/>
    <w:rsid w:val="00065AB9"/>
    <w:rsid w:val="00065E84"/>
    <w:rsid w:val="00065EA3"/>
    <w:rsid w:val="000661AA"/>
    <w:rsid w:val="0006621F"/>
    <w:rsid w:val="000662F0"/>
    <w:rsid w:val="00066329"/>
    <w:rsid w:val="00066492"/>
    <w:rsid w:val="0006675B"/>
    <w:rsid w:val="0006680F"/>
    <w:rsid w:val="00066C8E"/>
    <w:rsid w:val="00066D73"/>
    <w:rsid w:val="00067131"/>
    <w:rsid w:val="00067428"/>
    <w:rsid w:val="000675F4"/>
    <w:rsid w:val="000676D9"/>
    <w:rsid w:val="00067755"/>
    <w:rsid w:val="00067854"/>
    <w:rsid w:val="00067865"/>
    <w:rsid w:val="000678AF"/>
    <w:rsid w:val="00067A44"/>
    <w:rsid w:val="00067C80"/>
    <w:rsid w:val="00067D0B"/>
    <w:rsid w:val="00067E9E"/>
    <w:rsid w:val="00067EA6"/>
    <w:rsid w:val="000702EC"/>
    <w:rsid w:val="00070468"/>
    <w:rsid w:val="00070792"/>
    <w:rsid w:val="000707EC"/>
    <w:rsid w:val="00070BB2"/>
    <w:rsid w:val="00070C68"/>
    <w:rsid w:val="0007112B"/>
    <w:rsid w:val="00071143"/>
    <w:rsid w:val="0007151B"/>
    <w:rsid w:val="0007162B"/>
    <w:rsid w:val="000719E3"/>
    <w:rsid w:val="00071A52"/>
    <w:rsid w:val="00071D23"/>
    <w:rsid w:val="00071E5E"/>
    <w:rsid w:val="00072182"/>
    <w:rsid w:val="000724AB"/>
    <w:rsid w:val="000724DA"/>
    <w:rsid w:val="00072816"/>
    <w:rsid w:val="00072986"/>
    <w:rsid w:val="00072B0B"/>
    <w:rsid w:val="00072DC3"/>
    <w:rsid w:val="00072DCC"/>
    <w:rsid w:val="00072E33"/>
    <w:rsid w:val="000730A3"/>
    <w:rsid w:val="0007345F"/>
    <w:rsid w:val="00073B3B"/>
    <w:rsid w:val="00073F25"/>
    <w:rsid w:val="000742A1"/>
    <w:rsid w:val="00074462"/>
    <w:rsid w:val="0007462D"/>
    <w:rsid w:val="0007498E"/>
    <w:rsid w:val="00074A13"/>
    <w:rsid w:val="00074D4F"/>
    <w:rsid w:val="00074D6E"/>
    <w:rsid w:val="00074E8B"/>
    <w:rsid w:val="00074F1E"/>
    <w:rsid w:val="000756EA"/>
    <w:rsid w:val="0007593F"/>
    <w:rsid w:val="000759F0"/>
    <w:rsid w:val="00075B57"/>
    <w:rsid w:val="00076691"/>
    <w:rsid w:val="00076814"/>
    <w:rsid w:val="00076BD9"/>
    <w:rsid w:val="00076E98"/>
    <w:rsid w:val="000770D5"/>
    <w:rsid w:val="000771A5"/>
    <w:rsid w:val="000772CE"/>
    <w:rsid w:val="0007757C"/>
    <w:rsid w:val="00077C9F"/>
    <w:rsid w:val="00077DFD"/>
    <w:rsid w:val="00077F3E"/>
    <w:rsid w:val="000800F7"/>
    <w:rsid w:val="000803F1"/>
    <w:rsid w:val="000804F2"/>
    <w:rsid w:val="00080745"/>
    <w:rsid w:val="00080919"/>
    <w:rsid w:val="00080DDC"/>
    <w:rsid w:val="00080F6E"/>
    <w:rsid w:val="00080F8A"/>
    <w:rsid w:val="00081149"/>
    <w:rsid w:val="0008121F"/>
    <w:rsid w:val="000819C2"/>
    <w:rsid w:val="00081BCC"/>
    <w:rsid w:val="00081D28"/>
    <w:rsid w:val="00081EC1"/>
    <w:rsid w:val="0008221D"/>
    <w:rsid w:val="00082309"/>
    <w:rsid w:val="000825D0"/>
    <w:rsid w:val="000828B4"/>
    <w:rsid w:val="00082BFB"/>
    <w:rsid w:val="00082C05"/>
    <w:rsid w:val="00082C27"/>
    <w:rsid w:val="00082CDC"/>
    <w:rsid w:val="00082D3C"/>
    <w:rsid w:val="00082F52"/>
    <w:rsid w:val="000830E3"/>
    <w:rsid w:val="0008319A"/>
    <w:rsid w:val="000832A3"/>
    <w:rsid w:val="000832BF"/>
    <w:rsid w:val="00083A97"/>
    <w:rsid w:val="00083BB1"/>
    <w:rsid w:val="00083EE4"/>
    <w:rsid w:val="00083F64"/>
    <w:rsid w:val="000840B7"/>
    <w:rsid w:val="000842B4"/>
    <w:rsid w:val="0008441B"/>
    <w:rsid w:val="00084699"/>
    <w:rsid w:val="000847C9"/>
    <w:rsid w:val="0008484A"/>
    <w:rsid w:val="000849F8"/>
    <w:rsid w:val="00084B90"/>
    <w:rsid w:val="0008591F"/>
    <w:rsid w:val="00085B2E"/>
    <w:rsid w:val="00085B4E"/>
    <w:rsid w:val="00086215"/>
    <w:rsid w:val="00086271"/>
    <w:rsid w:val="0008683A"/>
    <w:rsid w:val="000868F2"/>
    <w:rsid w:val="00086965"/>
    <w:rsid w:val="0008699D"/>
    <w:rsid w:val="00086B78"/>
    <w:rsid w:val="00086C51"/>
    <w:rsid w:val="000870A7"/>
    <w:rsid w:val="000870D4"/>
    <w:rsid w:val="00087C7B"/>
    <w:rsid w:val="0009009D"/>
    <w:rsid w:val="0009037B"/>
    <w:rsid w:val="00090386"/>
    <w:rsid w:val="0009047B"/>
    <w:rsid w:val="00090577"/>
    <w:rsid w:val="000906F7"/>
    <w:rsid w:val="00090744"/>
    <w:rsid w:val="0009082E"/>
    <w:rsid w:val="00090A16"/>
    <w:rsid w:val="00090C84"/>
    <w:rsid w:val="00091025"/>
    <w:rsid w:val="0009145B"/>
    <w:rsid w:val="000915CC"/>
    <w:rsid w:val="00091630"/>
    <w:rsid w:val="000919FB"/>
    <w:rsid w:val="00091A84"/>
    <w:rsid w:val="00091C8D"/>
    <w:rsid w:val="00091CF3"/>
    <w:rsid w:val="00091DDC"/>
    <w:rsid w:val="00091F14"/>
    <w:rsid w:val="00091F55"/>
    <w:rsid w:val="0009219F"/>
    <w:rsid w:val="0009245F"/>
    <w:rsid w:val="000925B4"/>
    <w:rsid w:val="000928A1"/>
    <w:rsid w:val="00092FF1"/>
    <w:rsid w:val="00093055"/>
    <w:rsid w:val="000930E6"/>
    <w:rsid w:val="00093435"/>
    <w:rsid w:val="000935F3"/>
    <w:rsid w:val="00093739"/>
    <w:rsid w:val="00093930"/>
    <w:rsid w:val="00093A37"/>
    <w:rsid w:val="00093D40"/>
    <w:rsid w:val="00093F18"/>
    <w:rsid w:val="000940FD"/>
    <w:rsid w:val="0009440F"/>
    <w:rsid w:val="00094547"/>
    <w:rsid w:val="0009464D"/>
    <w:rsid w:val="00094728"/>
    <w:rsid w:val="000948E0"/>
    <w:rsid w:val="0009490C"/>
    <w:rsid w:val="00094960"/>
    <w:rsid w:val="00094A5F"/>
    <w:rsid w:val="00094AAE"/>
    <w:rsid w:val="00094C09"/>
    <w:rsid w:val="00094D0F"/>
    <w:rsid w:val="00094D21"/>
    <w:rsid w:val="00095124"/>
    <w:rsid w:val="000951AC"/>
    <w:rsid w:val="0009522A"/>
    <w:rsid w:val="000952D7"/>
    <w:rsid w:val="00095491"/>
    <w:rsid w:val="00095695"/>
    <w:rsid w:val="0009578C"/>
    <w:rsid w:val="00095DCC"/>
    <w:rsid w:val="00095EF3"/>
    <w:rsid w:val="000961F9"/>
    <w:rsid w:val="00096692"/>
    <w:rsid w:val="000966B0"/>
    <w:rsid w:val="0009692D"/>
    <w:rsid w:val="00096C98"/>
    <w:rsid w:val="00096F20"/>
    <w:rsid w:val="00097011"/>
    <w:rsid w:val="000971A2"/>
    <w:rsid w:val="00097389"/>
    <w:rsid w:val="00097587"/>
    <w:rsid w:val="000975B9"/>
    <w:rsid w:val="00097AF0"/>
    <w:rsid w:val="00097B1D"/>
    <w:rsid w:val="000A0173"/>
    <w:rsid w:val="000A0F79"/>
    <w:rsid w:val="000A116C"/>
    <w:rsid w:val="000A12FA"/>
    <w:rsid w:val="000A1529"/>
    <w:rsid w:val="000A15E4"/>
    <w:rsid w:val="000A1AC4"/>
    <w:rsid w:val="000A1BCB"/>
    <w:rsid w:val="000A1CA2"/>
    <w:rsid w:val="000A1E13"/>
    <w:rsid w:val="000A1EA4"/>
    <w:rsid w:val="000A1FEF"/>
    <w:rsid w:val="000A206C"/>
    <w:rsid w:val="000A21E0"/>
    <w:rsid w:val="000A23B8"/>
    <w:rsid w:val="000A29DD"/>
    <w:rsid w:val="000A2D26"/>
    <w:rsid w:val="000A2F3F"/>
    <w:rsid w:val="000A2FAF"/>
    <w:rsid w:val="000A34B1"/>
    <w:rsid w:val="000A36C1"/>
    <w:rsid w:val="000A3958"/>
    <w:rsid w:val="000A3AE7"/>
    <w:rsid w:val="000A3B3E"/>
    <w:rsid w:val="000A3C4B"/>
    <w:rsid w:val="000A3C66"/>
    <w:rsid w:val="000A41EB"/>
    <w:rsid w:val="000A420D"/>
    <w:rsid w:val="000A43B0"/>
    <w:rsid w:val="000A44C2"/>
    <w:rsid w:val="000A457D"/>
    <w:rsid w:val="000A4619"/>
    <w:rsid w:val="000A46DB"/>
    <w:rsid w:val="000A471E"/>
    <w:rsid w:val="000A4E9F"/>
    <w:rsid w:val="000A4F3A"/>
    <w:rsid w:val="000A5016"/>
    <w:rsid w:val="000A5274"/>
    <w:rsid w:val="000A590C"/>
    <w:rsid w:val="000A593E"/>
    <w:rsid w:val="000A62DE"/>
    <w:rsid w:val="000A6FFB"/>
    <w:rsid w:val="000A701E"/>
    <w:rsid w:val="000A7022"/>
    <w:rsid w:val="000A76BE"/>
    <w:rsid w:val="000A76FF"/>
    <w:rsid w:val="000A7960"/>
    <w:rsid w:val="000A7B4F"/>
    <w:rsid w:val="000A7EDC"/>
    <w:rsid w:val="000B008D"/>
    <w:rsid w:val="000B00F3"/>
    <w:rsid w:val="000B0402"/>
    <w:rsid w:val="000B0433"/>
    <w:rsid w:val="000B055D"/>
    <w:rsid w:val="000B0629"/>
    <w:rsid w:val="000B0773"/>
    <w:rsid w:val="000B079B"/>
    <w:rsid w:val="000B093E"/>
    <w:rsid w:val="000B0AF7"/>
    <w:rsid w:val="000B0D8B"/>
    <w:rsid w:val="000B0ECE"/>
    <w:rsid w:val="000B1521"/>
    <w:rsid w:val="000B1655"/>
    <w:rsid w:val="000B1680"/>
    <w:rsid w:val="000B1741"/>
    <w:rsid w:val="000B18B1"/>
    <w:rsid w:val="000B1A23"/>
    <w:rsid w:val="000B1E15"/>
    <w:rsid w:val="000B2085"/>
    <w:rsid w:val="000B2522"/>
    <w:rsid w:val="000B2834"/>
    <w:rsid w:val="000B2868"/>
    <w:rsid w:val="000B28FA"/>
    <w:rsid w:val="000B2D4D"/>
    <w:rsid w:val="000B2F07"/>
    <w:rsid w:val="000B3318"/>
    <w:rsid w:val="000B3355"/>
    <w:rsid w:val="000B33F7"/>
    <w:rsid w:val="000B36B1"/>
    <w:rsid w:val="000B3AAF"/>
    <w:rsid w:val="000B3B96"/>
    <w:rsid w:val="000B3D77"/>
    <w:rsid w:val="000B42CB"/>
    <w:rsid w:val="000B43CC"/>
    <w:rsid w:val="000B45B8"/>
    <w:rsid w:val="000B45F1"/>
    <w:rsid w:val="000B493F"/>
    <w:rsid w:val="000B49AA"/>
    <w:rsid w:val="000B49DB"/>
    <w:rsid w:val="000B4A5E"/>
    <w:rsid w:val="000B5180"/>
    <w:rsid w:val="000B53E0"/>
    <w:rsid w:val="000B5636"/>
    <w:rsid w:val="000B5671"/>
    <w:rsid w:val="000B56AB"/>
    <w:rsid w:val="000B5C37"/>
    <w:rsid w:val="000B5CE6"/>
    <w:rsid w:val="000B5DBA"/>
    <w:rsid w:val="000B5FA2"/>
    <w:rsid w:val="000B6035"/>
    <w:rsid w:val="000B612F"/>
    <w:rsid w:val="000B6417"/>
    <w:rsid w:val="000B6740"/>
    <w:rsid w:val="000B67E0"/>
    <w:rsid w:val="000B6A65"/>
    <w:rsid w:val="000B6BB1"/>
    <w:rsid w:val="000B6D88"/>
    <w:rsid w:val="000B6F2D"/>
    <w:rsid w:val="000B71B7"/>
    <w:rsid w:val="000B7375"/>
    <w:rsid w:val="000B75EB"/>
    <w:rsid w:val="000B7716"/>
    <w:rsid w:val="000B7A26"/>
    <w:rsid w:val="000B7B58"/>
    <w:rsid w:val="000B7C7D"/>
    <w:rsid w:val="000B7D9A"/>
    <w:rsid w:val="000B7DDC"/>
    <w:rsid w:val="000B7EA0"/>
    <w:rsid w:val="000B7F04"/>
    <w:rsid w:val="000B7FE0"/>
    <w:rsid w:val="000C0010"/>
    <w:rsid w:val="000C0232"/>
    <w:rsid w:val="000C0479"/>
    <w:rsid w:val="000C07E9"/>
    <w:rsid w:val="000C08AA"/>
    <w:rsid w:val="000C0A4C"/>
    <w:rsid w:val="000C0B08"/>
    <w:rsid w:val="000C0C8D"/>
    <w:rsid w:val="000C0D98"/>
    <w:rsid w:val="000C0F73"/>
    <w:rsid w:val="000C0F91"/>
    <w:rsid w:val="000C1046"/>
    <w:rsid w:val="000C11D6"/>
    <w:rsid w:val="000C123C"/>
    <w:rsid w:val="000C1B76"/>
    <w:rsid w:val="000C1C5D"/>
    <w:rsid w:val="000C1F16"/>
    <w:rsid w:val="000C2049"/>
    <w:rsid w:val="000C21A0"/>
    <w:rsid w:val="000C236C"/>
    <w:rsid w:val="000C2459"/>
    <w:rsid w:val="000C2495"/>
    <w:rsid w:val="000C26DB"/>
    <w:rsid w:val="000C2783"/>
    <w:rsid w:val="000C27C8"/>
    <w:rsid w:val="000C2A70"/>
    <w:rsid w:val="000C2C49"/>
    <w:rsid w:val="000C30AC"/>
    <w:rsid w:val="000C30DB"/>
    <w:rsid w:val="000C3423"/>
    <w:rsid w:val="000C355E"/>
    <w:rsid w:val="000C3844"/>
    <w:rsid w:val="000C3929"/>
    <w:rsid w:val="000C3999"/>
    <w:rsid w:val="000C39A0"/>
    <w:rsid w:val="000C3ACE"/>
    <w:rsid w:val="000C3FE2"/>
    <w:rsid w:val="000C4052"/>
    <w:rsid w:val="000C4391"/>
    <w:rsid w:val="000C44A2"/>
    <w:rsid w:val="000C4506"/>
    <w:rsid w:val="000C4695"/>
    <w:rsid w:val="000C46DE"/>
    <w:rsid w:val="000C4A43"/>
    <w:rsid w:val="000C4D39"/>
    <w:rsid w:val="000C4D65"/>
    <w:rsid w:val="000C4F05"/>
    <w:rsid w:val="000C50B0"/>
    <w:rsid w:val="000C51F8"/>
    <w:rsid w:val="000C5416"/>
    <w:rsid w:val="000C554F"/>
    <w:rsid w:val="000C62DD"/>
    <w:rsid w:val="000C6650"/>
    <w:rsid w:val="000C67FF"/>
    <w:rsid w:val="000C6B00"/>
    <w:rsid w:val="000C6D7D"/>
    <w:rsid w:val="000C73F2"/>
    <w:rsid w:val="000C74FF"/>
    <w:rsid w:val="000C776F"/>
    <w:rsid w:val="000C781B"/>
    <w:rsid w:val="000C7821"/>
    <w:rsid w:val="000C7826"/>
    <w:rsid w:val="000C7A9E"/>
    <w:rsid w:val="000C7BE5"/>
    <w:rsid w:val="000C7CF3"/>
    <w:rsid w:val="000C7FED"/>
    <w:rsid w:val="000D0504"/>
    <w:rsid w:val="000D05CC"/>
    <w:rsid w:val="000D09CB"/>
    <w:rsid w:val="000D11F7"/>
    <w:rsid w:val="000D12AE"/>
    <w:rsid w:val="000D17D6"/>
    <w:rsid w:val="000D1F24"/>
    <w:rsid w:val="000D1FD4"/>
    <w:rsid w:val="000D26AC"/>
    <w:rsid w:val="000D27C2"/>
    <w:rsid w:val="000D2865"/>
    <w:rsid w:val="000D2ACF"/>
    <w:rsid w:val="000D2B3B"/>
    <w:rsid w:val="000D309E"/>
    <w:rsid w:val="000D3430"/>
    <w:rsid w:val="000D3503"/>
    <w:rsid w:val="000D37D5"/>
    <w:rsid w:val="000D37E8"/>
    <w:rsid w:val="000D386A"/>
    <w:rsid w:val="000D3DFA"/>
    <w:rsid w:val="000D4128"/>
    <w:rsid w:val="000D41F8"/>
    <w:rsid w:val="000D424D"/>
    <w:rsid w:val="000D448B"/>
    <w:rsid w:val="000D474E"/>
    <w:rsid w:val="000D486C"/>
    <w:rsid w:val="000D4D62"/>
    <w:rsid w:val="000D538F"/>
    <w:rsid w:val="000D5556"/>
    <w:rsid w:val="000D5704"/>
    <w:rsid w:val="000D5D2C"/>
    <w:rsid w:val="000D5DF8"/>
    <w:rsid w:val="000D5F19"/>
    <w:rsid w:val="000D5F83"/>
    <w:rsid w:val="000D64C7"/>
    <w:rsid w:val="000D6698"/>
    <w:rsid w:val="000D66B2"/>
    <w:rsid w:val="000D671C"/>
    <w:rsid w:val="000D6FAB"/>
    <w:rsid w:val="000D704E"/>
    <w:rsid w:val="000D7059"/>
    <w:rsid w:val="000D747C"/>
    <w:rsid w:val="000D75E9"/>
    <w:rsid w:val="000D764E"/>
    <w:rsid w:val="000D76B2"/>
    <w:rsid w:val="000D7C7B"/>
    <w:rsid w:val="000D7FE7"/>
    <w:rsid w:val="000E001F"/>
    <w:rsid w:val="000E00F6"/>
    <w:rsid w:val="000E01B1"/>
    <w:rsid w:val="000E0519"/>
    <w:rsid w:val="000E056E"/>
    <w:rsid w:val="000E07A1"/>
    <w:rsid w:val="000E080D"/>
    <w:rsid w:val="000E0A71"/>
    <w:rsid w:val="000E0D5F"/>
    <w:rsid w:val="000E0FE7"/>
    <w:rsid w:val="000E12ED"/>
    <w:rsid w:val="000E1665"/>
    <w:rsid w:val="000E1951"/>
    <w:rsid w:val="000E209C"/>
    <w:rsid w:val="000E20D2"/>
    <w:rsid w:val="000E217B"/>
    <w:rsid w:val="000E219C"/>
    <w:rsid w:val="000E21E7"/>
    <w:rsid w:val="000E2201"/>
    <w:rsid w:val="000E22D4"/>
    <w:rsid w:val="000E2443"/>
    <w:rsid w:val="000E255F"/>
    <w:rsid w:val="000E2B9E"/>
    <w:rsid w:val="000E2EF2"/>
    <w:rsid w:val="000E3558"/>
    <w:rsid w:val="000E36B9"/>
    <w:rsid w:val="000E3771"/>
    <w:rsid w:val="000E399C"/>
    <w:rsid w:val="000E3BCE"/>
    <w:rsid w:val="000E3D5B"/>
    <w:rsid w:val="000E3DFB"/>
    <w:rsid w:val="000E3FBD"/>
    <w:rsid w:val="000E408E"/>
    <w:rsid w:val="000E4139"/>
    <w:rsid w:val="000E4C5F"/>
    <w:rsid w:val="000E4F04"/>
    <w:rsid w:val="000E5637"/>
    <w:rsid w:val="000E585E"/>
    <w:rsid w:val="000E586C"/>
    <w:rsid w:val="000E5961"/>
    <w:rsid w:val="000E5AC2"/>
    <w:rsid w:val="000E5AF3"/>
    <w:rsid w:val="000E5B5F"/>
    <w:rsid w:val="000E5BCC"/>
    <w:rsid w:val="000E5C98"/>
    <w:rsid w:val="000E5FDB"/>
    <w:rsid w:val="000E61D1"/>
    <w:rsid w:val="000E6456"/>
    <w:rsid w:val="000E64AB"/>
    <w:rsid w:val="000E6518"/>
    <w:rsid w:val="000E6534"/>
    <w:rsid w:val="000E6B83"/>
    <w:rsid w:val="000E6CFA"/>
    <w:rsid w:val="000E71DF"/>
    <w:rsid w:val="000E7440"/>
    <w:rsid w:val="000E757C"/>
    <w:rsid w:val="000E75BA"/>
    <w:rsid w:val="000E7983"/>
    <w:rsid w:val="000E7AEB"/>
    <w:rsid w:val="000E7BAF"/>
    <w:rsid w:val="000E7D76"/>
    <w:rsid w:val="000E7DB0"/>
    <w:rsid w:val="000E7DC9"/>
    <w:rsid w:val="000F0132"/>
    <w:rsid w:val="000F0412"/>
    <w:rsid w:val="000F04ED"/>
    <w:rsid w:val="000F097C"/>
    <w:rsid w:val="000F0E97"/>
    <w:rsid w:val="000F0FA6"/>
    <w:rsid w:val="000F1021"/>
    <w:rsid w:val="000F113B"/>
    <w:rsid w:val="000F13ED"/>
    <w:rsid w:val="000F176B"/>
    <w:rsid w:val="000F19BE"/>
    <w:rsid w:val="000F1D6E"/>
    <w:rsid w:val="000F28F6"/>
    <w:rsid w:val="000F2BAD"/>
    <w:rsid w:val="000F2FEA"/>
    <w:rsid w:val="000F3481"/>
    <w:rsid w:val="000F3519"/>
    <w:rsid w:val="000F35C5"/>
    <w:rsid w:val="000F3B32"/>
    <w:rsid w:val="000F3CB8"/>
    <w:rsid w:val="000F3F83"/>
    <w:rsid w:val="000F414E"/>
    <w:rsid w:val="000F4196"/>
    <w:rsid w:val="000F421A"/>
    <w:rsid w:val="000F428E"/>
    <w:rsid w:val="000F46D5"/>
    <w:rsid w:val="000F4A0A"/>
    <w:rsid w:val="000F4DA7"/>
    <w:rsid w:val="000F4DCF"/>
    <w:rsid w:val="000F526F"/>
    <w:rsid w:val="000F531F"/>
    <w:rsid w:val="000F54C0"/>
    <w:rsid w:val="000F5664"/>
    <w:rsid w:val="000F56F3"/>
    <w:rsid w:val="000F5773"/>
    <w:rsid w:val="000F5797"/>
    <w:rsid w:val="000F5822"/>
    <w:rsid w:val="000F5D09"/>
    <w:rsid w:val="000F61F0"/>
    <w:rsid w:val="000F653B"/>
    <w:rsid w:val="000F67AC"/>
    <w:rsid w:val="000F6C0A"/>
    <w:rsid w:val="000F6DC6"/>
    <w:rsid w:val="000F75D4"/>
    <w:rsid w:val="000F7BFA"/>
    <w:rsid w:val="00100164"/>
    <w:rsid w:val="001001B8"/>
    <w:rsid w:val="001002C3"/>
    <w:rsid w:val="0010066A"/>
    <w:rsid w:val="001008E8"/>
    <w:rsid w:val="00100928"/>
    <w:rsid w:val="00100BF8"/>
    <w:rsid w:val="001016A0"/>
    <w:rsid w:val="00101732"/>
    <w:rsid w:val="00101826"/>
    <w:rsid w:val="00101A37"/>
    <w:rsid w:val="00101B52"/>
    <w:rsid w:val="00101BE9"/>
    <w:rsid w:val="00101C20"/>
    <w:rsid w:val="00101D06"/>
    <w:rsid w:val="001020A8"/>
    <w:rsid w:val="0010220C"/>
    <w:rsid w:val="00102229"/>
    <w:rsid w:val="001024E9"/>
    <w:rsid w:val="001025C4"/>
    <w:rsid w:val="00102633"/>
    <w:rsid w:val="00102974"/>
    <w:rsid w:val="001029B8"/>
    <w:rsid w:val="00102BE1"/>
    <w:rsid w:val="00102D47"/>
    <w:rsid w:val="00102F49"/>
    <w:rsid w:val="0010333A"/>
    <w:rsid w:val="00103362"/>
    <w:rsid w:val="00103845"/>
    <w:rsid w:val="00103A0E"/>
    <w:rsid w:val="00103AD0"/>
    <w:rsid w:val="00103C20"/>
    <w:rsid w:val="00103DC1"/>
    <w:rsid w:val="00103EBD"/>
    <w:rsid w:val="00103ED8"/>
    <w:rsid w:val="00103F32"/>
    <w:rsid w:val="00103FE1"/>
    <w:rsid w:val="0010415D"/>
    <w:rsid w:val="001048F7"/>
    <w:rsid w:val="00104A99"/>
    <w:rsid w:val="00105378"/>
    <w:rsid w:val="001057D5"/>
    <w:rsid w:val="0010586F"/>
    <w:rsid w:val="00105879"/>
    <w:rsid w:val="00105A5E"/>
    <w:rsid w:val="00105ABF"/>
    <w:rsid w:val="00105AEC"/>
    <w:rsid w:val="00105D37"/>
    <w:rsid w:val="00105E73"/>
    <w:rsid w:val="001060DC"/>
    <w:rsid w:val="00106777"/>
    <w:rsid w:val="001067A1"/>
    <w:rsid w:val="001067AC"/>
    <w:rsid w:val="00107276"/>
    <w:rsid w:val="00107510"/>
    <w:rsid w:val="00107957"/>
    <w:rsid w:val="00107B6E"/>
    <w:rsid w:val="00107CBD"/>
    <w:rsid w:val="00107CCF"/>
    <w:rsid w:val="00107E89"/>
    <w:rsid w:val="001102D0"/>
    <w:rsid w:val="00110532"/>
    <w:rsid w:val="0011066E"/>
    <w:rsid w:val="001108F6"/>
    <w:rsid w:val="001109B8"/>
    <w:rsid w:val="00110CCF"/>
    <w:rsid w:val="00110EE3"/>
    <w:rsid w:val="001115ED"/>
    <w:rsid w:val="0011171E"/>
    <w:rsid w:val="00111887"/>
    <w:rsid w:val="00111943"/>
    <w:rsid w:val="00111A0E"/>
    <w:rsid w:val="00111BB4"/>
    <w:rsid w:val="00111D89"/>
    <w:rsid w:val="001120B4"/>
    <w:rsid w:val="0011238B"/>
    <w:rsid w:val="001123CF"/>
    <w:rsid w:val="001123FC"/>
    <w:rsid w:val="00112C7D"/>
    <w:rsid w:val="00112E2D"/>
    <w:rsid w:val="001131A8"/>
    <w:rsid w:val="00113626"/>
    <w:rsid w:val="00113A42"/>
    <w:rsid w:val="00113D61"/>
    <w:rsid w:val="00114174"/>
    <w:rsid w:val="0011419F"/>
    <w:rsid w:val="001143DA"/>
    <w:rsid w:val="001146CF"/>
    <w:rsid w:val="0011474E"/>
    <w:rsid w:val="00114CAD"/>
    <w:rsid w:val="00114F39"/>
    <w:rsid w:val="00115005"/>
    <w:rsid w:val="00115353"/>
    <w:rsid w:val="00115563"/>
    <w:rsid w:val="001156DD"/>
    <w:rsid w:val="0011581E"/>
    <w:rsid w:val="00115DE1"/>
    <w:rsid w:val="00115E63"/>
    <w:rsid w:val="00116012"/>
    <w:rsid w:val="0011657C"/>
    <w:rsid w:val="00116C28"/>
    <w:rsid w:val="00116ED4"/>
    <w:rsid w:val="00117328"/>
    <w:rsid w:val="001173F3"/>
    <w:rsid w:val="00117882"/>
    <w:rsid w:val="00117AAB"/>
    <w:rsid w:val="00117D85"/>
    <w:rsid w:val="00117DCA"/>
    <w:rsid w:val="0012011A"/>
    <w:rsid w:val="001203B5"/>
    <w:rsid w:val="001207E6"/>
    <w:rsid w:val="001208A3"/>
    <w:rsid w:val="00120C09"/>
    <w:rsid w:val="00120D64"/>
    <w:rsid w:val="00120E20"/>
    <w:rsid w:val="00120F34"/>
    <w:rsid w:val="0012123F"/>
    <w:rsid w:val="00121C24"/>
    <w:rsid w:val="00121CC2"/>
    <w:rsid w:val="00121E2F"/>
    <w:rsid w:val="00121F1D"/>
    <w:rsid w:val="00121F7B"/>
    <w:rsid w:val="001224AD"/>
    <w:rsid w:val="001224DA"/>
    <w:rsid w:val="001225F6"/>
    <w:rsid w:val="0012280C"/>
    <w:rsid w:val="00122BC7"/>
    <w:rsid w:val="0012313C"/>
    <w:rsid w:val="00123542"/>
    <w:rsid w:val="001235D0"/>
    <w:rsid w:val="001236A1"/>
    <w:rsid w:val="00123980"/>
    <w:rsid w:val="00123B05"/>
    <w:rsid w:val="00123D49"/>
    <w:rsid w:val="00123E5C"/>
    <w:rsid w:val="00123F93"/>
    <w:rsid w:val="00124485"/>
    <w:rsid w:val="0012475A"/>
    <w:rsid w:val="001248C9"/>
    <w:rsid w:val="00124963"/>
    <w:rsid w:val="00124D77"/>
    <w:rsid w:val="00125269"/>
    <w:rsid w:val="0012535B"/>
    <w:rsid w:val="00125777"/>
    <w:rsid w:val="0012578D"/>
    <w:rsid w:val="001257B9"/>
    <w:rsid w:val="00125815"/>
    <w:rsid w:val="00125A6E"/>
    <w:rsid w:val="00125C72"/>
    <w:rsid w:val="00126037"/>
    <w:rsid w:val="001261DA"/>
    <w:rsid w:val="00126BA4"/>
    <w:rsid w:val="00126BF3"/>
    <w:rsid w:val="00126F6D"/>
    <w:rsid w:val="00127032"/>
    <w:rsid w:val="001271A8"/>
    <w:rsid w:val="00127475"/>
    <w:rsid w:val="00127580"/>
    <w:rsid w:val="00127958"/>
    <w:rsid w:val="00127A0F"/>
    <w:rsid w:val="00127B08"/>
    <w:rsid w:val="00127C9D"/>
    <w:rsid w:val="001300CB"/>
    <w:rsid w:val="0013025C"/>
    <w:rsid w:val="001302B1"/>
    <w:rsid w:val="00130503"/>
    <w:rsid w:val="0013065C"/>
    <w:rsid w:val="00130916"/>
    <w:rsid w:val="0013098C"/>
    <w:rsid w:val="001309F9"/>
    <w:rsid w:val="00130C90"/>
    <w:rsid w:val="00130DDF"/>
    <w:rsid w:val="00130FA0"/>
    <w:rsid w:val="0013102C"/>
    <w:rsid w:val="0013114C"/>
    <w:rsid w:val="001314E1"/>
    <w:rsid w:val="00131586"/>
    <w:rsid w:val="0013189E"/>
    <w:rsid w:val="00131C89"/>
    <w:rsid w:val="00132159"/>
    <w:rsid w:val="0013286A"/>
    <w:rsid w:val="001328CE"/>
    <w:rsid w:val="00132960"/>
    <w:rsid w:val="00132A73"/>
    <w:rsid w:val="00132D94"/>
    <w:rsid w:val="00132EAC"/>
    <w:rsid w:val="001331BA"/>
    <w:rsid w:val="0013336D"/>
    <w:rsid w:val="001334C3"/>
    <w:rsid w:val="0013351B"/>
    <w:rsid w:val="0013354E"/>
    <w:rsid w:val="00133943"/>
    <w:rsid w:val="0013412B"/>
    <w:rsid w:val="00134296"/>
    <w:rsid w:val="0013463B"/>
    <w:rsid w:val="00134A66"/>
    <w:rsid w:val="00134E20"/>
    <w:rsid w:val="00134FD6"/>
    <w:rsid w:val="00134FE5"/>
    <w:rsid w:val="0013548F"/>
    <w:rsid w:val="001357CF"/>
    <w:rsid w:val="00135893"/>
    <w:rsid w:val="0013591B"/>
    <w:rsid w:val="00135984"/>
    <w:rsid w:val="00135B37"/>
    <w:rsid w:val="00135C9B"/>
    <w:rsid w:val="00136564"/>
    <w:rsid w:val="00136ADE"/>
    <w:rsid w:val="00136C51"/>
    <w:rsid w:val="00136DA6"/>
    <w:rsid w:val="00136DAA"/>
    <w:rsid w:val="00136ED0"/>
    <w:rsid w:val="00136F34"/>
    <w:rsid w:val="00136FCB"/>
    <w:rsid w:val="00137162"/>
    <w:rsid w:val="001372C9"/>
    <w:rsid w:val="0013733B"/>
    <w:rsid w:val="00137844"/>
    <w:rsid w:val="0013784D"/>
    <w:rsid w:val="0013786A"/>
    <w:rsid w:val="001378B7"/>
    <w:rsid w:val="00137A99"/>
    <w:rsid w:val="00137B84"/>
    <w:rsid w:val="00137CEA"/>
    <w:rsid w:val="00137D7D"/>
    <w:rsid w:val="00140158"/>
    <w:rsid w:val="001403E3"/>
    <w:rsid w:val="0014061A"/>
    <w:rsid w:val="00140932"/>
    <w:rsid w:val="001409D6"/>
    <w:rsid w:val="00140A2C"/>
    <w:rsid w:val="00140D52"/>
    <w:rsid w:val="00140F51"/>
    <w:rsid w:val="00140F80"/>
    <w:rsid w:val="00140FB6"/>
    <w:rsid w:val="0014159E"/>
    <w:rsid w:val="0014160B"/>
    <w:rsid w:val="00141B63"/>
    <w:rsid w:val="00141CB2"/>
    <w:rsid w:val="00142072"/>
    <w:rsid w:val="00142410"/>
    <w:rsid w:val="0014248F"/>
    <w:rsid w:val="0014265A"/>
    <w:rsid w:val="001428C7"/>
    <w:rsid w:val="001429BF"/>
    <w:rsid w:val="00142ABD"/>
    <w:rsid w:val="00142B22"/>
    <w:rsid w:val="00142BB5"/>
    <w:rsid w:val="00142EFA"/>
    <w:rsid w:val="00142F65"/>
    <w:rsid w:val="0014306D"/>
    <w:rsid w:val="00143096"/>
    <w:rsid w:val="00143194"/>
    <w:rsid w:val="00143546"/>
    <w:rsid w:val="00143553"/>
    <w:rsid w:val="0014398A"/>
    <w:rsid w:val="00143D20"/>
    <w:rsid w:val="00143E61"/>
    <w:rsid w:val="00143FE0"/>
    <w:rsid w:val="00144007"/>
    <w:rsid w:val="00144558"/>
    <w:rsid w:val="001446EC"/>
    <w:rsid w:val="001446EF"/>
    <w:rsid w:val="0014513E"/>
    <w:rsid w:val="001452AC"/>
    <w:rsid w:val="0014539B"/>
    <w:rsid w:val="0014555C"/>
    <w:rsid w:val="001458A9"/>
    <w:rsid w:val="00145921"/>
    <w:rsid w:val="00145AA0"/>
    <w:rsid w:val="00146142"/>
    <w:rsid w:val="0014634C"/>
    <w:rsid w:val="00146363"/>
    <w:rsid w:val="00146432"/>
    <w:rsid w:val="001464B9"/>
    <w:rsid w:val="00146761"/>
    <w:rsid w:val="001467D3"/>
    <w:rsid w:val="00146871"/>
    <w:rsid w:val="00146908"/>
    <w:rsid w:val="00146B73"/>
    <w:rsid w:val="00146C04"/>
    <w:rsid w:val="0014703E"/>
    <w:rsid w:val="0014777A"/>
    <w:rsid w:val="0014778E"/>
    <w:rsid w:val="001477E6"/>
    <w:rsid w:val="001479CA"/>
    <w:rsid w:val="001500A3"/>
    <w:rsid w:val="001506BB"/>
    <w:rsid w:val="00150B91"/>
    <w:rsid w:val="00150B92"/>
    <w:rsid w:val="00150BEA"/>
    <w:rsid w:val="00150EC2"/>
    <w:rsid w:val="00150EFB"/>
    <w:rsid w:val="00151293"/>
    <w:rsid w:val="00151549"/>
    <w:rsid w:val="0015156C"/>
    <w:rsid w:val="001519B4"/>
    <w:rsid w:val="00151A05"/>
    <w:rsid w:val="00151C5D"/>
    <w:rsid w:val="00151E04"/>
    <w:rsid w:val="00151EED"/>
    <w:rsid w:val="00151F07"/>
    <w:rsid w:val="00152079"/>
    <w:rsid w:val="001521F1"/>
    <w:rsid w:val="00152464"/>
    <w:rsid w:val="00152580"/>
    <w:rsid w:val="001528D3"/>
    <w:rsid w:val="00152916"/>
    <w:rsid w:val="00152E06"/>
    <w:rsid w:val="00152E52"/>
    <w:rsid w:val="0015354B"/>
    <w:rsid w:val="00153576"/>
    <w:rsid w:val="00153695"/>
    <w:rsid w:val="00153891"/>
    <w:rsid w:val="00153DE6"/>
    <w:rsid w:val="00154395"/>
    <w:rsid w:val="00154732"/>
    <w:rsid w:val="0015493A"/>
    <w:rsid w:val="00154A58"/>
    <w:rsid w:val="00154C63"/>
    <w:rsid w:val="00154ED9"/>
    <w:rsid w:val="00154FE4"/>
    <w:rsid w:val="001551A9"/>
    <w:rsid w:val="0015528F"/>
    <w:rsid w:val="0015546D"/>
    <w:rsid w:val="001556D2"/>
    <w:rsid w:val="00155846"/>
    <w:rsid w:val="00155A79"/>
    <w:rsid w:val="00155BAC"/>
    <w:rsid w:val="00156089"/>
    <w:rsid w:val="00156200"/>
    <w:rsid w:val="001564B3"/>
    <w:rsid w:val="001564EE"/>
    <w:rsid w:val="00156A86"/>
    <w:rsid w:val="00156F58"/>
    <w:rsid w:val="00156F59"/>
    <w:rsid w:val="00156FAD"/>
    <w:rsid w:val="0015705F"/>
    <w:rsid w:val="00157091"/>
    <w:rsid w:val="0015729C"/>
    <w:rsid w:val="00157357"/>
    <w:rsid w:val="00157E5D"/>
    <w:rsid w:val="001600F1"/>
    <w:rsid w:val="001601FA"/>
    <w:rsid w:val="0016058F"/>
    <w:rsid w:val="00160DA3"/>
    <w:rsid w:val="00160E81"/>
    <w:rsid w:val="00161786"/>
    <w:rsid w:val="00161AAF"/>
    <w:rsid w:val="00161B65"/>
    <w:rsid w:val="00161B73"/>
    <w:rsid w:val="00161EF8"/>
    <w:rsid w:val="0016254E"/>
    <w:rsid w:val="00162815"/>
    <w:rsid w:val="00162A5D"/>
    <w:rsid w:val="00162AEB"/>
    <w:rsid w:val="00162D9F"/>
    <w:rsid w:val="00162E6E"/>
    <w:rsid w:val="00162F7E"/>
    <w:rsid w:val="00162FA3"/>
    <w:rsid w:val="001631CE"/>
    <w:rsid w:val="00163693"/>
    <w:rsid w:val="0016399C"/>
    <w:rsid w:val="00163F1A"/>
    <w:rsid w:val="001641B6"/>
    <w:rsid w:val="001641E3"/>
    <w:rsid w:val="0016449F"/>
    <w:rsid w:val="00164C4D"/>
    <w:rsid w:val="00165513"/>
    <w:rsid w:val="0016554A"/>
    <w:rsid w:val="001655BE"/>
    <w:rsid w:val="00165AD2"/>
    <w:rsid w:val="00165B4A"/>
    <w:rsid w:val="00165CD1"/>
    <w:rsid w:val="00165E01"/>
    <w:rsid w:val="001660C9"/>
    <w:rsid w:val="00166363"/>
    <w:rsid w:val="001663F2"/>
    <w:rsid w:val="00166761"/>
    <w:rsid w:val="0016687C"/>
    <w:rsid w:val="001668F0"/>
    <w:rsid w:val="00166C41"/>
    <w:rsid w:val="00166C94"/>
    <w:rsid w:val="0016734D"/>
    <w:rsid w:val="001674BC"/>
    <w:rsid w:val="001676FE"/>
    <w:rsid w:val="00167B08"/>
    <w:rsid w:val="001701DD"/>
    <w:rsid w:val="00170879"/>
    <w:rsid w:val="0017089F"/>
    <w:rsid w:val="001711E3"/>
    <w:rsid w:val="00171222"/>
    <w:rsid w:val="00171479"/>
    <w:rsid w:val="00171507"/>
    <w:rsid w:val="00171894"/>
    <w:rsid w:val="00171945"/>
    <w:rsid w:val="00171DCD"/>
    <w:rsid w:val="00171E1C"/>
    <w:rsid w:val="00171F79"/>
    <w:rsid w:val="001726E5"/>
    <w:rsid w:val="00172A26"/>
    <w:rsid w:val="00172B4A"/>
    <w:rsid w:val="00172CCE"/>
    <w:rsid w:val="0017310B"/>
    <w:rsid w:val="001735E9"/>
    <w:rsid w:val="001737DE"/>
    <w:rsid w:val="0017389B"/>
    <w:rsid w:val="001739F6"/>
    <w:rsid w:val="00173CD5"/>
    <w:rsid w:val="00173D25"/>
    <w:rsid w:val="00173D49"/>
    <w:rsid w:val="00173DCB"/>
    <w:rsid w:val="00174235"/>
    <w:rsid w:val="0017427D"/>
    <w:rsid w:val="00174368"/>
    <w:rsid w:val="00174550"/>
    <w:rsid w:val="001745A9"/>
    <w:rsid w:val="00174C26"/>
    <w:rsid w:val="001752A4"/>
    <w:rsid w:val="0017551F"/>
    <w:rsid w:val="001755E3"/>
    <w:rsid w:val="00175601"/>
    <w:rsid w:val="001758EE"/>
    <w:rsid w:val="0017591D"/>
    <w:rsid w:val="00175B80"/>
    <w:rsid w:val="00175F52"/>
    <w:rsid w:val="00176032"/>
    <w:rsid w:val="00176380"/>
    <w:rsid w:val="00176661"/>
    <w:rsid w:val="00176824"/>
    <w:rsid w:val="001768B5"/>
    <w:rsid w:val="00176B1F"/>
    <w:rsid w:val="00176BE2"/>
    <w:rsid w:val="00176C27"/>
    <w:rsid w:val="00177122"/>
    <w:rsid w:val="00177508"/>
    <w:rsid w:val="00180125"/>
    <w:rsid w:val="00180167"/>
    <w:rsid w:val="00180600"/>
    <w:rsid w:val="001809CF"/>
    <w:rsid w:val="0018153B"/>
    <w:rsid w:val="00181BB2"/>
    <w:rsid w:val="00181BCE"/>
    <w:rsid w:val="00181C5B"/>
    <w:rsid w:val="0018248E"/>
    <w:rsid w:val="001826B4"/>
    <w:rsid w:val="001828E3"/>
    <w:rsid w:val="00182B49"/>
    <w:rsid w:val="00182D11"/>
    <w:rsid w:val="00182D70"/>
    <w:rsid w:val="00183437"/>
    <w:rsid w:val="0018360C"/>
    <w:rsid w:val="001839B4"/>
    <w:rsid w:val="00183CEB"/>
    <w:rsid w:val="00183CF1"/>
    <w:rsid w:val="00183DFE"/>
    <w:rsid w:val="00183F31"/>
    <w:rsid w:val="001843A2"/>
    <w:rsid w:val="00184597"/>
    <w:rsid w:val="00184621"/>
    <w:rsid w:val="0018498B"/>
    <w:rsid w:val="00184B2D"/>
    <w:rsid w:val="00184D71"/>
    <w:rsid w:val="00184F00"/>
    <w:rsid w:val="00184F9A"/>
    <w:rsid w:val="00185016"/>
    <w:rsid w:val="00185478"/>
    <w:rsid w:val="00185512"/>
    <w:rsid w:val="00185594"/>
    <w:rsid w:val="0018560C"/>
    <w:rsid w:val="00185674"/>
    <w:rsid w:val="001856F2"/>
    <w:rsid w:val="001857A1"/>
    <w:rsid w:val="001859AB"/>
    <w:rsid w:val="00186162"/>
    <w:rsid w:val="00186548"/>
    <w:rsid w:val="001866F2"/>
    <w:rsid w:val="001866F8"/>
    <w:rsid w:val="001867FB"/>
    <w:rsid w:val="00186839"/>
    <w:rsid w:val="00186A8D"/>
    <w:rsid w:val="0018742C"/>
    <w:rsid w:val="00187C0B"/>
    <w:rsid w:val="00190309"/>
    <w:rsid w:val="00190934"/>
    <w:rsid w:val="00190DBE"/>
    <w:rsid w:val="001919C6"/>
    <w:rsid w:val="00191AC3"/>
    <w:rsid w:val="00191DDE"/>
    <w:rsid w:val="00191EC8"/>
    <w:rsid w:val="00191FA4"/>
    <w:rsid w:val="00192270"/>
    <w:rsid w:val="001925EC"/>
    <w:rsid w:val="001928F9"/>
    <w:rsid w:val="0019292E"/>
    <w:rsid w:val="00192C6C"/>
    <w:rsid w:val="00192FA2"/>
    <w:rsid w:val="00193143"/>
    <w:rsid w:val="0019348D"/>
    <w:rsid w:val="001934BD"/>
    <w:rsid w:val="0019395B"/>
    <w:rsid w:val="001939C0"/>
    <w:rsid w:val="00193D68"/>
    <w:rsid w:val="0019410F"/>
    <w:rsid w:val="0019441D"/>
    <w:rsid w:val="0019453C"/>
    <w:rsid w:val="00194790"/>
    <w:rsid w:val="00194896"/>
    <w:rsid w:val="001948A1"/>
    <w:rsid w:val="00194AF3"/>
    <w:rsid w:val="00194E9D"/>
    <w:rsid w:val="00195020"/>
    <w:rsid w:val="0019516F"/>
    <w:rsid w:val="00195730"/>
    <w:rsid w:val="00195813"/>
    <w:rsid w:val="00195CDB"/>
    <w:rsid w:val="00195E2F"/>
    <w:rsid w:val="00196096"/>
    <w:rsid w:val="00196464"/>
    <w:rsid w:val="0019659E"/>
    <w:rsid w:val="00196900"/>
    <w:rsid w:val="00196EC4"/>
    <w:rsid w:val="00197068"/>
    <w:rsid w:val="00197247"/>
    <w:rsid w:val="001972E3"/>
    <w:rsid w:val="001975C3"/>
    <w:rsid w:val="0019766E"/>
    <w:rsid w:val="00197733"/>
    <w:rsid w:val="001977C8"/>
    <w:rsid w:val="00197A08"/>
    <w:rsid w:val="001A066C"/>
    <w:rsid w:val="001A0689"/>
    <w:rsid w:val="001A06DF"/>
    <w:rsid w:val="001A0B4D"/>
    <w:rsid w:val="001A104F"/>
    <w:rsid w:val="001A1354"/>
    <w:rsid w:val="001A1368"/>
    <w:rsid w:val="001A1556"/>
    <w:rsid w:val="001A15D0"/>
    <w:rsid w:val="001A18F1"/>
    <w:rsid w:val="001A197F"/>
    <w:rsid w:val="001A19D0"/>
    <w:rsid w:val="001A1D2F"/>
    <w:rsid w:val="001A1E2B"/>
    <w:rsid w:val="001A201D"/>
    <w:rsid w:val="001A21E2"/>
    <w:rsid w:val="001A243D"/>
    <w:rsid w:val="001A2944"/>
    <w:rsid w:val="001A2D92"/>
    <w:rsid w:val="001A3147"/>
    <w:rsid w:val="001A3AF0"/>
    <w:rsid w:val="001A3D78"/>
    <w:rsid w:val="001A3DC0"/>
    <w:rsid w:val="001A405C"/>
    <w:rsid w:val="001A4352"/>
    <w:rsid w:val="001A44C6"/>
    <w:rsid w:val="001A4566"/>
    <w:rsid w:val="001A466F"/>
    <w:rsid w:val="001A48A5"/>
    <w:rsid w:val="001A4F0E"/>
    <w:rsid w:val="001A5323"/>
    <w:rsid w:val="001A5324"/>
    <w:rsid w:val="001A54D6"/>
    <w:rsid w:val="001A54E6"/>
    <w:rsid w:val="001A5695"/>
    <w:rsid w:val="001A57D9"/>
    <w:rsid w:val="001A5A48"/>
    <w:rsid w:val="001A5C8C"/>
    <w:rsid w:val="001A5D9B"/>
    <w:rsid w:val="001A5EC7"/>
    <w:rsid w:val="001A5F04"/>
    <w:rsid w:val="001A60E3"/>
    <w:rsid w:val="001A6381"/>
    <w:rsid w:val="001A6896"/>
    <w:rsid w:val="001A6BF6"/>
    <w:rsid w:val="001A6DB0"/>
    <w:rsid w:val="001A706C"/>
    <w:rsid w:val="001A75D4"/>
    <w:rsid w:val="001A76B6"/>
    <w:rsid w:val="001A7746"/>
    <w:rsid w:val="001A7935"/>
    <w:rsid w:val="001A7BE0"/>
    <w:rsid w:val="001A7C13"/>
    <w:rsid w:val="001A7D16"/>
    <w:rsid w:val="001A7D62"/>
    <w:rsid w:val="001B0158"/>
    <w:rsid w:val="001B015A"/>
    <w:rsid w:val="001B0862"/>
    <w:rsid w:val="001B0989"/>
    <w:rsid w:val="001B0A02"/>
    <w:rsid w:val="001B0B5D"/>
    <w:rsid w:val="001B0BA3"/>
    <w:rsid w:val="001B0D13"/>
    <w:rsid w:val="001B0E72"/>
    <w:rsid w:val="001B0F25"/>
    <w:rsid w:val="001B13BB"/>
    <w:rsid w:val="001B14FA"/>
    <w:rsid w:val="001B15A5"/>
    <w:rsid w:val="001B18DD"/>
    <w:rsid w:val="001B1C7B"/>
    <w:rsid w:val="001B1D81"/>
    <w:rsid w:val="001B1D91"/>
    <w:rsid w:val="001B1E4D"/>
    <w:rsid w:val="001B1E5E"/>
    <w:rsid w:val="001B268D"/>
    <w:rsid w:val="001B284D"/>
    <w:rsid w:val="001B2944"/>
    <w:rsid w:val="001B294C"/>
    <w:rsid w:val="001B2C27"/>
    <w:rsid w:val="001B2C3A"/>
    <w:rsid w:val="001B2C66"/>
    <w:rsid w:val="001B2C93"/>
    <w:rsid w:val="001B2ECB"/>
    <w:rsid w:val="001B2F80"/>
    <w:rsid w:val="001B2FA4"/>
    <w:rsid w:val="001B2FE8"/>
    <w:rsid w:val="001B306A"/>
    <w:rsid w:val="001B3672"/>
    <w:rsid w:val="001B373A"/>
    <w:rsid w:val="001B3925"/>
    <w:rsid w:val="001B3DE8"/>
    <w:rsid w:val="001B44E2"/>
    <w:rsid w:val="001B4682"/>
    <w:rsid w:val="001B476A"/>
    <w:rsid w:val="001B48E6"/>
    <w:rsid w:val="001B4982"/>
    <w:rsid w:val="001B499E"/>
    <w:rsid w:val="001B4DDE"/>
    <w:rsid w:val="001B4F0C"/>
    <w:rsid w:val="001B54D8"/>
    <w:rsid w:val="001B5635"/>
    <w:rsid w:val="001B56C3"/>
    <w:rsid w:val="001B56FC"/>
    <w:rsid w:val="001B5AEE"/>
    <w:rsid w:val="001B5BA9"/>
    <w:rsid w:val="001B5E8B"/>
    <w:rsid w:val="001B62D2"/>
    <w:rsid w:val="001B6B9F"/>
    <w:rsid w:val="001B6E56"/>
    <w:rsid w:val="001B7139"/>
    <w:rsid w:val="001B72F2"/>
    <w:rsid w:val="001B7320"/>
    <w:rsid w:val="001B7366"/>
    <w:rsid w:val="001B7ADD"/>
    <w:rsid w:val="001B7BB4"/>
    <w:rsid w:val="001B7DB1"/>
    <w:rsid w:val="001B7E52"/>
    <w:rsid w:val="001B7EE8"/>
    <w:rsid w:val="001B7F90"/>
    <w:rsid w:val="001C01FE"/>
    <w:rsid w:val="001C0221"/>
    <w:rsid w:val="001C084C"/>
    <w:rsid w:val="001C0EE4"/>
    <w:rsid w:val="001C0F4D"/>
    <w:rsid w:val="001C1013"/>
    <w:rsid w:val="001C116C"/>
    <w:rsid w:val="001C15C2"/>
    <w:rsid w:val="001C170B"/>
    <w:rsid w:val="001C1859"/>
    <w:rsid w:val="001C18C7"/>
    <w:rsid w:val="001C1B96"/>
    <w:rsid w:val="001C1C85"/>
    <w:rsid w:val="001C1DEF"/>
    <w:rsid w:val="001C2019"/>
    <w:rsid w:val="001C205D"/>
    <w:rsid w:val="001C2106"/>
    <w:rsid w:val="001C22CF"/>
    <w:rsid w:val="001C241A"/>
    <w:rsid w:val="001C242A"/>
    <w:rsid w:val="001C28F5"/>
    <w:rsid w:val="001C2CBC"/>
    <w:rsid w:val="001C2D80"/>
    <w:rsid w:val="001C3157"/>
    <w:rsid w:val="001C31C3"/>
    <w:rsid w:val="001C325A"/>
    <w:rsid w:val="001C37C8"/>
    <w:rsid w:val="001C40A0"/>
    <w:rsid w:val="001C40B6"/>
    <w:rsid w:val="001C431E"/>
    <w:rsid w:val="001C4448"/>
    <w:rsid w:val="001C453E"/>
    <w:rsid w:val="001C462C"/>
    <w:rsid w:val="001C471F"/>
    <w:rsid w:val="001C4841"/>
    <w:rsid w:val="001C49B7"/>
    <w:rsid w:val="001C4DBC"/>
    <w:rsid w:val="001C4DC9"/>
    <w:rsid w:val="001C4E40"/>
    <w:rsid w:val="001C4FE6"/>
    <w:rsid w:val="001C5244"/>
    <w:rsid w:val="001C5560"/>
    <w:rsid w:val="001C556B"/>
    <w:rsid w:val="001C5703"/>
    <w:rsid w:val="001C59B8"/>
    <w:rsid w:val="001C5A09"/>
    <w:rsid w:val="001C5D72"/>
    <w:rsid w:val="001C62B4"/>
    <w:rsid w:val="001C6308"/>
    <w:rsid w:val="001C664C"/>
    <w:rsid w:val="001C6C34"/>
    <w:rsid w:val="001C6CF4"/>
    <w:rsid w:val="001C6DE5"/>
    <w:rsid w:val="001C7023"/>
    <w:rsid w:val="001C7163"/>
    <w:rsid w:val="001C74F7"/>
    <w:rsid w:val="001C7A47"/>
    <w:rsid w:val="001C7F79"/>
    <w:rsid w:val="001C7F9C"/>
    <w:rsid w:val="001D007B"/>
    <w:rsid w:val="001D0299"/>
    <w:rsid w:val="001D09B3"/>
    <w:rsid w:val="001D1074"/>
    <w:rsid w:val="001D12AF"/>
    <w:rsid w:val="001D130C"/>
    <w:rsid w:val="001D132A"/>
    <w:rsid w:val="001D1D92"/>
    <w:rsid w:val="001D2072"/>
    <w:rsid w:val="001D20AC"/>
    <w:rsid w:val="001D21EA"/>
    <w:rsid w:val="001D275B"/>
    <w:rsid w:val="001D2864"/>
    <w:rsid w:val="001D2B1E"/>
    <w:rsid w:val="001D2E31"/>
    <w:rsid w:val="001D2EDF"/>
    <w:rsid w:val="001D349A"/>
    <w:rsid w:val="001D368B"/>
    <w:rsid w:val="001D377B"/>
    <w:rsid w:val="001D38EB"/>
    <w:rsid w:val="001D3BFB"/>
    <w:rsid w:val="001D3C9F"/>
    <w:rsid w:val="001D3E75"/>
    <w:rsid w:val="001D417A"/>
    <w:rsid w:val="001D41BD"/>
    <w:rsid w:val="001D4384"/>
    <w:rsid w:val="001D44F0"/>
    <w:rsid w:val="001D45B7"/>
    <w:rsid w:val="001D4724"/>
    <w:rsid w:val="001D4FE1"/>
    <w:rsid w:val="001D5373"/>
    <w:rsid w:val="001D5380"/>
    <w:rsid w:val="001D55D0"/>
    <w:rsid w:val="001D561A"/>
    <w:rsid w:val="001D56BD"/>
    <w:rsid w:val="001D5951"/>
    <w:rsid w:val="001D59A7"/>
    <w:rsid w:val="001D5CC7"/>
    <w:rsid w:val="001D5ED2"/>
    <w:rsid w:val="001D5FA2"/>
    <w:rsid w:val="001D7D54"/>
    <w:rsid w:val="001E0162"/>
    <w:rsid w:val="001E05F0"/>
    <w:rsid w:val="001E06B8"/>
    <w:rsid w:val="001E06E0"/>
    <w:rsid w:val="001E0824"/>
    <w:rsid w:val="001E09BE"/>
    <w:rsid w:val="001E0BBF"/>
    <w:rsid w:val="001E0DE1"/>
    <w:rsid w:val="001E13EC"/>
    <w:rsid w:val="001E17AF"/>
    <w:rsid w:val="001E1964"/>
    <w:rsid w:val="001E1B60"/>
    <w:rsid w:val="001E1C81"/>
    <w:rsid w:val="001E1E96"/>
    <w:rsid w:val="001E1F1E"/>
    <w:rsid w:val="001E221C"/>
    <w:rsid w:val="001E25C6"/>
    <w:rsid w:val="001E2F04"/>
    <w:rsid w:val="001E30F2"/>
    <w:rsid w:val="001E3268"/>
    <w:rsid w:val="001E3304"/>
    <w:rsid w:val="001E338F"/>
    <w:rsid w:val="001E3497"/>
    <w:rsid w:val="001E34E3"/>
    <w:rsid w:val="001E3875"/>
    <w:rsid w:val="001E39D9"/>
    <w:rsid w:val="001E3A3F"/>
    <w:rsid w:val="001E418F"/>
    <w:rsid w:val="001E46F1"/>
    <w:rsid w:val="001E4736"/>
    <w:rsid w:val="001E47E0"/>
    <w:rsid w:val="001E4B87"/>
    <w:rsid w:val="001E4C97"/>
    <w:rsid w:val="001E4DBD"/>
    <w:rsid w:val="001E519E"/>
    <w:rsid w:val="001E551F"/>
    <w:rsid w:val="001E5558"/>
    <w:rsid w:val="001E5CE7"/>
    <w:rsid w:val="001E5D08"/>
    <w:rsid w:val="001E5EF1"/>
    <w:rsid w:val="001E5FF0"/>
    <w:rsid w:val="001E64A3"/>
    <w:rsid w:val="001E6E52"/>
    <w:rsid w:val="001E6FBE"/>
    <w:rsid w:val="001E752C"/>
    <w:rsid w:val="001E75FB"/>
    <w:rsid w:val="001E799D"/>
    <w:rsid w:val="001E7D8C"/>
    <w:rsid w:val="001E7E9F"/>
    <w:rsid w:val="001F0243"/>
    <w:rsid w:val="001F0316"/>
    <w:rsid w:val="001F05C3"/>
    <w:rsid w:val="001F06C4"/>
    <w:rsid w:val="001F085A"/>
    <w:rsid w:val="001F0A16"/>
    <w:rsid w:val="001F0C80"/>
    <w:rsid w:val="001F0CF4"/>
    <w:rsid w:val="001F12B4"/>
    <w:rsid w:val="001F16DE"/>
    <w:rsid w:val="001F18E9"/>
    <w:rsid w:val="001F1926"/>
    <w:rsid w:val="001F1C46"/>
    <w:rsid w:val="001F1E54"/>
    <w:rsid w:val="001F1E5A"/>
    <w:rsid w:val="001F25D8"/>
    <w:rsid w:val="001F2D8E"/>
    <w:rsid w:val="001F2DBA"/>
    <w:rsid w:val="001F2E94"/>
    <w:rsid w:val="001F2EFD"/>
    <w:rsid w:val="001F350E"/>
    <w:rsid w:val="001F35F1"/>
    <w:rsid w:val="001F366B"/>
    <w:rsid w:val="001F3769"/>
    <w:rsid w:val="001F3BFD"/>
    <w:rsid w:val="001F3CBF"/>
    <w:rsid w:val="001F3D71"/>
    <w:rsid w:val="001F3E29"/>
    <w:rsid w:val="001F3F0E"/>
    <w:rsid w:val="001F400B"/>
    <w:rsid w:val="001F4618"/>
    <w:rsid w:val="001F47AD"/>
    <w:rsid w:val="001F4A04"/>
    <w:rsid w:val="001F4AC3"/>
    <w:rsid w:val="001F4D62"/>
    <w:rsid w:val="001F4D8F"/>
    <w:rsid w:val="001F5332"/>
    <w:rsid w:val="001F558C"/>
    <w:rsid w:val="001F5A3F"/>
    <w:rsid w:val="001F5DC5"/>
    <w:rsid w:val="001F5DC8"/>
    <w:rsid w:val="001F5F2D"/>
    <w:rsid w:val="001F5FBE"/>
    <w:rsid w:val="001F6286"/>
    <w:rsid w:val="001F637A"/>
    <w:rsid w:val="001F65A7"/>
    <w:rsid w:val="001F65E7"/>
    <w:rsid w:val="001F6AF4"/>
    <w:rsid w:val="001F6DA2"/>
    <w:rsid w:val="001F6E5E"/>
    <w:rsid w:val="001F6E60"/>
    <w:rsid w:val="001F711B"/>
    <w:rsid w:val="001F7244"/>
    <w:rsid w:val="001F7971"/>
    <w:rsid w:val="001F7BC5"/>
    <w:rsid w:val="001F7E94"/>
    <w:rsid w:val="001F7F78"/>
    <w:rsid w:val="00200123"/>
    <w:rsid w:val="0020065C"/>
    <w:rsid w:val="00200736"/>
    <w:rsid w:val="00200B7E"/>
    <w:rsid w:val="00200F5D"/>
    <w:rsid w:val="00201008"/>
    <w:rsid w:val="0020105F"/>
    <w:rsid w:val="00201769"/>
    <w:rsid w:val="00201898"/>
    <w:rsid w:val="002020DA"/>
    <w:rsid w:val="00202A42"/>
    <w:rsid w:val="00202E53"/>
    <w:rsid w:val="00202EC9"/>
    <w:rsid w:val="0020336F"/>
    <w:rsid w:val="002035A8"/>
    <w:rsid w:val="0020365C"/>
    <w:rsid w:val="00203759"/>
    <w:rsid w:val="002038B3"/>
    <w:rsid w:val="00203B34"/>
    <w:rsid w:val="00203E32"/>
    <w:rsid w:val="00204072"/>
    <w:rsid w:val="00204169"/>
    <w:rsid w:val="00204310"/>
    <w:rsid w:val="00204396"/>
    <w:rsid w:val="00204546"/>
    <w:rsid w:val="00204B1B"/>
    <w:rsid w:val="0020507F"/>
    <w:rsid w:val="0020578A"/>
    <w:rsid w:val="00205B62"/>
    <w:rsid w:val="00205C1A"/>
    <w:rsid w:val="00205DA5"/>
    <w:rsid w:val="00205E7A"/>
    <w:rsid w:val="00205E86"/>
    <w:rsid w:val="00206181"/>
    <w:rsid w:val="002068B0"/>
    <w:rsid w:val="00206D08"/>
    <w:rsid w:val="00206D4D"/>
    <w:rsid w:val="00206DC0"/>
    <w:rsid w:val="0020783B"/>
    <w:rsid w:val="002079CE"/>
    <w:rsid w:val="00207B38"/>
    <w:rsid w:val="00207B76"/>
    <w:rsid w:val="00207BB0"/>
    <w:rsid w:val="00207DCE"/>
    <w:rsid w:val="00210128"/>
    <w:rsid w:val="00210931"/>
    <w:rsid w:val="00210A11"/>
    <w:rsid w:val="00210A70"/>
    <w:rsid w:val="00210ABC"/>
    <w:rsid w:val="00210E70"/>
    <w:rsid w:val="00210F32"/>
    <w:rsid w:val="002113C3"/>
    <w:rsid w:val="00211876"/>
    <w:rsid w:val="00211930"/>
    <w:rsid w:val="002119FD"/>
    <w:rsid w:val="00211A16"/>
    <w:rsid w:val="00211DEC"/>
    <w:rsid w:val="00211F3B"/>
    <w:rsid w:val="00212030"/>
    <w:rsid w:val="002121AD"/>
    <w:rsid w:val="0021234A"/>
    <w:rsid w:val="0021242C"/>
    <w:rsid w:val="002128A0"/>
    <w:rsid w:val="00212D21"/>
    <w:rsid w:val="0021300D"/>
    <w:rsid w:val="0021344F"/>
    <w:rsid w:val="00214010"/>
    <w:rsid w:val="002140B5"/>
    <w:rsid w:val="00214184"/>
    <w:rsid w:val="002144B9"/>
    <w:rsid w:val="00214EC6"/>
    <w:rsid w:val="002153F9"/>
    <w:rsid w:val="00215474"/>
    <w:rsid w:val="00215582"/>
    <w:rsid w:val="002156B3"/>
    <w:rsid w:val="002156FD"/>
    <w:rsid w:val="00215763"/>
    <w:rsid w:val="0021577F"/>
    <w:rsid w:val="00215A1D"/>
    <w:rsid w:val="00215B67"/>
    <w:rsid w:val="00215BC4"/>
    <w:rsid w:val="00215CB6"/>
    <w:rsid w:val="00215F28"/>
    <w:rsid w:val="00216018"/>
    <w:rsid w:val="0021616B"/>
    <w:rsid w:val="00216260"/>
    <w:rsid w:val="002166D6"/>
    <w:rsid w:val="00216A12"/>
    <w:rsid w:val="00216B85"/>
    <w:rsid w:val="00216CD5"/>
    <w:rsid w:val="00216E88"/>
    <w:rsid w:val="00217399"/>
    <w:rsid w:val="00217AE9"/>
    <w:rsid w:val="00217BD3"/>
    <w:rsid w:val="00217D89"/>
    <w:rsid w:val="00217F39"/>
    <w:rsid w:val="00220482"/>
    <w:rsid w:val="002204E4"/>
    <w:rsid w:val="00220C65"/>
    <w:rsid w:val="00220C80"/>
    <w:rsid w:val="00220E2A"/>
    <w:rsid w:val="00220F59"/>
    <w:rsid w:val="00220FF1"/>
    <w:rsid w:val="00221092"/>
    <w:rsid w:val="00221674"/>
    <w:rsid w:val="002217A1"/>
    <w:rsid w:val="00221BB9"/>
    <w:rsid w:val="00221D20"/>
    <w:rsid w:val="00221EE2"/>
    <w:rsid w:val="0022205D"/>
    <w:rsid w:val="0022234F"/>
    <w:rsid w:val="0022249D"/>
    <w:rsid w:val="002226F7"/>
    <w:rsid w:val="002228C4"/>
    <w:rsid w:val="002229EB"/>
    <w:rsid w:val="00222A36"/>
    <w:rsid w:val="00222B24"/>
    <w:rsid w:val="00222FEA"/>
    <w:rsid w:val="0022304B"/>
    <w:rsid w:val="002232A7"/>
    <w:rsid w:val="0022361A"/>
    <w:rsid w:val="00223AD5"/>
    <w:rsid w:val="00223F4A"/>
    <w:rsid w:val="002240D4"/>
    <w:rsid w:val="00224135"/>
    <w:rsid w:val="002241F3"/>
    <w:rsid w:val="0022436D"/>
    <w:rsid w:val="00224524"/>
    <w:rsid w:val="00224686"/>
    <w:rsid w:val="00224753"/>
    <w:rsid w:val="00224786"/>
    <w:rsid w:val="002247F2"/>
    <w:rsid w:val="00224890"/>
    <w:rsid w:val="00224F74"/>
    <w:rsid w:val="0022556B"/>
    <w:rsid w:val="00225758"/>
    <w:rsid w:val="002257BF"/>
    <w:rsid w:val="00225AC5"/>
    <w:rsid w:val="00226018"/>
    <w:rsid w:val="002260DA"/>
    <w:rsid w:val="00226175"/>
    <w:rsid w:val="002262B8"/>
    <w:rsid w:val="00226C29"/>
    <w:rsid w:val="00226CBE"/>
    <w:rsid w:val="00226DBD"/>
    <w:rsid w:val="00226DFC"/>
    <w:rsid w:val="00226EBF"/>
    <w:rsid w:val="00226FC1"/>
    <w:rsid w:val="0022714D"/>
    <w:rsid w:val="00227198"/>
    <w:rsid w:val="00227347"/>
    <w:rsid w:val="002273FB"/>
    <w:rsid w:val="002275B0"/>
    <w:rsid w:val="0022764E"/>
    <w:rsid w:val="002277A3"/>
    <w:rsid w:val="002278E0"/>
    <w:rsid w:val="00227E5B"/>
    <w:rsid w:val="00227EBA"/>
    <w:rsid w:val="00227EE0"/>
    <w:rsid w:val="00227F96"/>
    <w:rsid w:val="0023017E"/>
    <w:rsid w:val="002309B3"/>
    <w:rsid w:val="00230AE0"/>
    <w:rsid w:val="00230AFA"/>
    <w:rsid w:val="00230FDB"/>
    <w:rsid w:val="0023143B"/>
    <w:rsid w:val="002315D6"/>
    <w:rsid w:val="00231636"/>
    <w:rsid w:val="00231C3A"/>
    <w:rsid w:val="002325DC"/>
    <w:rsid w:val="00232683"/>
    <w:rsid w:val="00232880"/>
    <w:rsid w:val="002328EC"/>
    <w:rsid w:val="00232BD6"/>
    <w:rsid w:val="00232C0D"/>
    <w:rsid w:val="00232C33"/>
    <w:rsid w:val="00233053"/>
    <w:rsid w:val="00233489"/>
    <w:rsid w:val="002334C7"/>
    <w:rsid w:val="0023350F"/>
    <w:rsid w:val="0023355D"/>
    <w:rsid w:val="0023399D"/>
    <w:rsid w:val="00233BD6"/>
    <w:rsid w:val="00233CBA"/>
    <w:rsid w:val="00233E3D"/>
    <w:rsid w:val="00234112"/>
    <w:rsid w:val="002341E5"/>
    <w:rsid w:val="00234200"/>
    <w:rsid w:val="00234251"/>
    <w:rsid w:val="0023450D"/>
    <w:rsid w:val="00235004"/>
    <w:rsid w:val="002350AD"/>
    <w:rsid w:val="0023510B"/>
    <w:rsid w:val="00235168"/>
    <w:rsid w:val="002360AF"/>
    <w:rsid w:val="0023631D"/>
    <w:rsid w:val="002363C8"/>
    <w:rsid w:val="00236551"/>
    <w:rsid w:val="0023690E"/>
    <w:rsid w:val="00236953"/>
    <w:rsid w:val="00236DC8"/>
    <w:rsid w:val="00236F2B"/>
    <w:rsid w:val="0023708A"/>
    <w:rsid w:val="002371DE"/>
    <w:rsid w:val="00237301"/>
    <w:rsid w:val="00237488"/>
    <w:rsid w:val="00237670"/>
    <w:rsid w:val="0023781A"/>
    <w:rsid w:val="0023798C"/>
    <w:rsid w:val="00237C72"/>
    <w:rsid w:val="00237CED"/>
    <w:rsid w:val="00237D98"/>
    <w:rsid w:val="00237DBF"/>
    <w:rsid w:val="00237E3F"/>
    <w:rsid w:val="00240325"/>
    <w:rsid w:val="002404A8"/>
    <w:rsid w:val="002404AE"/>
    <w:rsid w:val="0024085D"/>
    <w:rsid w:val="00240C7A"/>
    <w:rsid w:val="00240FD4"/>
    <w:rsid w:val="002412DC"/>
    <w:rsid w:val="0024140E"/>
    <w:rsid w:val="002414C7"/>
    <w:rsid w:val="0024197A"/>
    <w:rsid w:val="00241B94"/>
    <w:rsid w:val="00242276"/>
    <w:rsid w:val="0024232F"/>
    <w:rsid w:val="0024238C"/>
    <w:rsid w:val="00242656"/>
    <w:rsid w:val="00242739"/>
    <w:rsid w:val="0024277E"/>
    <w:rsid w:val="0024289B"/>
    <w:rsid w:val="0024299B"/>
    <w:rsid w:val="00242A59"/>
    <w:rsid w:val="00242AF3"/>
    <w:rsid w:val="00242D45"/>
    <w:rsid w:val="00242F33"/>
    <w:rsid w:val="00243331"/>
    <w:rsid w:val="00243AC8"/>
    <w:rsid w:val="00243EE8"/>
    <w:rsid w:val="00244155"/>
    <w:rsid w:val="00244177"/>
    <w:rsid w:val="002444A1"/>
    <w:rsid w:val="002447EB"/>
    <w:rsid w:val="002449A0"/>
    <w:rsid w:val="00244BFA"/>
    <w:rsid w:val="00244C81"/>
    <w:rsid w:val="00244EDD"/>
    <w:rsid w:val="00244F30"/>
    <w:rsid w:val="00244F54"/>
    <w:rsid w:val="00245016"/>
    <w:rsid w:val="00245019"/>
    <w:rsid w:val="00245895"/>
    <w:rsid w:val="00245A47"/>
    <w:rsid w:val="00245E4E"/>
    <w:rsid w:val="002460FC"/>
    <w:rsid w:val="00246507"/>
    <w:rsid w:val="00246882"/>
    <w:rsid w:val="0024690A"/>
    <w:rsid w:val="00246AAF"/>
    <w:rsid w:val="00246C01"/>
    <w:rsid w:val="00246C96"/>
    <w:rsid w:val="00246CDD"/>
    <w:rsid w:val="00246FEF"/>
    <w:rsid w:val="0024711C"/>
    <w:rsid w:val="002471A6"/>
    <w:rsid w:val="002475BB"/>
    <w:rsid w:val="00247AEA"/>
    <w:rsid w:val="00250053"/>
    <w:rsid w:val="0025005F"/>
    <w:rsid w:val="0025021B"/>
    <w:rsid w:val="00250539"/>
    <w:rsid w:val="002509E4"/>
    <w:rsid w:val="00250A13"/>
    <w:rsid w:val="00250A70"/>
    <w:rsid w:val="00250F4A"/>
    <w:rsid w:val="00250FE1"/>
    <w:rsid w:val="00251234"/>
    <w:rsid w:val="0025136C"/>
    <w:rsid w:val="00251517"/>
    <w:rsid w:val="0025166D"/>
    <w:rsid w:val="0025179B"/>
    <w:rsid w:val="00251AF9"/>
    <w:rsid w:val="00251BF2"/>
    <w:rsid w:val="00251D57"/>
    <w:rsid w:val="0025228C"/>
    <w:rsid w:val="00252371"/>
    <w:rsid w:val="00252540"/>
    <w:rsid w:val="002525C2"/>
    <w:rsid w:val="00252968"/>
    <w:rsid w:val="00252B84"/>
    <w:rsid w:val="00253023"/>
    <w:rsid w:val="00253109"/>
    <w:rsid w:val="00253315"/>
    <w:rsid w:val="00253A83"/>
    <w:rsid w:val="00253DE4"/>
    <w:rsid w:val="00254021"/>
    <w:rsid w:val="0025470A"/>
    <w:rsid w:val="00254C3D"/>
    <w:rsid w:val="002551FD"/>
    <w:rsid w:val="002553E6"/>
    <w:rsid w:val="002554A7"/>
    <w:rsid w:val="00255B94"/>
    <w:rsid w:val="00255FC4"/>
    <w:rsid w:val="0025601A"/>
    <w:rsid w:val="002563E9"/>
    <w:rsid w:val="002564D0"/>
    <w:rsid w:val="002564D5"/>
    <w:rsid w:val="00256568"/>
    <w:rsid w:val="0025662E"/>
    <w:rsid w:val="00256827"/>
    <w:rsid w:val="002568DD"/>
    <w:rsid w:val="002568E5"/>
    <w:rsid w:val="00256BA5"/>
    <w:rsid w:val="00256D66"/>
    <w:rsid w:val="00256FEC"/>
    <w:rsid w:val="002570B8"/>
    <w:rsid w:val="002571CE"/>
    <w:rsid w:val="00257266"/>
    <w:rsid w:val="00257274"/>
    <w:rsid w:val="002574A6"/>
    <w:rsid w:val="00257580"/>
    <w:rsid w:val="00257635"/>
    <w:rsid w:val="00257914"/>
    <w:rsid w:val="00257B2A"/>
    <w:rsid w:val="00257F97"/>
    <w:rsid w:val="00257FA6"/>
    <w:rsid w:val="00260311"/>
    <w:rsid w:val="0026051F"/>
    <w:rsid w:val="00260783"/>
    <w:rsid w:val="00260816"/>
    <w:rsid w:val="002608C1"/>
    <w:rsid w:val="00260B7A"/>
    <w:rsid w:val="00260D72"/>
    <w:rsid w:val="00260E82"/>
    <w:rsid w:val="00260EF5"/>
    <w:rsid w:val="00260F81"/>
    <w:rsid w:val="00261072"/>
    <w:rsid w:val="002610A1"/>
    <w:rsid w:val="0026136D"/>
    <w:rsid w:val="002616D9"/>
    <w:rsid w:val="00261A90"/>
    <w:rsid w:val="00261B79"/>
    <w:rsid w:val="00261C73"/>
    <w:rsid w:val="00261E70"/>
    <w:rsid w:val="0026236A"/>
    <w:rsid w:val="002623F0"/>
    <w:rsid w:val="002624C3"/>
    <w:rsid w:val="00262B3F"/>
    <w:rsid w:val="00262F89"/>
    <w:rsid w:val="00262FEE"/>
    <w:rsid w:val="0026326D"/>
    <w:rsid w:val="0026333F"/>
    <w:rsid w:val="002634B5"/>
    <w:rsid w:val="002634EB"/>
    <w:rsid w:val="0026353B"/>
    <w:rsid w:val="00263771"/>
    <w:rsid w:val="002637BD"/>
    <w:rsid w:val="0026381C"/>
    <w:rsid w:val="002639DD"/>
    <w:rsid w:val="002639F6"/>
    <w:rsid w:val="00263AA4"/>
    <w:rsid w:val="00263B52"/>
    <w:rsid w:val="00263B64"/>
    <w:rsid w:val="00263E00"/>
    <w:rsid w:val="00263FB9"/>
    <w:rsid w:val="00264394"/>
    <w:rsid w:val="0026456A"/>
    <w:rsid w:val="002647F3"/>
    <w:rsid w:val="00264AF7"/>
    <w:rsid w:val="00264B32"/>
    <w:rsid w:val="00264C9B"/>
    <w:rsid w:val="00264CDB"/>
    <w:rsid w:val="00265240"/>
    <w:rsid w:val="002652C6"/>
    <w:rsid w:val="0026530B"/>
    <w:rsid w:val="00265814"/>
    <w:rsid w:val="002659F5"/>
    <w:rsid w:val="0026617C"/>
    <w:rsid w:val="002661AA"/>
    <w:rsid w:val="002662C1"/>
    <w:rsid w:val="002662E4"/>
    <w:rsid w:val="002662F6"/>
    <w:rsid w:val="002663E7"/>
    <w:rsid w:val="002664D5"/>
    <w:rsid w:val="0026662B"/>
    <w:rsid w:val="00266846"/>
    <w:rsid w:val="00266AA5"/>
    <w:rsid w:val="00266E4C"/>
    <w:rsid w:val="00266F2B"/>
    <w:rsid w:val="00266FC7"/>
    <w:rsid w:val="00267137"/>
    <w:rsid w:val="00267387"/>
    <w:rsid w:val="00267489"/>
    <w:rsid w:val="00267752"/>
    <w:rsid w:val="0026776F"/>
    <w:rsid w:val="00267801"/>
    <w:rsid w:val="00267C32"/>
    <w:rsid w:val="00267CB0"/>
    <w:rsid w:val="00270046"/>
    <w:rsid w:val="00270139"/>
    <w:rsid w:val="002703C5"/>
    <w:rsid w:val="00270549"/>
    <w:rsid w:val="002705D4"/>
    <w:rsid w:val="00270614"/>
    <w:rsid w:val="002706AC"/>
    <w:rsid w:val="0027078C"/>
    <w:rsid w:val="00270C2C"/>
    <w:rsid w:val="00270C32"/>
    <w:rsid w:val="00270D05"/>
    <w:rsid w:val="00270D0D"/>
    <w:rsid w:val="002716EF"/>
    <w:rsid w:val="00271E08"/>
    <w:rsid w:val="00271FD4"/>
    <w:rsid w:val="002721B0"/>
    <w:rsid w:val="002723C8"/>
    <w:rsid w:val="002724AB"/>
    <w:rsid w:val="0027283E"/>
    <w:rsid w:val="00272962"/>
    <w:rsid w:val="00272B77"/>
    <w:rsid w:val="00272D00"/>
    <w:rsid w:val="00272E83"/>
    <w:rsid w:val="00273136"/>
    <w:rsid w:val="00273171"/>
    <w:rsid w:val="002735E3"/>
    <w:rsid w:val="00273621"/>
    <w:rsid w:val="002737FC"/>
    <w:rsid w:val="00273AAF"/>
    <w:rsid w:val="00273AF3"/>
    <w:rsid w:val="002740B7"/>
    <w:rsid w:val="002746AA"/>
    <w:rsid w:val="002746EC"/>
    <w:rsid w:val="002747F0"/>
    <w:rsid w:val="00274B75"/>
    <w:rsid w:val="00274C00"/>
    <w:rsid w:val="00274C14"/>
    <w:rsid w:val="00274EF8"/>
    <w:rsid w:val="00275193"/>
    <w:rsid w:val="00275299"/>
    <w:rsid w:val="00275449"/>
    <w:rsid w:val="0027544A"/>
    <w:rsid w:val="002754E4"/>
    <w:rsid w:val="00275531"/>
    <w:rsid w:val="002756A2"/>
    <w:rsid w:val="002756B0"/>
    <w:rsid w:val="00275B12"/>
    <w:rsid w:val="00275BD9"/>
    <w:rsid w:val="00275CBB"/>
    <w:rsid w:val="00275D51"/>
    <w:rsid w:val="00276303"/>
    <w:rsid w:val="00277361"/>
    <w:rsid w:val="002774D2"/>
    <w:rsid w:val="002778B0"/>
    <w:rsid w:val="00277A83"/>
    <w:rsid w:val="00277D12"/>
    <w:rsid w:val="00277DDD"/>
    <w:rsid w:val="00277E0B"/>
    <w:rsid w:val="00277EC2"/>
    <w:rsid w:val="002801E7"/>
    <w:rsid w:val="00280577"/>
    <w:rsid w:val="002806CA"/>
    <w:rsid w:val="00280713"/>
    <w:rsid w:val="0028077A"/>
    <w:rsid w:val="0028085F"/>
    <w:rsid w:val="00280B4F"/>
    <w:rsid w:val="00281089"/>
    <w:rsid w:val="002811A7"/>
    <w:rsid w:val="002814C5"/>
    <w:rsid w:val="002814EE"/>
    <w:rsid w:val="00281676"/>
    <w:rsid w:val="0028178A"/>
    <w:rsid w:val="002817C8"/>
    <w:rsid w:val="00281C59"/>
    <w:rsid w:val="00281D6E"/>
    <w:rsid w:val="00281DAB"/>
    <w:rsid w:val="00282078"/>
    <w:rsid w:val="002821EF"/>
    <w:rsid w:val="002822A1"/>
    <w:rsid w:val="0028233D"/>
    <w:rsid w:val="002825B1"/>
    <w:rsid w:val="002825DF"/>
    <w:rsid w:val="00282961"/>
    <w:rsid w:val="00282B6B"/>
    <w:rsid w:val="00282B6E"/>
    <w:rsid w:val="00282C38"/>
    <w:rsid w:val="00282F26"/>
    <w:rsid w:val="00282F4A"/>
    <w:rsid w:val="00282FD2"/>
    <w:rsid w:val="0028334E"/>
    <w:rsid w:val="00283427"/>
    <w:rsid w:val="00283872"/>
    <w:rsid w:val="00283903"/>
    <w:rsid w:val="00283A19"/>
    <w:rsid w:val="00283DBE"/>
    <w:rsid w:val="00283E86"/>
    <w:rsid w:val="00284087"/>
    <w:rsid w:val="0028433E"/>
    <w:rsid w:val="00284456"/>
    <w:rsid w:val="00284AC8"/>
    <w:rsid w:val="00284C8C"/>
    <w:rsid w:val="00284EC7"/>
    <w:rsid w:val="00284EC8"/>
    <w:rsid w:val="00284EE5"/>
    <w:rsid w:val="00285865"/>
    <w:rsid w:val="00285C4B"/>
    <w:rsid w:val="00285D46"/>
    <w:rsid w:val="0028603D"/>
    <w:rsid w:val="0028617E"/>
    <w:rsid w:val="0028631E"/>
    <w:rsid w:val="00286490"/>
    <w:rsid w:val="0028658D"/>
    <w:rsid w:val="00286A77"/>
    <w:rsid w:val="00286B8B"/>
    <w:rsid w:val="00286CC2"/>
    <w:rsid w:val="00286FBE"/>
    <w:rsid w:val="0028747B"/>
    <w:rsid w:val="00287723"/>
    <w:rsid w:val="002877C3"/>
    <w:rsid w:val="00287C09"/>
    <w:rsid w:val="00287E0F"/>
    <w:rsid w:val="002902A2"/>
    <w:rsid w:val="00290459"/>
    <w:rsid w:val="002905D6"/>
    <w:rsid w:val="00290976"/>
    <w:rsid w:val="00290ADA"/>
    <w:rsid w:val="00291603"/>
    <w:rsid w:val="00291632"/>
    <w:rsid w:val="002917D9"/>
    <w:rsid w:val="00291A1D"/>
    <w:rsid w:val="00291AF4"/>
    <w:rsid w:val="00291D02"/>
    <w:rsid w:val="00291D7B"/>
    <w:rsid w:val="00291FD8"/>
    <w:rsid w:val="00292226"/>
    <w:rsid w:val="002922CE"/>
    <w:rsid w:val="00292311"/>
    <w:rsid w:val="00292485"/>
    <w:rsid w:val="00292572"/>
    <w:rsid w:val="00292620"/>
    <w:rsid w:val="002927D5"/>
    <w:rsid w:val="00292939"/>
    <w:rsid w:val="00292BB5"/>
    <w:rsid w:val="00292E68"/>
    <w:rsid w:val="002939CA"/>
    <w:rsid w:val="00293DE8"/>
    <w:rsid w:val="00293FF1"/>
    <w:rsid w:val="0029419E"/>
    <w:rsid w:val="0029444D"/>
    <w:rsid w:val="002945F4"/>
    <w:rsid w:val="00294B03"/>
    <w:rsid w:val="00294B4D"/>
    <w:rsid w:val="00294D8F"/>
    <w:rsid w:val="002952CD"/>
    <w:rsid w:val="00295A7E"/>
    <w:rsid w:val="00295CC6"/>
    <w:rsid w:val="00295DB9"/>
    <w:rsid w:val="00295E33"/>
    <w:rsid w:val="00295E3A"/>
    <w:rsid w:val="002962B3"/>
    <w:rsid w:val="00296493"/>
    <w:rsid w:val="00296521"/>
    <w:rsid w:val="00296667"/>
    <w:rsid w:val="002968C9"/>
    <w:rsid w:val="00296ABF"/>
    <w:rsid w:val="00296C95"/>
    <w:rsid w:val="002971B9"/>
    <w:rsid w:val="00297650"/>
    <w:rsid w:val="0029774F"/>
    <w:rsid w:val="00297781"/>
    <w:rsid w:val="00297889"/>
    <w:rsid w:val="00297D4B"/>
    <w:rsid w:val="002A01B1"/>
    <w:rsid w:val="002A06B2"/>
    <w:rsid w:val="002A0A6B"/>
    <w:rsid w:val="002A0CB7"/>
    <w:rsid w:val="002A104F"/>
    <w:rsid w:val="002A126D"/>
    <w:rsid w:val="002A139B"/>
    <w:rsid w:val="002A1690"/>
    <w:rsid w:val="002A17EB"/>
    <w:rsid w:val="002A1804"/>
    <w:rsid w:val="002A1809"/>
    <w:rsid w:val="002A19D3"/>
    <w:rsid w:val="002A2134"/>
    <w:rsid w:val="002A2234"/>
    <w:rsid w:val="002A2833"/>
    <w:rsid w:val="002A28F0"/>
    <w:rsid w:val="002A2971"/>
    <w:rsid w:val="002A2B00"/>
    <w:rsid w:val="002A2B07"/>
    <w:rsid w:val="002A2BB8"/>
    <w:rsid w:val="002A2BD7"/>
    <w:rsid w:val="002A2CEC"/>
    <w:rsid w:val="002A3008"/>
    <w:rsid w:val="002A346C"/>
    <w:rsid w:val="002A3498"/>
    <w:rsid w:val="002A3C77"/>
    <w:rsid w:val="002A3CFC"/>
    <w:rsid w:val="002A3DA5"/>
    <w:rsid w:val="002A3F67"/>
    <w:rsid w:val="002A41FB"/>
    <w:rsid w:val="002A4303"/>
    <w:rsid w:val="002A44C0"/>
    <w:rsid w:val="002A483A"/>
    <w:rsid w:val="002A4887"/>
    <w:rsid w:val="002A49D4"/>
    <w:rsid w:val="002A4BAB"/>
    <w:rsid w:val="002A501B"/>
    <w:rsid w:val="002A51B4"/>
    <w:rsid w:val="002A5302"/>
    <w:rsid w:val="002A5367"/>
    <w:rsid w:val="002A5665"/>
    <w:rsid w:val="002A5965"/>
    <w:rsid w:val="002A6013"/>
    <w:rsid w:val="002A60B9"/>
    <w:rsid w:val="002A6337"/>
    <w:rsid w:val="002A6765"/>
    <w:rsid w:val="002A6CA0"/>
    <w:rsid w:val="002A6F4F"/>
    <w:rsid w:val="002A6FC6"/>
    <w:rsid w:val="002A73BB"/>
    <w:rsid w:val="002A7672"/>
    <w:rsid w:val="002A785A"/>
    <w:rsid w:val="002A7B6A"/>
    <w:rsid w:val="002A7D81"/>
    <w:rsid w:val="002A7E87"/>
    <w:rsid w:val="002A7ED6"/>
    <w:rsid w:val="002B002B"/>
    <w:rsid w:val="002B0092"/>
    <w:rsid w:val="002B013D"/>
    <w:rsid w:val="002B026E"/>
    <w:rsid w:val="002B0303"/>
    <w:rsid w:val="002B09DA"/>
    <w:rsid w:val="002B0DAC"/>
    <w:rsid w:val="002B1110"/>
    <w:rsid w:val="002B1199"/>
    <w:rsid w:val="002B17E2"/>
    <w:rsid w:val="002B1DD7"/>
    <w:rsid w:val="002B1DD9"/>
    <w:rsid w:val="002B1F08"/>
    <w:rsid w:val="002B1F8E"/>
    <w:rsid w:val="002B2158"/>
    <w:rsid w:val="002B2747"/>
    <w:rsid w:val="002B2C07"/>
    <w:rsid w:val="002B30B7"/>
    <w:rsid w:val="002B36F4"/>
    <w:rsid w:val="002B376E"/>
    <w:rsid w:val="002B382E"/>
    <w:rsid w:val="002B42D0"/>
    <w:rsid w:val="002B434D"/>
    <w:rsid w:val="002B450D"/>
    <w:rsid w:val="002B4605"/>
    <w:rsid w:val="002B4767"/>
    <w:rsid w:val="002B47EA"/>
    <w:rsid w:val="002B48FF"/>
    <w:rsid w:val="002B4A3A"/>
    <w:rsid w:val="002B4A66"/>
    <w:rsid w:val="002B4A9C"/>
    <w:rsid w:val="002B4C83"/>
    <w:rsid w:val="002B4E75"/>
    <w:rsid w:val="002B4EE7"/>
    <w:rsid w:val="002B4F58"/>
    <w:rsid w:val="002B4FEF"/>
    <w:rsid w:val="002B538C"/>
    <w:rsid w:val="002B5DAA"/>
    <w:rsid w:val="002B5DEB"/>
    <w:rsid w:val="002B5E2E"/>
    <w:rsid w:val="002B621C"/>
    <w:rsid w:val="002B68B4"/>
    <w:rsid w:val="002B6988"/>
    <w:rsid w:val="002B6AEE"/>
    <w:rsid w:val="002B743D"/>
    <w:rsid w:val="002B76F4"/>
    <w:rsid w:val="002B774F"/>
    <w:rsid w:val="002B7955"/>
    <w:rsid w:val="002B7A0F"/>
    <w:rsid w:val="002B7C2B"/>
    <w:rsid w:val="002B7D06"/>
    <w:rsid w:val="002B7F05"/>
    <w:rsid w:val="002B7FE8"/>
    <w:rsid w:val="002C00E8"/>
    <w:rsid w:val="002C0693"/>
    <w:rsid w:val="002C0705"/>
    <w:rsid w:val="002C0728"/>
    <w:rsid w:val="002C0B8B"/>
    <w:rsid w:val="002C0C7C"/>
    <w:rsid w:val="002C0C8A"/>
    <w:rsid w:val="002C0CEB"/>
    <w:rsid w:val="002C1490"/>
    <w:rsid w:val="002C1889"/>
    <w:rsid w:val="002C1910"/>
    <w:rsid w:val="002C1FDC"/>
    <w:rsid w:val="002C20DF"/>
    <w:rsid w:val="002C218E"/>
    <w:rsid w:val="002C228C"/>
    <w:rsid w:val="002C2D56"/>
    <w:rsid w:val="002C2FAC"/>
    <w:rsid w:val="002C2FE2"/>
    <w:rsid w:val="002C30E4"/>
    <w:rsid w:val="002C3163"/>
    <w:rsid w:val="002C3381"/>
    <w:rsid w:val="002C37DB"/>
    <w:rsid w:val="002C3BB8"/>
    <w:rsid w:val="002C3C46"/>
    <w:rsid w:val="002C3FB8"/>
    <w:rsid w:val="002C4144"/>
    <w:rsid w:val="002C42ED"/>
    <w:rsid w:val="002C4302"/>
    <w:rsid w:val="002C467F"/>
    <w:rsid w:val="002C46C7"/>
    <w:rsid w:val="002C49B5"/>
    <w:rsid w:val="002C4E36"/>
    <w:rsid w:val="002C4F56"/>
    <w:rsid w:val="002C5142"/>
    <w:rsid w:val="002C5663"/>
    <w:rsid w:val="002C57D6"/>
    <w:rsid w:val="002C59A5"/>
    <w:rsid w:val="002C5AFE"/>
    <w:rsid w:val="002C5E7C"/>
    <w:rsid w:val="002C5F02"/>
    <w:rsid w:val="002C61C6"/>
    <w:rsid w:val="002C62EC"/>
    <w:rsid w:val="002C6645"/>
    <w:rsid w:val="002C6718"/>
    <w:rsid w:val="002C6B54"/>
    <w:rsid w:val="002C6D54"/>
    <w:rsid w:val="002C6F91"/>
    <w:rsid w:val="002C731E"/>
    <w:rsid w:val="002C7334"/>
    <w:rsid w:val="002C761D"/>
    <w:rsid w:val="002C776E"/>
    <w:rsid w:val="002C7D7D"/>
    <w:rsid w:val="002C7E6A"/>
    <w:rsid w:val="002D0074"/>
    <w:rsid w:val="002D0338"/>
    <w:rsid w:val="002D0426"/>
    <w:rsid w:val="002D05C4"/>
    <w:rsid w:val="002D08AD"/>
    <w:rsid w:val="002D08FA"/>
    <w:rsid w:val="002D0B08"/>
    <w:rsid w:val="002D0DC0"/>
    <w:rsid w:val="002D0DDF"/>
    <w:rsid w:val="002D16F8"/>
    <w:rsid w:val="002D1775"/>
    <w:rsid w:val="002D1ADE"/>
    <w:rsid w:val="002D1E66"/>
    <w:rsid w:val="002D1FD5"/>
    <w:rsid w:val="002D21CB"/>
    <w:rsid w:val="002D2207"/>
    <w:rsid w:val="002D2329"/>
    <w:rsid w:val="002D234C"/>
    <w:rsid w:val="002D246E"/>
    <w:rsid w:val="002D2B09"/>
    <w:rsid w:val="002D2CF4"/>
    <w:rsid w:val="002D2DC8"/>
    <w:rsid w:val="002D2F57"/>
    <w:rsid w:val="002D33E8"/>
    <w:rsid w:val="002D3559"/>
    <w:rsid w:val="002D3604"/>
    <w:rsid w:val="002D36A4"/>
    <w:rsid w:val="002D3710"/>
    <w:rsid w:val="002D38C0"/>
    <w:rsid w:val="002D3B0C"/>
    <w:rsid w:val="002D3D6C"/>
    <w:rsid w:val="002D4249"/>
    <w:rsid w:val="002D42D6"/>
    <w:rsid w:val="002D4394"/>
    <w:rsid w:val="002D46DC"/>
    <w:rsid w:val="002D4C41"/>
    <w:rsid w:val="002D4DDC"/>
    <w:rsid w:val="002D4F45"/>
    <w:rsid w:val="002D5131"/>
    <w:rsid w:val="002D5335"/>
    <w:rsid w:val="002D5698"/>
    <w:rsid w:val="002D571C"/>
    <w:rsid w:val="002D5879"/>
    <w:rsid w:val="002D58DB"/>
    <w:rsid w:val="002D5AA2"/>
    <w:rsid w:val="002D5C54"/>
    <w:rsid w:val="002D5DF0"/>
    <w:rsid w:val="002D5E41"/>
    <w:rsid w:val="002D5E60"/>
    <w:rsid w:val="002D6075"/>
    <w:rsid w:val="002D62D4"/>
    <w:rsid w:val="002D65DE"/>
    <w:rsid w:val="002D66D0"/>
    <w:rsid w:val="002D6808"/>
    <w:rsid w:val="002D6A55"/>
    <w:rsid w:val="002D6E76"/>
    <w:rsid w:val="002D702E"/>
    <w:rsid w:val="002D70D1"/>
    <w:rsid w:val="002D713A"/>
    <w:rsid w:val="002D71C2"/>
    <w:rsid w:val="002D71C7"/>
    <w:rsid w:val="002D729D"/>
    <w:rsid w:val="002D741B"/>
    <w:rsid w:val="002D74ED"/>
    <w:rsid w:val="002D7570"/>
    <w:rsid w:val="002D7661"/>
    <w:rsid w:val="002D7A68"/>
    <w:rsid w:val="002D7AB0"/>
    <w:rsid w:val="002D7BE6"/>
    <w:rsid w:val="002D7C32"/>
    <w:rsid w:val="002D7DE7"/>
    <w:rsid w:val="002D7EF6"/>
    <w:rsid w:val="002E00D3"/>
    <w:rsid w:val="002E0154"/>
    <w:rsid w:val="002E0297"/>
    <w:rsid w:val="002E040D"/>
    <w:rsid w:val="002E0971"/>
    <w:rsid w:val="002E0E7C"/>
    <w:rsid w:val="002E0F2E"/>
    <w:rsid w:val="002E1155"/>
    <w:rsid w:val="002E1248"/>
    <w:rsid w:val="002E1349"/>
    <w:rsid w:val="002E17A7"/>
    <w:rsid w:val="002E18DD"/>
    <w:rsid w:val="002E1A0D"/>
    <w:rsid w:val="002E1AC1"/>
    <w:rsid w:val="002E1B44"/>
    <w:rsid w:val="002E2320"/>
    <w:rsid w:val="002E27BE"/>
    <w:rsid w:val="002E27E0"/>
    <w:rsid w:val="002E2987"/>
    <w:rsid w:val="002E29B9"/>
    <w:rsid w:val="002E2B0E"/>
    <w:rsid w:val="002E2BE5"/>
    <w:rsid w:val="002E2C87"/>
    <w:rsid w:val="002E2CBE"/>
    <w:rsid w:val="002E2DCD"/>
    <w:rsid w:val="002E2F9F"/>
    <w:rsid w:val="002E3021"/>
    <w:rsid w:val="002E394B"/>
    <w:rsid w:val="002E3F44"/>
    <w:rsid w:val="002E41F8"/>
    <w:rsid w:val="002E456B"/>
    <w:rsid w:val="002E4675"/>
    <w:rsid w:val="002E4810"/>
    <w:rsid w:val="002E4908"/>
    <w:rsid w:val="002E495A"/>
    <w:rsid w:val="002E4C88"/>
    <w:rsid w:val="002E4D98"/>
    <w:rsid w:val="002E4E0A"/>
    <w:rsid w:val="002E4E48"/>
    <w:rsid w:val="002E4E6C"/>
    <w:rsid w:val="002E50E4"/>
    <w:rsid w:val="002E5448"/>
    <w:rsid w:val="002E5844"/>
    <w:rsid w:val="002E5F34"/>
    <w:rsid w:val="002E659C"/>
    <w:rsid w:val="002E693A"/>
    <w:rsid w:val="002E6BB1"/>
    <w:rsid w:val="002E6CDD"/>
    <w:rsid w:val="002E72A3"/>
    <w:rsid w:val="002E72BD"/>
    <w:rsid w:val="002E7414"/>
    <w:rsid w:val="002E75FB"/>
    <w:rsid w:val="002E77B3"/>
    <w:rsid w:val="002E7A78"/>
    <w:rsid w:val="002F056F"/>
    <w:rsid w:val="002F0638"/>
    <w:rsid w:val="002F080D"/>
    <w:rsid w:val="002F09EB"/>
    <w:rsid w:val="002F0A41"/>
    <w:rsid w:val="002F0CDE"/>
    <w:rsid w:val="002F0EB9"/>
    <w:rsid w:val="002F0FEE"/>
    <w:rsid w:val="002F1165"/>
    <w:rsid w:val="002F189C"/>
    <w:rsid w:val="002F1A4B"/>
    <w:rsid w:val="002F1C63"/>
    <w:rsid w:val="002F1E78"/>
    <w:rsid w:val="002F20C3"/>
    <w:rsid w:val="002F2249"/>
    <w:rsid w:val="002F2358"/>
    <w:rsid w:val="002F23DE"/>
    <w:rsid w:val="002F2462"/>
    <w:rsid w:val="002F28AC"/>
    <w:rsid w:val="002F28CF"/>
    <w:rsid w:val="002F2E70"/>
    <w:rsid w:val="002F3094"/>
    <w:rsid w:val="002F3657"/>
    <w:rsid w:val="002F36EA"/>
    <w:rsid w:val="002F3A5F"/>
    <w:rsid w:val="002F3B56"/>
    <w:rsid w:val="002F3BEE"/>
    <w:rsid w:val="002F3C9D"/>
    <w:rsid w:val="002F3CA6"/>
    <w:rsid w:val="002F3FB3"/>
    <w:rsid w:val="002F42D8"/>
    <w:rsid w:val="002F43BB"/>
    <w:rsid w:val="002F44BA"/>
    <w:rsid w:val="002F462F"/>
    <w:rsid w:val="002F47A4"/>
    <w:rsid w:val="002F4CD3"/>
    <w:rsid w:val="002F4DE8"/>
    <w:rsid w:val="002F4E57"/>
    <w:rsid w:val="002F4E6E"/>
    <w:rsid w:val="002F50D4"/>
    <w:rsid w:val="002F5532"/>
    <w:rsid w:val="002F5666"/>
    <w:rsid w:val="002F5916"/>
    <w:rsid w:val="002F599D"/>
    <w:rsid w:val="002F5A61"/>
    <w:rsid w:val="002F6253"/>
    <w:rsid w:val="002F65D8"/>
    <w:rsid w:val="002F66C5"/>
    <w:rsid w:val="002F6746"/>
    <w:rsid w:val="002F68AB"/>
    <w:rsid w:val="002F693F"/>
    <w:rsid w:val="002F6AD1"/>
    <w:rsid w:val="002F6C1A"/>
    <w:rsid w:val="002F7155"/>
    <w:rsid w:val="002F715A"/>
    <w:rsid w:val="002F7336"/>
    <w:rsid w:val="002F7451"/>
    <w:rsid w:val="002F74FE"/>
    <w:rsid w:val="002F76BF"/>
    <w:rsid w:val="002F7A96"/>
    <w:rsid w:val="002F7CA3"/>
    <w:rsid w:val="002F7CFB"/>
    <w:rsid w:val="00300053"/>
    <w:rsid w:val="003001EF"/>
    <w:rsid w:val="00300526"/>
    <w:rsid w:val="003008BC"/>
    <w:rsid w:val="00300912"/>
    <w:rsid w:val="00300EAF"/>
    <w:rsid w:val="0030117A"/>
    <w:rsid w:val="0030121A"/>
    <w:rsid w:val="0030151B"/>
    <w:rsid w:val="00301B47"/>
    <w:rsid w:val="00301D29"/>
    <w:rsid w:val="003020A1"/>
    <w:rsid w:val="003023ED"/>
    <w:rsid w:val="003025F5"/>
    <w:rsid w:val="0030266A"/>
    <w:rsid w:val="003026AA"/>
    <w:rsid w:val="00302CCB"/>
    <w:rsid w:val="00302F79"/>
    <w:rsid w:val="003033CF"/>
    <w:rsid w:val="0030383E"/>
    <w:rsid w:val="00303A3A"/>
    <w:rsid w:val="00303BA5"/>
    <w:rsid w:val="00303EAF"/>
    <w:rsid w:val="00303EE9"/>
    <w:rsid w:val="0030416C"/>
    <w:rsid w:val="003041E0"/>
    <w:rsid w:val="0030445E"/>
    <w:rsid w:val="003045B4"/>
    <w:rsid w:val="003046EA"/>
    <w:rsid w:val="003047E1"/>
    <w:rsid w:val="00304869"/>
    <w:rsid w:val="003049F6"/>
    <w:rsid w:val="00304C27"/>
    <w:rsid w:val="00304DEC"/>
    <w:rsid w:val="0030513F"/>
    <w:rsid w:val="0030582B"/>
    <w:rsid w:val="00305D13"/>
    <w:rsid w:val="00306002"/>
    <w:rsid w:val="003060EA"/>
    <w:rsid w:val="003063AB"/>
    <w:rsid w:val="0030647F"/>
    <w:rsid w:val="003064D5"/>
    <w:rsid w:val="0030683C"/>
    <w:rsid w:val="00306BB7"/>
    <w:rsid w:val="00306C10"/>
    <w:rsid w:val="00306DEC"/>
    <w:rsid w:val="00307091"/>
    <w:rsid w:val="003072AE"/>
    <w:rsid w:val="0030735F"/>
    <w:rsid w:val="003075BB"/>
    <w:rsid w:val="003077C1"/>
    <w:rsid w:val="00307A50"/>
    <w:rsid w:val="00307A6A"/>
    <w:rsid w:val="00307C13"/>
    <w:rsid w:val="00310276"/>
    <w:rsid w:val="00310FA8"/>
    <w:rsid w:val="003110A7"/>
    <w:rsid w:val="0031129C"/>
    <w:rsid w:val="003115DB"/>
    <w:rsid w:val="00311933"/>
    <w:rsid w:val="00311C6B"/>
    <w:rsid w:val="00311DE1"/>
    <w:rsid w:val="00311FDD"/>
    <w:rsid w:val="003120DC"/>
    <w:rsid w:val="003120F1"/>
    <w:rsid w:val="00312228"/>
    <w:rsid w:val="00312237"/>
    <w:rsid w:val="003124C0"/>
    <w:rsid w:val="0031268A"/>
    <w:rsid w:val="003126B6"/>
    <w:rsid w:val="00312931"/>
    <w:rsid w:val="00312A68"/>
    <w:rsid w:val="00312A70"/>
    <w:rsid w:val="00312D98"/>
    <w:rsid w:val="00312E31"/>
    <w:rsid w:val="00312F27"/>
    <w:rsid w:val="00313102"/>
    <w:rsid w:val="00313372"/>
    <w:rsid w:val="003133DA"/>
    <w:rsid w:val="0031341F"/>
    <w:rsid w:val="00313B2A"/>
    <w:rsid w:val="00313B8D"/>
    <w:rsid w:val="00313E75"/>
    <w:rsid w:val="00313E97"/>
    <w:rsid w:val="00313F27"/>
    <w:rsid w:val="0031406A"/>
    <w:rsid w:val="00314117"/>
    <w:rsid w:val="00314211"/>
    <w:rsid w:val="00314906"/>
    <w:rsid w:val="00314A62"/>
    <w:rsid w:val="00314ABC"/>
    <w:rsid w:val="00314B03"/>
    <w:rsid w:val="00314BB2"/>
    <w:rsid w:val="00314E09"/>
    <w:rsid w:val="0031554F"/>
    <w:rsid w:val="00315838"/>
    <w:rsid w:val="003158B9"/>
    <w:rsid w:val="003158F5"/>
    <w:rsid w:val="003159F5"/>
    <w:rsid w:val="00315D0E"/>
    <w:rsid w:val="00315D46"/>
    <w:rsid w:val="00315F49"/>
    <w:rsid w:val="00315FA0"/>
    <w:rsid w:val="003160D1"/>
    <w:rsid w:val="0031612B"/>
    <w:rsid w:val="003161E5"/>
    <w:rsid w:val="00316303"/>
    <w:rsid w:val="003163FF"/>
    <w:rsid w:val="003164A7"/>
    <w:rsid w:val="00316564"/>
    <w:rsid w:val="0031663B"/>
    <w:rsid w:val="00316915"/>
    <w:rsid w:val="00316BE6"/>
    <w:rsid w:val="00317021"/>
    <w:rsid w:val="0031713F"/>
    <w:rsid w:val="00317177"/>
    <w:rsid w:val="00317231"/>
    <w:rsid w:val="003174B3"/>
    <w:rsid w:val="003175CF"/>
    <w:rsid w:val="0031782A"/>
    <w:rsid w:val="00317CE7"/>
    <w:rsid w:val="00317D7A"/>
    <w:rsid w:val="00317E0E"/>
    <w:rsid w:val="00320139"/>
    <w:rsid w:val="003204B6"/>
    <w:rsid w:val="00320B27"/>
    <w:rsid w:val="00320BC9"/>
    <w:rsid w:val="00320E50"/>
    <w:rsid w:val="003210C0"/>
    <w:rsid w:val="00321161"/>
    <w:rsid w:val="003211A3"/>
    <w:rsid w:val="0032136E"/>
    <w:rsid w:val="00321682"/>
    <w:rsid w:val="003217B4"/>
    <w:rsid w:val="00321A13"/>
    <w:rsid w:val="00321A3E"/>
    <w:rsid w:val="003220BC"/>
    <w:rsid w:val="00322356"/>
    <w:rsid w:val="00322375"/>
    <w:rsid w:val="00322518"/>
    <w:rsid w:val="00322893"/>
    <w:rsid w:val="00322A0F"/>
    <w:rsid w:val="00322A50"/>
    <w:rsid w:val="00322A85"/>
    <w:rsid w:val="00322AC6"/>
    <w:rsid w:val="00322D29"/>
    <w:rsid w:val="00323325"/>
    <w:rsid w:val="003233A0"/>
    <w:rsid w:val="00323600"/>
    <w:rsid w:val="003242E0"/>
    <w:rsid w:val="003242F0"/>
    <w:rsid w:val="00324308"/>
    <w:rsid w:val="00324395"/>
    <w:rsid w:val="0032506C"/>
    <w:rsid w:val="003256CA"/>
    <w:rsid w:val="0032570C"/>
    <w:rsid w:val="00326028"/>
    <w:rsid w:val="003264BB"/>
    <w:rsid w:val="00327468"/>
    <w:rsid w:val="003274E8"/>
    <w:rsid w:val="00327814"/>
    <w:rsid w:val="003278FA"/>
    <w:rsid w:val="00327971"/>
    <w:rsid w:val="00327A02"/>
    <w:rsid w:val="00327F8C"/>
    <w:rsid w:val="003301BB"/>
    <w:rsid w:val="003306D3"/>
    <w:rsid w:val="00330709"/>
    <w:rsid w:val="0033073E"/>
    <w:rsid w:val="0033080B"/>
    <w:rsid w:val="003308B5"/>
    <w:rsid w:val="0033094A"/>
    <w:rsid w:val="003309A4"/>
    <w:rsid w:val="00330AA9"/>
    <w:rsid w:val="00330B9E"/>
    <w:rsid w:val="00330D66"/>
    <w:rsid w:val="00330F53"/>
    <w:rsid w:val="0033115B"/>
    <w:rsid w:val="00331301"/>
    <w:rsid w:val="003315C7"/>
    <w:rsid w:val="003316D9"/>
    <w:rsid w:val="00331717"/>
    <w:rsid w:val="00331A08"/>
    <w:rsid w:val="00331B64"/>
    <w:rsid w:val="00331C74"/>
    <w:rsid w:val="0033206D"/>
    <w:rsid w:val="00332184"/>
    <w:rsid w:val="00332389"/>
    <w:rsid w:val="003326A1"/>
    <w:rsid w:val="003326D7"/>
    <w:rsid w:val="0033276D"/>
    <w:rsid w:val="003327F6"/>
    <w:rsid w:val="00332874"/>
    <w:rsid w:val="00332FF8"/>
    <w:rsid w:val="003331F1"/>
    <w:rsid w:val="0033348F"/>
    <w:rsid w:val="00333612"/>
    <w:rsid w:val="003336C8"/>
    <w:rsid w:val="00333A3D"/>
    <w:rsid w:val="00333F5A"/>
    <w:rsid w:val="00333FB4"/>
    <w:rsid w:val="00333FEE"/>
    <w:rsid w:val="00334308"/>
    <w:rsid w:val="00334B70"/>
    <w:rsid w:val="00334C16"/>
    <w:rsid w:val="00334CD0"/>
    <w:rsid w:val="003352C1"/>
    <w:rsid w:val="003352C9"/>
    <w:rsid w:val="003355CC"/>
    <w:rsid w:val="00335700"/>
    <w:rsid w:val="00335704"/>
    <w:rsid w:val="00335781"/>
    <w:rsid w:val="00335A5B"/>
    <w:rsid w:val="00335FE5"/>
    <w:rsid w:val="0033609B"/>
    <w:rsid w:val="003360E6"/>
    <w:rsid w:val="003361E4"/>
    <w:rsid w:val="003362D9"/>
    <w:rsid w:val="003363AB"/>
    <w:rsid w:val="003367DE"/>
    <w:rsid w:val="003368F6"/>
    <w:rsid w:val="00336B75"/>
    <w:rsid w:val="00337071"/>
    <w:rsid w:val="003370C3"/>
    <w:rsid w:val="00337512"/>
    <w:rsid w:val="0033785B"/>
    <w:rsid w:val="00337937"/>
    <w:rsid w:val="00337ACD"/>
    <w:rsid w:val="00337BF8"/>
    <w:rsid w:val="00337C54"/>
    <w:rsid w:val="003401C9"/>
    <w:rsid w:val="0034041D"/>
    <w:rsid w:val="00340533"/>
    <w:rsid w:val="0034065E"/>
    <w:rsid w:val="00340842"/>
    <w:rsid w:val="003409DE"/>
    <w:rsid w:val="00340BDD"/>
    <w:rsid w:val="00340C7B"/>
    <w:rsid w:val="00340D99"/>
    <w:rsid w:val="00340EEA"/>
    <w:rsid w:val="00341051"/>
    <w:rsid w:val="00341466"/>
    <w:rsid w:val="003414D3"/>
    <w:rsid w:val="003417E7"/>
    <w:rsid w:val="003417F1"/>
    <w:rsid w:val="00341961"/>
    <w:rsid w:val="00341C32"/>
    <w:rsid w:val="00341C47"/>
    <w:rsid w:val="00341C48"/>
    <w:rsid w:val="00341DF4"/>
    <w:rsid w:val="003423A9"/>
    <w:rsid w:val="0034287C"/>
    <w:rsid w:val="003428BD"/>
    <w:rsid w:val="00342B4D"/>
    <w:rsid w:val="00342DE5"/>
    <w:rsid w:val="00342E32"/>
    <w:rsid w:val="00342E73"/>
    <w:rsid w:val="00342FEF"/>
    <w:rsid w:val="003430B0"/>
    <w:rsid w:val="00343330"/>
    <w:rsid w:val="0034383B"/>
    <w:rsid w:val="0034394F"/>
    <w:rsid w:val="003439CD"/>
    <w:rsid w:val="00343BF4"/>
    <w:rsid w:val="00343D17"/>
    <w:rsid w:val="00343FED"/>
    <w:rsid w:val="00344077"/>
    <w:rsid w:val="00344328"/>
    <w:rsid w:val="00344733"/>
    <w:rsid w:val="003448E1"/>
    <w:rsid w:val="00344B11"/>
    <w:rsid w:val="00344BC7"/>
    <w:rsid w:val="00344C52"/>
    <w:rsid w:val="00344C81"/>
    <w:rsid w:val="00344FB7"/>
    <w:rsid w:val="003451E7"/>
    <w:rsid w:val="003452FF"/>
    <w:rsid w:val="0034558B"/>
    <w:rsid w:val="00345C40"/>
    <w:rsid w:val="00345CC3"/>
    <w:rsid w:val="00345E49"/>
    <w:rsid w:val="003465A9"/>
    <w:rsid w:val="00346721"/>
    <w:rsid w:val="0034681B"/>
    <w:rsid w:val="00346AE4"/>
    <w:rsid w:val="00346E32"/>
    <w:rsid w:val="00347021"/>
    <w:rsid w:val="00347213"/>
    <w:rsid w:val="00347293"/>
    <w:rsid w:val="003472BF"/>
    <w:rsid w:val="00347319"/>
    <w:rsid w:val="0034792F"/>
    <w:rsid w:val="00347B3F"/>
    <w:rsid w:val="00347E1A"/>
    <w:rsid w:val="00347EA9"/>
    <w:rsid w:val="00350102"/>
    <w:rsid w:val="0035024C"/>
    <w:rsid w:val="00350376"/>
    <w:rsid w:val="00350977"/>
    <w:rsid w:val="00350A72"/>
    <w:rsid w:val="00350FCB"/>
    <w:rsid w:val="0035124F"/>
    <w:rsid w:val="003512D5"/>
    <w:rsid w:val="0035134F"/>
    <w:rsid w:val="00351408"/>
    <w:rsid w:val="003515A2"/>
    <w:rsid w:val="00351770"/>
    <w:rsid w:val="003517F1"/>
    <w:rsid w:val="0035180D"/>
    <w:rsid w:val="00351820"/>
    <w:rsid w:val="00351938"/>
    <w:rsid w:val="003519A5"/>
    <w:rsid w:val="00351B2E"/>
    <w:rsid w:val="00351BC9"/>
    <w:rsid w:val="00351D9F"/>
    <w:rsid w:val="00351F58"/>
    <w:rsid w:val="00352078"/>
    <w:rsid w:val="003523C3"/>
    <w:rsid w:val="00352468"/>
    <w:rsid w:val="0035271C"/>
    <w:rsid w:val="0035299E"/>
    <w:rsid w:val="00352BE8"/>
    <w:rsid w:val="00353688"/>
    <w:rsid w:val="00353775"/>
    <w:rsid w:val="003537D4"/>
    <w:rsid w:val="00353FE8"/>
    <w:rsid w:val="003542AD"/>
    <w:rsid w:val="003543E7"/>
    <w:rsid w:val="0035479A"/>
    <w:rsid w:val="00354900"/>
    <w:rsid w:val="00354A26"/>
    <w:rsid w:val="00354A84"/>
    <w:rsid w:val="00354E72"/>
    <w:rsid w:val="00354F93"/>
    <w:rsid w:val="0035522F"/>
    <w:rsid w:val="003556FC"/>
    <w:rsid w:val="0035576C"/>
    <w:rsid w:val="00355ADE"/>
    <w:rsid w:val="00355AE4"/>
    <w:rsid w:val="00355AF4"/>
    <w:rsid w:val="0035611F"/>
    <w:rsid w:val="003563A5"/>
    <w:rsid w:val="003564F6"/>
    <w:rsid w:val="00356822"/>
    <w:rsid w:val="00356D73"/>
    <w:rsid w:val="00356E1B"/>
    <w:rsid w:val="00356F57"/>
    <w:rsid w:val="003572A5"/>
    <w:rsid w:val="003575B2"/>
    <w:rsid w:val="00357692"/>
    <w:rsid w:val="0035774E"/>
    <w:rsid w:val="003577F0"/>
    <w:rsid w:val="0035781C"/>
    <w:rsid w:val="00357ED9"/>
    <w:rsid w:val="00360174"/>
    <w:rsid w:val="00360417"/>
    <w:rsid w:val="003607DF"/>
    <w:rsid w:val="00360A9C"/>
    <w:rsid w:val="00360B6B"/>
    <w:rsid w:val="00360CD9"/>
    <w:rsid w:val="0036109D"/>
    <w:rsid w:val="00361503"/>
    <w:rsid w:val="003616E8"/>
    <w:rsid w:val="00361896"/>
    <w:rsid w:val="00361E0A"/>
    <w:rsid w:val="00361FE9"/>
    <w:rsid w:val="00362119"/>
    <w:rsid w:val="00362310"/>
    <w:rsid w:val="003623E0"/>
    <w:rsid w:val="00362482"/>
    <w:rsid w:val="003627A7"/>
    <w:rsid w:val="003627C1"/>
    <w:rsid w:val="00362B2A"/>
    <w:rsid w:val="00362B9A"/>
    <w:rsid w:val="00362F0B"/>
    <w:rsid w:val="0036312A"/>
    <w:rsid w:val="00363515"/>
    <w:rsid w:val="003636C6"/>
    <w:rsid w:val="003636FA"/>
    <w:rsid w:val="003638CD"/>
    <w:rsid w:val="003639C0"/>
    <w:rsid w:val="00363AF2"/>
    <w:rsid w:val="00363BBE"/>
    <w:rsid w:val="00363F7C"/>
    <w:rsid w:val="0036454C"/>
    <w:rsid w:val="0036478C"/>
    <w:rsid w:val="00364831"/>
    <w:rsid w:val="003648A5"/>
    <w:rsid w:val="003648B2"/>
    <w:rsid w:val="00364D6E"/>
    <w:rsid w:val="00364ED8"/>
    <w:rsid w:val="00364F16"/>
    <w:rsid w:val="0036532B"/>
    <w:rsid w:val="003653E6"/>
    <w:rsid w:val="00365503"/>
    <w:rsid w:val="0036551E"/>
    <w:rsid w:val="00365905"/>
    <w:rsid w:val="00365963"/>
    <w:rsid w:val="00365FC3"/>
    <w:rsid w:val="00366158"/>
    <w:rsid w:val="003661B8"/>
    <w:rsid w:val="003663FA"/>
    <w:rsid w:val="00366450"/>
    <w:rsid w:val="00366584"/>
    <w:rsid w:val="00366739"/>
    <w:rsid w:val="0036674E"/>
    <w:rsid w:val="0036707E"/>
    <w:rsid w:val="00367096"/>
    <w:rsid w:val="0036725A"/>
    <w:rsid w:val="00367721"/>
    <w:rsid w:val="003678C1"/>
    <w:rsid w:val="00367E3D"/>
    <w:rsid w:val="00370214"/>
    <w:rsid w:val="00370501"/>
    <w:rsid w:val="00370755"/>
    <w:rsid w:val="00370D21"/>
    <w:rsid w:val="00370F40"/>
    <w:rsid w:val="00370F79"/>
    <w:rsid w:val="00371450"/>
    <w:rsid w:val="00371453"/>
    <w:rsid w:val="0037199F"/>
    <w:rsid w:val="003725A9"/>
    <w:rsid w:val="003726B4"/>
    <w:rsid w:val="00372D28"/>
    <w:rsid w:val="00372DBC"/>
    <w:rsid w:val="00372E1F"/>
    <w:rsid w:val="00372F45"/>
    <w:rsid w:val="00372F9F"/>
    <w:rsid w:val="00373116"/>
    <w:rsid w:val="00373339"/>
    <w:rsid w:val="003733F4"/>
    <w:rsid w:val="0037378B"/>
    <w:rsid w:val="003738A8"/>
    <w:rsid w:val="00373AB6"/>
    <w:rsid w:val="00373AC4"/>
    <w:rsid w:val="003740B7"/>
    <w:rsid w:val="003742E8"/>
    <w:rsid w:val="00374421"/>
    <w:rsid w:val="00374555"/>
    <w:rsid w:val="00374702"/>
    <w:rsid w:val="003749F7"/>
    <w:rsid w:val="003749F8"/>
    <w:rsid w:val="00374AD2"/>
    <w:rsid w:val="0037523F"/>
    <w:rsid w:val="0037536E"/>
    <w:rsid w:val="00375477"/>
    <w:rsid w:val="0037587B"/>
    <w:rsid w:val="00375CBE"/>
    <w:rsid w:val="00375D2A"/>
    <w:rsid w:val="00375F50"/>
    <w:rsid w:val="00375F96"/>
    <w:rsid w:val="00376042"/>
    <w:rsid w:val="003761A8"/>
    <w:rsid w:val="00376886"/>
    <w:rsid w:val="00376A5C"/>
    <w:rsid w:val="00376C40"/>
    <w:rsid w:val="00376DD3"/>
    <w:rsid w:val="00376F7F"/>
    <w:rsid w:val="003770E6"/>
    <w:rsid w:val="003771C4"/>
    <w:rsid w:val="00377249"/>
    <w:rsid w:val="003773B0"/>
    <w:rsid w:val="003773E7"/>
    <w:rsid w:val="00377449"/>
    <w:rsid w:val="00377969"/>
    <w:rsid w:val="00377982"/>
    <w:rsid w:val="003779BE"/>
    <w:rsid w:val="003779EA"/>
    <w:rsid w:val="00377AE7"/>
    <w:rsid w:val="003800F8"/>
    <w:rsid w:val="003801BF"/>
    <w:rsid w:val="00380369"/>
    <w:rsid w:val="0038067B"/>
    <w:rsid w:val="00380804"/>
    <w:rsid w:val="00380C53"/>
    <w:rsid w:val="00380C5D"/>
    <w:rsid w:val="00380D30"/>
    <w:rsid w:val="00380D37"/>
    <w:rsid w:val="003810D1"/>
    <w:rsid w:val="0038121C"/>
    <w:rsid w:val="00381259"/>
    <w:rsid w:val="00381436"/>
    <w:rsid w:val="0038167C"/>
    <w:rsid w:val="003817E7"/>
    <w:rsid w:val="00381986"/>
    <w:rsid w:val="003819EC"/>
    <w:rsid w:val="00381E63"/>
    <w:rsid w:val="00381FF6"/>
    <w:rsid w:val="0038233E"/>
    <w:rsid w:val="0038285A"/>
    <w:rsid w:val="00382DB0"/>
    <w:rsid w:val="00383159"/>
    <w:rsid w:val="0038350D"/>
    <w:rsid w:val="003835BB"/>
    <w:rsid w:val="00384381"/>
    <w:rsid w:val="00384578"/>
    <w:rsid w:val="0038458A"/>
    <w:rsid w:val="003848E1"/>
    <w:rsid w:val="003849EA"/>
    <w:rsid w:val="00384A23"/>
    <w:rsid w:val="00384AB3"/>
    <w:rsid w:val="00385504"/>
    <w:rsid w:val="0038585F"/>
    <w:rsid w:val="003862C9"/>
    <w:rsid w:val="0038665E"/>
    <w:rsid w:val="003867F0"/>
    <w:rsid w:val="003870E6"/>
    <w:rsid w:val="0038718B"/>
    <w:rsid w:val="003872E4"/>
    <w:rsid w:val="00387464"/>
    <w:rsid w:val="003878D9"/>
    <w:rsid w:val="00387A46"/>
    <w:rsid w:val="00387AC1"/>
    <w:rsid w:val="00390076"/>
    <w:rsid w:val="003905BF"/>
    <w:rsid w:val="00390A2C"/>
    <w:rsid w:val="00390A5C"/>
    <w:rsid w:val="00390AFF"/>
    <w:rsid w:val="00390B22"/>
    <w:rsid w:val="00390F32"/>
    <w:rsid w:val="0039123F"/>
    <w:rsid w:val="003913AA"/>
    <w:rsid w:val="00391566"/>
    <w:rsid w:val="0039186A"/>
    <w:rsid w:val="003919D5"/>
    <w:rsid w:val="00391BF1"/>
    <w:rsid w:val="00391D15"/>
    <w:rsid w:val="00392155"/>
    <w:rsid w:val="00392353"/>
    <w:rsid w:val="0039249D"/>
    <w:rsid w:val="003928B7"/>
    <w:rsid w:val="00392CB5"/>
    <w:rsid w:val="00392DB8"/>
    <w:rsid w:val="00392FAF"/>
    <w:rsid w:val="003930C7"/>
    <w:rsid w:val="00393231"/>
    <w:rsid w:val="003933BF"/>
    <w:rsid w:val="003934FA"/>
    <w:rsid w:val="0039354D"/>
    <w:rsid w:val="00393631"/>
    <w:rsid w:val="00393788"/>
    <w:rsid w:val="003937F6"/>
    <w:rsid w:val="00394034"/>
    <w:rsid w:val="003941B6"/>
    <w:rsid w:val="003947BE"/>
    <w:rsid w:val="00394942"/>
    <w:rsid w:val="00394B82"/>
    <w:rsid w:val="003951B4"/>
    <w:rsid w:val="003955DD"/>
    <w:rsid w:val="0039574E"/>
    <w:rsid w:val="00395879"/>
    <w:rsid w:val="0039594A"/>
    <w:rsid w:val="00395986"/>
    <w:rsid w:val="00395A20"/>
    <w:rsid w:val="00395B38"/>
    <w:rsid w:val="00395BBF"/>
    <w:rsid w:val="00395D19"/>
    <w:rsid w:val="003961F2"/>
    <w:rsid w:val="00396947"/>
    <w:rsid w:val="00396C1E"/>
    <w:rsid w:val="0039701F"/>
    <w:rsid w:val="00397824"/>
    <w:rsid w:val="00397919"/>
    <w:rsid w:val="00397DB2"/>
    <w:rsid w:val="003A0151"/>
    <w:rsid w:val="003A0243"/>
    <w:rsid w:val="003A0657"/>
    <w:rsid w:val="003A0D3A"/>
    <w:rsid w:val="003A0E62"/>
    <w:rsid w:val="003A0FC7"/>
    <w:rsid w:val="003A127A"/>
    <w:rsid w:val="003A12B4"/>
    <w:rsid w:val="003A13DC"/>
    <w:rsid w:val="003A16CB"/>
    <w:rsid w:val="003A1C0A"/>
    <w:rsid w:val="003A1E98"/>
    <w:rsid w:val="003A2167"/>
    <w:rsid w:val="003A2306"/>
    <w:rsid w:val="003A260C"/>
    <w:rsid w:val="003A29BE"/>
    <w:rsid w:val="003A2CE6"/>
    <w:rsid w:val="003A2D8B"/>
    <w:rsid w:val="003A2FCB"/>
    <w:rsid w:val="003A3207"/>
    <w:rsid w:val="003A3369"/>
    <w:rsid w:val="003A39A6"/>
    <w:rsid w:val="003A3BD9"/>
    <w:rsid w:val="003A3C5C"/>
    <w:rsid w:val="003A3F3F"/>
    <w:rsid w:val="003A3FE3"/>
    <w:rsid w:val="003A4026"/>
    <w:rsid w:val="003A4137"/>
    <w:rsid w:val="003A4138"/>
    <w:rsid w:val="003A440C"/>
    <w:rsid w:val="003A4519"/>
    <w:rsid w:val="003A46FD"/>
    <w:rsid w:val="003A473F"/>
    <w:rsid w:val="003A47FB"/>
    <w:rsid w:val="003A49E8"/>
    <w:rsid w:val="003A49ED"/>
    <w:rsid w:val="003A4A1F"/>
    <w:rsid w:val="003A4B7B"/>
    <w:rsid w:val="003A4DD1"/>
    <w:rsid w:val="003A4DF4"/>
    <w:rsid w:val="003A4F3E"/>
    <w:rsid w:val="003A4F45"/>
    <w:rsid w:val="003A5109"/>
    <w:rsid w:val="003A515F"/>
    <w:rsid w:val="003A548F"/>
    <w:rsid w:val="003A551D"/>
    <w:rsid w:val="003A5659"/>
    <w:rsid w:val="003A5BCB"/>
    <w:rsid w:val="003A5C14"/>
    <w:rsid w:val="003A5C8D"/>
    <w:rsid w:val="003A5CDB"/>
    <w:rsid w:val="003A5F9C"/>
    <w:rsid w:val="003A68ED"/>
    <w:rsid w:val="003A6C43"/>
    <w:rsid w:val="003A6EC5"/>
    <w:rsid w:val="003A7100"/>
    <w:rsid w:val="003A713D"/>
    <w:rsid w:val="003A7271"/>
    <w:rsid w:val="003A74A1"/>
    <w:rsid w:val="003A74EF"/>
    <w:rsid w:val="003A7DE0"/>
    <w:rsid w:val="003A7DF6"/>
    <w:rsid w:val="003B02D4"/>
    <w:rsid w:val="003B068B"/>
    <w:rsid w:val="003B072E"/>
    <w:rsid w:val="003B085B"/>
    <w:rsid w:val="003B0875"/>
    <w:rsid w:val="003B0BAA"/>
    <w:rsid w:val="003B0F90"/>
    <w:rsid w:val="003B120F"/>
    <w:rsid w:val="003B1398"/>
    <w:rsid w:val="003B15E4"/>
    <w:rsid w:val="003B175B"/>
    <w:rsid w:val="003B1F47"/>
    <w:rsid w:val="003B20FE"/>
    <w:rsid w:val="003B24FE"/>
    <w:rsid w:val="003B2502"/>
    <w:rsid w:val="003B2851"/>
    <w:rsid w:val="003B2AC4"/>
    <w:rsid w:val="003B3181"/>
    <w:rsid w:val="003B3231"/>
    <w:rsid w:val="003B3400"/>
    <w:rsid w:val="003B3519"/>
    <w:rsid w:val="003B375C"/>
    <w:rsid w:val="003B37C0"/>
    <w:rsid w:val="003B39B2"/>
    <w:rsid w:val="003B3BDD"/>
    <w:rsid w:val="003B3E2D"/>
    <w:rsid w:val="003B3F34"/>
    <w:rsid w:val="003B4022"/>
    <w:rsid w:val="003B4058"/>
    <w:rsid w:val="003B4169"/>
    <w:rsid w:val="003B41D5"/>
    <w:rsid w:val="003B435E"/>
    <w:rsid w:val="003B4391"/>
    <w:rsid w:val="003B45FD"/>
    <w:rsid w:val="003B4743"/>
    <w:rsid w:val="003B4AE6"/>
    <w:rsid w:val="003B4D84"/>
    <w:rsid w:val="003B4EAD"/>
    <w:rsid w:val="003B54F7"/>
    <w:rsid w:val="003B55A3"/>
    <w:rsid w:val="003B5621"/>
    <w:rsid w:val="003B589E"/>
    <w:rsid w:val="003B591C"/>
    <w:rsid w:val="003B599F"/>
    <w:rsid w:val="003B5BEC"/>
    <w:rsid w:val="003B5D89"/>
    <w:rsid w:val="003B5FCE"/>
    <w:rsid w:val="003B5FD7"/>
    <w:rsid w:val="003B60AC"/>
    <w:rsid w:val="003B60D4"/>
    <w:rsid w:val="003B6432"/>
    <w:rsid w:val="003B644D"/>
    <w:rsid w:val="003B6555"/>
    <w:rsid w:val="003B671A"/>
    <w:rsid w:val="003B6BC3"/>
    <w:rsid w:val="003B6DC9"/>
    <w:rsid w:val="003B7721"/>
    <w:rsid w:val="003B78D0"/>
    <w:rsid w:val="003B7C47"/>
    <w:rsid w:val="003B7F89"/>
    <w:rsid w:val="003C071C"/>
    <w:rsid w:val="003C07EA"/>
    <w:rsid w:val="003C085D"/>
    <w:rsid w:val="003C094E"/>
    <w:rsid w:val="003C0B7D"/>
    <w:rsid w:val="003C102B"/>
    <w:rsid w:val="003C112C"/>
    <w:rsid w:val="003C1192"/>
    <w:rsid w:val="003C1497"/>
    <w:rsid w:val="003C1559"/>
    <w:rsid w:val="003C187C"/>
    <w:rsid w:val="003C1B4A"/>
    <w:rsid w:val="003C1D44"/>
    <w:rsid w:val="003C20B7"/>
    <w:rsid w:val="003C2384"/>
    <w:rsid w:val="003C2466"/>
    <w:rsid w:val="003C2615"/>
    <w:rsid w:val="003C2754"/>
    <w:rsid w:val="003C2842"/>
    <w:rsid w:val="003C2AEF"/>
    <w:rsid w:val="003C2CE8"/>
    <w:rsid w:val="003C30B0"/>
    <w:rsid w:val="003C3139"/>
    <w:rsid w:val="003C3377"/>
    <w:rsid w:val="003C33EF"/>
    <w:rsid w:val="003C3750"/>
    <w:rsid w:val="003C377F"/>
    <w:rsid w:val="003C398D"/>
    <w:rsid w:val="003C3CE4"/>
    <w:rsid w:val="003C3EE6"/>
    <w:rsid w:val="003C3FC6"/>
    <w:rsid w:val="003C3FC8"/>
    <w:rsid w:val="003C3FCC"/>
    <w:rsid w:val="003C4051"/>
    <w:rsid w:val="003C417B"/>
    <w:rsid w:val="003C41D1"/>
    <w:rsid w:val="003C46EA"/>
    <w:rsid w:val="003C4728"/>
    <w:rsid w:val="003C4D65"/>
    <w:rsid w:val="003C4DBC"/>
    <w:rsid w:val="003C50E3"/>
    <w:rsid w:val="003C535A"/>
    <w:rsid w:val="003C589D"/>
    <w:rsid w:val="003C5922"/>
    <w:rsid w:val="003C5D07"/>
    <w:rsid w:val="003C635E"/>
    <w:rsid w:val="003C64AD"/>
    <w:rsid w:val="003C650E"/>
    <w:rsid w:val="003C654E"/>
    <w:rsid w:val="003C69FA"/>
    <w:rsid w:val="003C6A10"/>
    <w:rsid w:val="003C7731"/>
    <w:rsid w:val="003C7A6F"/>
    <w:rsid w:val="003C7D3C"/>
    <w:rsid w:val="003C7E27"/>
    <w:rsid w:val="003D0130"/>
    <w:rsid w:val="003D0225"/>
    <w:rsid w:val="003D0483"/>
    <w:rsid w:val="003D04C4"/>
    <w:rsid w:val="003D0534"/>
    <w:rsid w:val="003D0D21"/>
    <w:rsid w:val="003D11EB"/>
    <w:rsid w:val="003D126F"/>
    <w:rsid w:val="003D143D"/>
    <w:rsid w:val="003D158A"/>
    <w:rsid w:val="003D1685"/>
    <w:rsid w:val="003D18EF"/>
    <w:rsid w:val="003D1936"/>
    <w:rsid w:val="003D1CDF"/>
    <w:rsid w:val="003D1D25"/>
    <w:rsid w:val="003D2218"/>
    <w:rsid w:val="003D240A"/>
    <w:rsid w:val="003D2460"/>
    <w:rsid w:val="003D2677"/>
    <w:rsid w:val="003D2696"/>
    <w:rsid w:val="003D28ED"/>
    <w:rsid w:val="003D2998"/>
    <w:rsid w:val="003D2AD7"/>
    <w:rsid w:val="003D2D9C"/>
    <w:rsid w:val="003D2DB7"/>
    <w:rsid w:val="003D2E4F"/>
    <w:rsid w:val="003D2F82"/>
    <w:rsid w:val="003D3079"/>
    <w:rsid w:val="003D39AA"/>
    <w:rsid w:val="003D3A7A"/>
    <w:rsid w:val="003D3A91"/>
    <w:rsid w:val="003D3AF4"/>
    <w:rsid w:val="003D3BED"/>
    <w:rsid w:val="003D44CD"/>
    <w:rsid w:val="003D47B0"/>
    <w:rsid w:val="003D4A59"/>
    <w:rsid w:val="003D4B52"/>
    <w:rsid w:val="003D4CC9"/>
    <w:rsid w:val="003D50A1"/>
    <w:rsid w:val="003D52E9"/>
    <w:rsid w:val="003D538B"/>
    <w:rsid w:val="003D5431"/>
    <w:rsid w:val="003D5512"/>
    <w:rsid w:val="003D55D2"/>
    <w:rsid w:val="003D5CC0"/>
    <w:rsid w:val="003D5D4A"/>
    <w:rsid w:val="003D5DB8"/>
    <w:rsid w:val="003D6079"/>
    <w:rsid w:val="003D63DE"/>
    <w:rsid w:val="003D662B"/>
    <w:rsid w:val="003D686C"/>
    <w:rsid w:val="003D6D07"/>
    <w:rsid w:val="003D6E07"/>
    <w:rsid w:val="003D6E34"/>
    <w:rsid w:val="003D6F9B"/>
    <w:rsid w:val="003D7286"/>
    <w:rsid w:val="003D72E5"/>
    <w:rsid w:val="003D740F"/>
    <w:rsid w:val="003D7BD4"/>
    <w:rsid w:val="003D7C00"/>
    <w:rsid w:val="003D7D6F"/>
    <w:rsid w:val="003D7E50"/>
    <w:rsid w:val="003D7FD5"/>
    <w:rsid w:val="003E0185"/>
    <w:rsid w:val="003E0203"/>
    <w:rsid w:val="003E0412"/>
    <w:rsid w:val="003E08A3"/>
    <w:rsid w:val="003E0FDE"/>
    <w:rsid w:val="003E1144"/>
    <w:rsid w:val="003E14E0"/>
    <w:rsid w:val="003E1549"/>
    <w:rsid w:val="003E1C98"/>
    <w:rsid w:val="003E1CCA"/>
    <w:rsid w:val="003E1EDC"/>
    <w:rsid w:val="003E208E"/>
    <w:rsid w:val="003E22AF"/>
    <w:rsid w:val="003E2405"/>
    <w:rsid w:val="003E2523"/>
    <w:rsid w:val="003E257F"/>
    <w:rsid w:val="003E26F2"/>
    <w:rsid w:val="003E27CF"/>
    <w:rsid w:val="003E28BA"/>
    <w:rsid w:val="003E2914"/>
    <w:rsid w:val="003E2BA1"/>
    <w:rsid w:val="003E2BD0"/>
    <w:rsid w:val="003E2C75"/>
    <w:rsid w:val="003E2FF9"/>
    <w:rsid w:val="003E3239"/>
    <w:rsid w:val="003E32D3"/>
    <w:rsid w:val="003E3708"/>
    <w:rsid w:val="003E3774"/>
    <w:rsid w:val="003E3AAD"/>
    <w:rsid w:val="003E3B9A"/>
    <w:rsid w:val="003E3F3C"/>
    <w:rsid w:val="003E417E"/>
    <w:rsid w:val="003E4310"/>
    <w:rsid w:val="003E44E8"/>
    <w:rsid w:val="003E4A2D"/>
    <w:rsid w:val="003E4C5A"/>
    <w:rsid w:val="003E4E3C"/>
    <w:rsid w:val="003E5118"/>
    <w:rsid w:val="003E513A"/>
    <w:rsid w:val="003E51CA"/>
    <w:rsid w:val="003E5510"/>
    <w:rsid w:val="003E5597"/>
    <w:rsid w:val="003E5EDC"/>
    <w:rsid w:val="003E611A"/>
    <w:rsid w:val="003E61D2"/>
    <w:rsid w:val="003E628E"/>
    <w:rsid w:val="003E667F"/>
    <w:rsid w:val="003E6797"/>
    <w:rsid w:val="003E68E1"/>
    <w:rsid w:val="003E68EF"/>
    <w:rsid w:val="003E7087"/>
    <w:rsid w:val="003E7262"/>
    <w:rsid w:val="003E76DB"/>
    <w:rsid w:val="003E77AF"/>
    <w:rsid w:val="003E77ED"/>
    <w:rsid w:val="003E78AA"/>
    <w:rsid w:val="003E7971"/>
    <w:rsid w:val="003E799C"/>
    <w:rsid w:val="003E7DCD"/>
    <w:rsid w:val="003E7F21"/>
    <w:rsid w:val="003F0287"/>
    <w:rsid w:val="003F02AD"/>
    <w:rsid w:val="003F0463"/>
    <w:rsid w:val="003F0590"/>
    <w:rsid w:val="003F05AD"/>
    <w:rsid w:val="003F0DCD"/>
    <w:rsid w:val="003F1119"/>
    <w:rsid w:val="003F1242"/>
    <w:rsid w:val="003F1481"/>
    <w:rsid w:val="003F1C0B"/>
    <w:rsid w:val="003F246B"/>
    <w:rsid w:val="003F2566"/>
    <w:rsid w:val="003F262A"/>
    <w:rsid w:val="003F2692"/>
    <w:rsid w:val="003F28D2"/>
    <w:rsid w:val="003F2A67"/>
    <w:rsid w:val="003F2B8F"/>
    <w:rsid w:val="003F2BF0"/>
    <w:rsid w:val="003F2CF1"/>
    <w:rsid w:val="003F2E76"/>
    <w:rsid w:val="003F3018"/>
    <w:rsid w:val="003F3296"/>
    <w:rsid w:val="003F34DB"/>
    <w:rsid w:val="003F35E2"/>
    <w:rsid w:val="003F3BF8"/>
    <w:rsid w:val="003F3C66"/>
    <w:rsid w:val="003F449D"/>
    <w:rsid w:val="003F4615"/>
    <w:rsid w:val="003F46AF"/>
    <w:rsid w:val="003F46C2"/>
    <w:rsid w:val="003F4B1C"/>
    <w:rsid w:val="003F4B40"/>
    <w:rsid w:val="003F4BCF"/>
    <w:rsid w:val="003F4EAC"/>
    <w:rsid w:val="003F4FE7"/>
    <w:rsid w:val="003F517E"/>
    <w:rsid w:val="003F54B2"/>
    <w:rsid w:val="003F5653"/>
    <w:rsid w:val="003F57B7"/>
    <w:rsid w:val="003F5835"/>
    <w:rsid w:val="003F58F4"/>
    <w:rsid w:val="003F5AB6"/>
    <w:rsid w:val="003F5B4B"/>
    <w:rsid w:val="003F62F6"/>
    <w:rsid w:val="003F6655"/>
    <w:rsid w:val="003F666E"/>
    <w:rsid w:val="003F6B43"/>
    <w:rsid w:val="003F6EDB"/>
    <w:rsid w:val="003F6FB3"/>
    <w:rsid w:val="003F71C6"/>
    <w:rsid w:val="003F74C4"/>
    <w:rsid w:val="003F766C"/>
    <w:rsid w:val="003F7687"/>
    <w:rsid w:val="003F7A74"/>
    <w:rsid w:val="003F7FE3"/>
    <w:rsid w:val="004002A0"/>
    <w:rsid w:val="004002FB"/>
    <w:rsid w:val="004004D2"/>
    <w:rsid w:val="0040056E"/>
    <w:rsid w:val="00400952"/>
    <w:rsid w:val="00400B60"/>
    <w:rsid w:val="00400CA2"/>
    <w:rsid w:val="00400E83"/>
    <w:rsid w:val="00400FC5"/>
    <w:rsid w:val="0040162F"/>
    <w:rsid w:val="00401864"/>
    <w:rsid w:val="0040190F"/>
    <w:rsid w:val="00401BB2"/>
    <w:rsid w:val="00401DC8"/>
    <w:rsid w:val="00401EDE"/>
    <w:rsid w:val="00402390"/>
    <w:rsid w:val="004024F4"/>
    <w:rsid w:val="00402625"/>
    <w:rsid w:val="004026D8"/>
    <w:rsid w:val="004027E0"/>
    <w:rsid w:val="00402E16"/>
    <w:rsid w:val="00402FAF"/>
    <w:rsid w:val="00402FE4"/>
    <w:rsid w:val="0040331F"/>
    <w:rsid w:val="00403354"/>
    <w:rsid w:val="0040336A"/>
    <w:rsid w:val="0040338E"/>
    <w:rsid w:val="004033C5"/>
    <w:rsid w:val="00403615"/>
    <w:rsid w:val="004039EF"/>
    <w:rsid w:val="00403A7F"/>
    <w:rsid w:val="00403C43"/>
    <w:rsid w:val="00403DF1"/>
    <w:rsid w:val="00403EBC"/>
    <w:rsid w:val="00404137"/>
    <w:rsid w:val="00404188"/>
    <w:rsid w:val="004041D4"/>
    <w:rsid w:val="00404495"/>
    <w:rsid w:val="004044BB"/>
    <w:rsid w:val="004045F5"/>
    <w:rsid w:val="00404769"/>
    <w:rsid w:val="004048A8"/>
    <w:rsid w:val="00404B77"/>
    <w:rsid w:val="00404E33"/>
    <w:rsid w:val="00405499"/>
    <w:rsid w:val="00405610"/>
    <w:rsid w:val="004056AE"/>
    <w:rsid w:val="00405A10"/>
    <w:rsid w:val="00405A11"/>
    <w:rsid w:val="00405BA4"/>
    <w:rsid w:val="00405BB6"/>
    <w:rsid w:val="004063BF"/>
    <w:rsid w:val="004064B4"/>
    <w:rsid w:val="00406519"/>
    <w:rsid w:val="0040673E"/>
    <w:rsid w:val="00406B20"/>
    <w:rsid w:val="00406CE1"/>
    <w:rsid w:val="00406D02"/>
    <w:rsid w:val="00406DF0"/>
    <w:rsid w:val="00406EBC"/>
    <w:rsid w:val="00407277"/>
    <w:rsid w:val="00407288"/>
    <w:rsid w:val="00407409"/>
    <w:rsid w:val="00407781"/>
    <w:rsid w:val="00407798"/>
    <w:rsid w:val="00407942"/>
    <w:rsid w:val="004079C3"/>
    <w:rsid w:val="00407D3C"/>
    <w:rsid w:val="00407FE5"/>
    <w:rsid w:val="004104E2"/>
    <w:rsid w:val="00410616"/>
    <w:rsid w:val="0041068B"/>
    <w:rsid w:val="00410C9B"/>
    <w:rsid w:val="00411101"/>
    <w:rsid w:val="00411417"/>
    <w:rsid w:val="00411B22"/>
    <w:rsid w:val="00411D36"/>
    <w:rsid w:val="004123DD"/>
    <w:rsid w:val="00412415"/>
    <w:rsid w:val="00412C43"/>
    <w:rsid w:val="00412D64"/>
    <w:rsid w:val="00412F71"/>
    <w:rsid w:val="0041332E"/>
    <w:rsid w:val="0041352F"/>
    <w:rsid w:val="004135E0"/>
    <w:rsid w:val="0041381A"/>
    <w:rsid w:val="00413989"/>
    <w:rsid w:val="00413D2F"/>
    <w:rsid w:val="004142DA"/>
    <w:rsid w:val="004142DC"/>
    <w:rsid w:val="0041464A"/>
    <w:rsid w:val="0041477E"/>
    <w:rsid w:val="00414940"/>
    <w:rsid w:val="0041507B"/>
    <w:rsid w:val="004150D8"/>
    <w:rsid w:val="004152EA"/>
    <w:rsid w:val="00415A98"/>
    <w:rsid w:val="00415AA3"/>
    <w:rsid w:val="00415BC1"/>
    <w:rsid w:val="00415D61"/>
    <w:rsid w:val="00415DD0"/>
    <w:rsid w:val="00416269"/>
    <w:rsid w:val="004162AE"/>
    <w:rsid w:val="0041640D"/>
    <w:rsid w:val="0041644A"/>
    <w:rsid w:val="00416543"/>
    <w:rsid w:val="00416895"/>
    <w:rsid w:val="0041692C"/>
    <w:rsid w:val="00416AE6"/>
    <w:rsid w:val="00416B65"/>
    <w:rsid w:val="00416D26"/>
    <w:rsid w:val="00416DA8"/>
    <w:rsid w:val="00416EB9"/>
    <w:rsid w:val="00416FCF"/>
    <w:rsid w:val="004170B9"/>
    <w:rsid w:val="0041720A"/>
    <w:rsid w:val="00417360"/>
    <w:rsid w:val="004177A4"/>
    <w:rsid w:val="00417902"/>
    <w:rsid w:val="0042044E"/>
    <w:rsid w:val="00420463"/>
    <w:rsid w:val="004211F6"/>
    <w:rsid w:val="0042136C"/>
    <w:rsid w:val="004216CB"/>
    <w:rsid w:val="004219BC"/>
    <w:rsid w:val="00421B04"/>
    <w:rsid w:val="00421CEB"/>
    <w:rsid w:val="004222A3"/>
    <w:rsid w:val="00422427"/>
    <w:rsid w:val="00422678"/>
    <w:rsid w:val="004227B1"/>
    <w:rsid w:val="004229AF"/>
    <w:rsid w:val="00422B77"/>
    <w:rsid w:val="00422CB6"/>
    <w:rsid w:val="00422D4A"/>
    <w:rsid w:val="00423625"/>
    <w:rsid w:val="00423784"/>
    <w:rsid w:val="004237B2"/>
    <w:rsid w:val="004238B8"/>
    <w:rsid w:val="0042399C"/>
    <w:rsid w:val="00423C8E"/>
    <w:rsid w:val="00424932"/>
    <w:rsid w:val="00424AB9"/>
    <w:rsid w:val="00424BB4"/>
    <w:rsid w:val="00424C41"/>
    <w:rsid w:val="00424DFD"/>
    <w:rsid w:val="00424FDC"/>
    <w:rsid w:val="0042531B"/>
    <w:rsid w:val="00425325"/>
    <w:rsid w:val="00425378"/>
    <w:rsid w:val="004256D3"/>
    <w:rsid w:val="00425914"/>
    <w:rsid w:val="00425BEE"/>
    <w:rsid w:val="00425E50"/>
    <w:rsid w:val="00426003"/>
    <w:rsid w:val="00426737"/>
    <w:rsid w:val="00426927"/>
    <w:rsid w:val="004269B0"/>
    <w:rsid w:val="00426BE4"/>
    <w:rsid w:val="00426C35"/>
    <w:rsid w:val="004275D5"/>
    <w:rsid w:val="0042798F"/>
    <w:rsid w:val="004300B7"/>
    <w:rsid w:val="004300D8"/>
    <w:rsid w:val="00430279"/>
    <w:rsid w:val="004305A4"/>
    <w:rsid w:val="004305BD"/>
    <w:rsid w:val="004308BF"/>
    <w:rsid w:val="00430A97"/>
    <w:rsid w:val="00430C4B"/>
    <w:rsid w:val="00431035"/>
    <w:rsid w:val="004311A9"/>
    <w:rsid w:val="0043153B"/>
    <w:rsid w:val="00431647"/>
    <w:rsid w:val="0043195F"/>
    <w:rsid w:val="00431AE3"/>
    <w:rsid w:val="00431C06"/>
    <w:rsid w:val="00431D1F"/>
    <w:rsid w:val="00431DF1"/>
    <w:rsid w:val="00431E1A"/>
    <w:rsid w:val="0043240B"/>
    <w:rsid w:val="004324A3"/>
    <w:rsid w:val="00432777"/>
    <w:rsid w:val="00432885"/>
    <w:rsid w:val="004328D6"/>
    <w:rsid w:val="00432996"/>
    <w:rsid w:val="00432BCC"/>
    <w:rsid w:val="004331E8"/>
    <w:rsid w:val="004335CE"/>
    <w:rsid w:val="00433626"/>
    <w:rsid w:val="0043389F"/>
    <w:rsid w:val="00433A3E"/>
    <w:rsid w:val="00433C88"/>
    <w:rsid w:val="00433EAE"/>
    <w:rsid w:val="00433FCA"/>
    <w:rsid w:val="00433FFC"/>
    <w:rsid w:val="0043485B"/>
    <w:rsid w:val="00434BA9"/>
    <w:rsid w:val="004351E6"/>
    <w:rsid w:val="004352C1"/>
    <w:rsid w:val="004354CB"/>
    <w:rsid w:val="00435629"/>
    <w:rsid w:val="00435E27"/>
    <w:rsid w:val="00436080"/>
    <w:rsid w:val="00436631"/>
    <w:rsid w:val="00436642"/>
    <w:rsid w:val="00436FB9"/>
    <w:rsid w:val="00437384"/>
    <w:rsid w:val="0043746E"/>
    <w:rsid w:val="004374D7"/>
    <w:rsid w:val="004379F3"/>
    <w:rsid w:val="00437C5C"/>
    <w:rsid w:val="00437CC5"/>
    <w:rsid w:val="00437E46"/>
    <w:rsid w:val="004400C1"/>
    <w:rsid w:val="00440526"/>
    <w:rsid w:val="004405D9"/>
    <w:rsid w:val="0044098C"/>
    <w:rsid w:val="004409BA"/>
    <w:rsid w:val="00440B21"/>
    <w:rsid w:val="00440E17"/>
    <w:rsid w:val="00440EB8"/>
    <w:rsid w:val="00440F0D"/>
    <w:rsid w:val="00440F50"/>
    <w:rsid w:val="004411D4"/>
    <w:rsid w:val="004412A7"/>
    <w:rsid w:val="00441491"/>
    <w:rsid w:val="0044178D"/>
    <w:rsid w:val="004417E7"/>
    <w:rsid w:val="00441AB9"/>
    <w:rsid w:val="00441C3E"/>
    <w:rsid w:val="0044219B"/>
    <w:rsid w:val="00442265"/>
    <w:rsid w:val="004425EF"/>
    <w:rsid w:val="00442874"/>
    <w:rsid w:val="00442A83"/>
    <w:rsid w:val="00442B9E"/>
    <w:rsid w:val="00442F72"/>
    <w:rsid w:val="004431D2"/>
    <w:rsid w:val="0044324E"/>
    <w:rsid w:val="00443465"/>
    <w:rsid w:val="004434E0"/>
    <w:rsid w:val="004435B9"/>
    <w:rsid w:val="004437EF"/>
    <w:rsid w:val="00443B18"/>
    <w:rsid w:val="00443BB6"/>
    <w:rsid w:val="00443EAC"/>
    <w:rsid w:val="00444A6A"/>
    <w:rsid w:val="00444CF9"/>
    <w:rsid w:val="00444D1A"/>
    <w:rsid w:val="00445151"/>
    <w:rsid w:val="0044540D"/>
    <w:rsid w:val="00445777"/>
    <w:rsid w:val="00445855"/>
    <w:rsid w:val="00445C6A"/>
    <w:rsid w:val="00445CFA"/>
    <w:rsid w:val="00445DE3"/>
    <w:rsid w:val="00446049"/>
    <w:rsid w:val="00446303"/>
    <w:rsid w:val="00446415"/>
    <w:rsid w:val="00446633"/>
    <w:rsid w:val="0044668D"/>
    <w:rsid w:val="004466FF"/>
    <w:rsid w:val="00446956"/>
    <w:rsid w:val="00446B63"/>
    <w:rsid w:val="00447144"/>
    <w:rsid w:val="004474DB"/>
    <w:rsid w:val="00447580"/>
    <w:rsid w:val="00447814"/>
    <w:rsid w:val="00447823"/>
    <w:rsid w:val="00447BB3"/>
    <w:rsid w:val="0045022B"/>
    <w:rsid w:val="00450261"/>
    <w:rsid w:val="004505B9"/>
    <w:rsid w:val="00450A0F"/>
    <w:rsid w:val="00450A15"/>
    <w:rsid w:val="00450A95"/>
    <w:rsid w:val="00450BA3"/>
    <w:rsid w:val="00450C63"/>
    <w:rsid w:val="00450D4B"/>
    <w:rsid w:val="0045109C"/>
    <w:rsid w:val="0045113E"/>
    <w:rsid w:val="0045163B"/>
    <w:rsid w:val="00451722"/>
    <w:rsid w:val="00451A4B"/>
    <w:rsid w:val="00451BCA"/>
    <w:rsid w:val="00451C22"/>
    <w:rsid w:val="00451FA9"/>
    <w:rsid w:val="004522C1"/>
    <w:rsid w:val="0045238B"/>
    <w:rsid w:val="004528F7"/>
    <w:rsid w:val="00452CAA"/>
    <w:rsid w:val="0045332E"/>
    <w:rsid w:val="0045371B"/>
    <w:rsid w:val="00454031"/>
    <w:rsid w:val="00454066"/>
    <w:rsid w:val="004541F5"/>
    <w:rsid w:val="004541F7"/>
    <w:rsid w:val="004545A4"/>
    <w:rsid w:val="004546C4"/>
    <w:rsid w:val="00454737"/>
    <w:rsid w:val="004548C3"/>
    <w:rsid w:val="00454B65"/>
    <w:rsid w:val="00454EF5"/>
    <w:rsid w:val="00454FDD"/>
    <w:rsid w:val="00455B15"/>
    <w:rsid w:val="00455BA9"/>
    <w:rsid w:val="00455BD4"/>
    <w:rsid w:val="00455C54"/>
    <w:rsid w:val="00455D32"/>
    <w:rsid w:val="00456040"/>
    <w:rsid w:val="004561A0"/>
    <w:rsid w:val="004561C3"/>
    <w:rsid w:val="00456834"/>
    <w:rsid w:val="00456856"/>
    <w:rsid w:val="00456EFD"/>
    <w:rsid w:val="00457056"/>
    <w:rsid w:val="00457178"/>
    <w:rsid w:val="0045757D"/>
    <w:rsid w:val="0045775F"/>
    <w:rsid w:val="00457CB9"/>
    <w:rsid w:val="0046015E"/>
    <w:rsid w:val="004607B0"/>
    <w:rsid w:val="00460808"/>
    <w:rsid w:val="00460861"/>
    <w:rsid w:val="00460A34"/>
    <w:rsid w:val="00460B19"/>
    <w:rsid w:val="00460EEA"/>
    <w:rsid w:val="00460FE5"/>
    <w:rsid w:val="0046103F"/>
    <w:rsid w:val="004615FF"/>
    <w:rsid w:val="00461B59"/>
    <w:rsid w:val="00461D67"/>
    <w:rsid w:val="00461FAF"/>
    <w:rsid w:val="0046211B"/>
    <w:rsid w:val="004624D2"/>
    <w:rsid w:val="0046262E"/>
    <w:rsid w:val="004627F2"/>
    <w:rsid w:val="00462833"/>
    <w:rsid w:val="00462A40"/>
    <w:rsid w:val="00462A69"/>
    <w:rsid w:val="00462B2E"/>
    <w:rsid w:val="00462BC7"/>
    <w:rsid w:val="004633DC"/>
    <w:rsid w:val="00463478"/>
    <w:rsid w:val="00463BDA"/>
    <w:rsid w:val="00463CA5"/>
    <w:rsid w:val="00464063"/>
    <w:rsid w:val="00464195"/>
    <w:rsid w:val="004641A4"/>
    <w:rsid w:val="00464834"/>
    <w:rsid w:val="00464892"/>
    <w:rsid w:val="00464AD1"/>
    <w:rsid w:val="00464D0C"/>
    <w:rsid w:val="00464E03"/>
    <w:rsid w:val="00464FDF"/>
    <w:rsid w:val="00464FF3"/>
    <w:rsid w:val="004650EA"/>
    <w:rsid w:val="0046510F"/>
    <w:rsid w:val="00465537"/>
    <w:rsid w:val="00465716"/>
    <w:rsid w:val="00465755"/>
    <w:rsid w:val="00465BC4"/>
    <w:rsid w:val="00465D55"/>
    <w:rsid w:val="00465DB0"/>
    <w:rsid w:val="00465EDD"/>
    <w:rsid w:val="004662BD"/>
    <w:rsid w:val="004662E6"/>
    <w:rsid w:val="0046650A"/>
    <w:rsid w:val="004665D0"/>
    <w:rsid w:val="00466DEF"/>
    <w:rsid w:val="00466E1A"/>
    <w:rsid w:val="00467300"/>
    <w:rsid w:val="00467536"/>
    <w:rsid w:val="00467586"/>
    <w:rsid w:val="0046768C"/>
    <w:rsid w:val="00467E67"/>
    <w:rsid w:val="00470016"/>
    <w:rsid w:val="0047002A"/>
    <w:rsid w:val="004700D7"/>
    <w:rsid w:val="0047018E"/>
    <w:rsid w:val="004701E3"/>
    <w:rsid w:val="004703BF"/>
    <w:rsid w:val="004707E3"/>
    <w:rsid w:val="00470BE2"/>
    <w:rsid w:val="00470D04"/>
    <w:rsid w:val="004710FE"/>
    <w:rsid w:val="00471409"/>
    <w:rsid w:val="0047142A"/>
    <w:rsid w:val="004714DB"/>
    <w:rsid w:val="004718FE"/>
    <w:rsid w:val="00471A02"/>
    <w:rsid w:val="00471A88"/>
    <w:rsid w:val="00471F77"/>
    <w:rsid w:val="00472031"/>
    <w:rsid w:val="00472387"/>
    <w:rsid w:val="004723A2"/>
    <w:rsid w:val="00472434"/>
    <w:rsid w:val="00472468"/>
    <w:rsid w:val="004725C8"/>
    <w:rsid w:val="00472635"/>
    <w:rsid w:val="00472809"/>
    <w:rsid w:val="00472967"/>
    <w:rsid w:val="004729C4"/>
    <w:rsid w:val="00472C2D"/>
    <w:rsid w:val="00472F2D"/>
    <w:rsid w:val="0047313F"/>
    <w:rsid w:val="0047315D"/>
    <w:rsid w:val="0047323F"/>
    <w:rsid w:val="004733EC"/>
    <w:rsid w:val="00473444"/>
    <w:rsid w:val="0047344B"/>
    <w:rsid w:val="004739E4"/>
    <w:rsid w:val="00473DAA"/>
    <w:rsid w:val="004740CE"/>
    <w:rsid w:val="0047419F"/>
    <w:rsid w:val="004741AC"/>
    <w:rsid w:val="0047439C"/>
    <w:rsid w:val="00474555"/>
    <w:rsid w:val="0047469C"/>
    <w:rsid w:val="00474CFE"/>
    <w:rsid w:val="00474DB7"/>
    <w:rsid w:val="0047509F"/>
    <w:rsid w:val="0047528D"/>
    <w:rsid w:val="00475840"/>
    <w:rsid w:val="00475876"/>
    <w:rsid w:val="004759CB"/>
    <w:rsid w:val="004759F9"/>
    <w:rsid w:val="00475B44"/>
    <w:rsid w:val="0047610E"/>
    <w:rsid w:val="004761DB"/>
    <w:rsid w:val="004767CF"/>
    <w:rsid w:val="00476878"/>
    <w:rsid w:val="00476A9C"/>
    <w:rsid w:val="00476BEF"/>
    <w:rsid w:val="00476E6D"/>
    <w:rsid w:val="00477018"/>
    <w:rsid w:val="004773DE"/>
    <w:rsid w:val="00477486"/>
    <w:rsid w:val="0047761B"/>
    <w:rsid w:val="00477790"/>
    <w:rsid w:val="00477B15"/>
    <w:rsid w:val="00477C03"/>
    <w:rsid w:val="00477C80"/>
    <w:rsid w:val="00477DE7"/>
    <w:rsid w:val="00477F55"/>
    <w:rsid w:val="00480055"/>
    <w:rsid w:val="004809D8"/>
    <w:rsid w:val="00480A32"/>
    <w:rsid w:val="00480AF0"/>
    <w:rsid w:val="00480B66"/>
    <w:rsid w:val="0048104A"/>
    <w:rsid w:val="004810BB"/>
    <w:rsid w:val="0048175F"/>
    <w:rsid w:val="00481ACC"/>
    <w:rsid w:val="00481B36"/>
    <w:rsid w:val="00481CE1"/>
    <w:rsid w:val="00481D21"/>
    <w:rsid w:val="00481E77"/>
    <w:rsid w:val="004820A5"/>
    <w:rsid w:val="00482164"/>
    <w:rsid w:val="004822A8"/>
    <w:rsid w:val="004823BE"/>
    <w:rsid w:val="004823D8"/>
    <w:rsid w:val="004824C5"/>
    <w:rsid w:val="004827BC"/>
    <w:rsid w:val="00482D7C"/>
    <w:rsid w:val="00483064"/>
    <w:rsid w:val="0048308D"/>
    <w:rsid w:val="004830D8"/>
    <w:rsid w:val="00483157"/>
    <w:rsid w:val="0048317D"/>
    <w:rsid w:val="004832A2"/>
    <w:rsid w:val="00483693"/>
    <w:rsid w:val="004836CF"/>
    <w:rsid w:val="0048383C"/>
    <w:rsid w:val="0048389A"/>
    <w:rsid w:val="00483A92"/>
    <w:rsid w:val="00483B98"/>
    <w:rsid w:val="00483CBA"/>
    <w:rsid w:val="0048416C"/>
    <w:rsid w:val="004841D5"/>
    <w:rsid w:val="004841F1"/>
    <w:rsid w:val="004843B6"/>
    <w:rsid w:val="004843C2"/>
    <w:rsid w:val="004847A4"/>
    <w:rsid w:val="00484860"/>
    <w:rsid w:val="00484867"/>
    <w:rsid w:val="00484B4E"/>
    <w:rsid w:val="00484EAC"/>
    <w:rsid w:val="00484EE6"/>
    <w:rsid w:val="00484EF7"/>
    <w:rsid w:val="0048572E"/>
    <w:rsid w:val="00485843"/>
    <w:rsid w:val="00485A0F"/>
    <w:rsid w:val="00485E5B"/>
    <w:rsid w:val="004861EF"/>
    <w:rsid w:val="0048624C"/>
    <w:rsid w:val="00486533"/>
    <w:rsid w:val="004867D4"/>
    <w:rsid w:val="00486D2F"/>
    <w:rsid w:val="00486D9B"/>
    <w:rsid w:val="00487080"/>
    <w:rsid w:val="00487B6C"/>
    <w:rsid w:val="00487C09"/>
    <w:rsid w:val="00487DFF"/>
    <w:rsid w:val="00487F3C"/>
    <w:rsid w:val="00487F7B"/>
    <w:rsid w:val="00487FD9"/>
    <w:rsid w:val="0049009D"/>
    <w:rsid w:val="004900A8"/>
    <w:rsid w:val="004900F8"/>
    <w:rsid w:val="0049047F"/>
    <w:rsid w:val="00490615"/>
    <w:rsid w:val="00491352"/>
    <w:rsid w:val="00491AA0"/>
    <w:rsid w:val="00491F2D"/>
    <w:rsid w:val="00491FD1"/>
    <w:rsid w:val="00492205"/>
    <w:rsid w:val="004922EA"/>
    <w:rsid w:val="00492639"/>
    <w:rsid w:val="004926A9"/>
    <w:rsid w:val="00492A0D"/>
    <w:rsid w:val="00492BB3"/>
    <w:rsid w:val="00492C07"/>
    <w:rsid w:val="00492E75"/>
    <w:rsid w:val="00493441"/>
    <w:rsid w:val="004934EE"/>
    <w:rsid w:val="00493748"/>
    <w:rsid w:val="00493A7C"/>
    <w:rsid w:val="00493E85"/>
    <w:rsid w:val="00493F13"/>
    <w:rsid w:val="00494241"/>
    <w:rsid w:val="004944D0"/>
    <w:rsid w:val="00494827"/>
    <w:rsid w:val="00494AE0"/>
    <w:rsid w:val="00494B9C"/>
    <w:rsid w:val="0049544D"/>
    <w:rsid w:val="0049553A"/>
    <w:rsid w:val="00495719"/>
    <w:rsid w:val="00495B0E"/>
    <w:rsid w:val="00495FBC"/>
    <w:rsid w:val="004960F3"/>
    <w:rsid w:val="004961A1"/>
    <w:rsid w:val="00496772"/>
    <w:rsid w:val="00496AA4"/>
    <w:rsid w:val="00496CC9"/>
    <w:rsid w:val="00496E0C"/>
    <w:rsid w:val="00496E12"/>
    <w:rsid w:val="00496F02"/>
    <w:rsid w:val="00497162"/>
    <w:rsid w:val="0049740B"/>
    <w:rsid w:val="004975E8"/>
    <w:rsid w:val="004976B5"/>
    <w:rsid w:val="004977CD"/>
    <w:rsid w:val="00497A48"/>
    <w:rsid w:val="00497A98"/>
    <w:rsid w:val="00497C68"/>
    <w:rsid w:val="00497E8E"/>
    <w:rsid w:val="00497E9F"/>
    <w:rsid w:val="004A00A4"/>
    <w:rsid w:val="004A0226"/>
    <w:rsid w:val="004A09A1"/>
    <w:rsid w:val="004A09C2"/>
    <w:rsid w:val="004A0E08"/>
    <w:rsid w:val="004A0E59"/>
    <w:rsid w:val="004A1121"/>
    <w:rsid w:val="004A1133"/>
    <w:rsid w:val="004A11C8"/>
    <w:rsid w:val="004A1B41"/>
    <w:rsid w:val="004A1DC9"/>
    <w:rsid w:val="004A1F38"/>
    <w:rsid w:val="004A207E"/>
    <w:rsid w:val="004A223D"/>
    <w:rsid w:val="004A231E"/>
    <w:rsid w:val="004A26CD"/>
    <w:rsid w:val="004A2A4F"/>
    <w:rsid w:val="004A2B39"/>
    <w:rsid w:val="004A2B72"/>
    <w:rsid w:val="004A2B99"/>
    <w:rsid w:val="004A3080"/>
    <w:rsid w:val="004A3134"/>
    <w:rsid w:val="004A323D"/>
    <w:rsid w:val="004A33BA"/>
    <w:rsid w:val="004A3560"/>
    <w:rsid w:val="004A35EC"/>
    <w:rsid w:val="004A35EF"/>
    <w:rsid w:val="004A36F7"/>
    <w:rsid w:val="004A3756"/>
    <w:rsid w:val="004A37E7"/>
    <w:rsid w:val="004A392F"/>
    <w:rsid w:val="004A419D"/>
    <w:rsid w:val="004A44CA"/>
    <w:rsid w:val="004A47E2"/>
    <w:rsid w:val="004A4B40"/>
    <w:rsid w:val="004A507E"/>
    <w:rsid w:val="004A55CA"/>
    <w:rsid w:val="004A5686"/>
    <w:rsid w:val="004A5775"/>
    <w:rsid w:val="004A5FF3"/>
    <w:rsid w:val="004A6154"/>
    <w:rsid w:val="004A623E"/>
    <w:rsid w:val="004A695D"/>
    <w:rsid w:val="004A6A35"/>
    <w:rsid w:val="004A6C21"/>
    <w:rsid w:val="004A70D0"/>
    <w:rsid w:val="004A711C"/>
    <w:rsid w:val="004A7302"/>
    <w:rsid w:val="004A73DF"/>
    <w:rsid w:val="004A744F"/>
    <w:rsid w:val="004A7465"/>
    <w:rsid w:val="004A7862"/>
    <w:rsid w:val="004A797E"/>
    <w:rsid w:val="004A79CA"/>
    <w:rsid w:val="004A79CD"/>
    <w:rsid w:val="004A7BDE"/>
    <w:rsid w:val="004A7DFF"/>
    <w:rsid w:val="004A7EBF"/>
    <w:rsid w:val="004A7FE2"/>
    <w:rsid w:val="004B021B"/>
    <w:rsid w:val="004B0250"/>
    <w:rsid w:val="004B0274"/>
    <w:rsid w:val="004B028B"/>
    <w:rsid w:val="004B03A0"/>
    <w:rsid w:val="004B057A"/>
    <w:rsid w:val="004B06A3"/>
    <w:rsid w:val="004B0709"/>
    <w:rsid w:val="004B0AD7"/>
    <w:rsid w:val="004B0AFB"/>
    <w:rsid w:val="004B0D77"/>
    <w:rsid w:val="004B0F46"/>
    <w:rsid w:val="004B11D2"/>
    <w:rsid w:val="004B1439"/>
    <w:rsid w:val="004B1558"/>
    <w:rsid w:val="004B1607"/>
    <w:rsid w:val="004B1738"/>
    <w:rsid w:val="004B1BAE"/>
    <w:rsid w:val="004B2001"/>
    <w:rsid w:val="004B2166"/>
    <w:rsid w:val="004B22E6"/>
    <w:rsid w:val="004B24F4"/>
    <w:rsid w:val="004B27F9"/>
    <w:rsid w:val="004B292F"/>
    <w:rsid w:val="004B2B5F"/>
    <w:rsid w:val="004B2C81"/>
    <w:rsid w:val="004B2E4B"/>
    <w:rsid w:val="004B343B"/>
    <w:rsid w:val="004B3666"/>
    <w:rsid w:val="004B3B33"/>
    <w:rsid w:val="004B3C0B"/>
    <w:rsid w:val="004B3C91"/>
    <w:rsid w:val="004B3C9D"/>
    <w:rsid w:val="004B3CC9"/>
    <w:rsid w:val="004B3CF9"/>
    <w:rsid w:val="004B3F48"/>
    <w:rsid w:val="004B4017"/>
    <w:rsid w:val="004B47AC"/>
    <w:rsid w:val="004B48DB"/>
    <w:rsid w:val="004B4C67"/>
    <w:rsid w:val="004B4CDA"/>
    <w:rsid w:val="004B4DE6"/>
    <w:rsid w:val="004B5390"/>
    <w:rsid w:val="004B542E"/>
    <w:rsid w:val="004B56D6"/>
    <w:rsid w:val="004B5C1C"/>
    <w:rsid w:val="004B5C60"/>
    <w:rsid w:val="004B5CE1"/>
    <w:rsid w:val="004B61BF"/>
    <w:rsid w:val="004B65A2"/>
    <w:rsid w:val="004B667D"/>
    <w:rsid w:val="004B66BB"/>
    <w:rsid w:val="004B6956"/>
    <w:rsid w:val="004B6B62"/>
    <w:rsid w:val="004B6CF6"/>
    <w:rsid w:val="004B6DAD"/>
    <w:rsid w:val="004B709A"/>
    <w:rsid w:val="004B72D2"/>
    <w:rsid w:val="004B737E"/>
    <w:rsid w:val="004B7582"/>
    <w:rsid w:val="004B7767"/>
    <w:rsid w:val="004B77E2"/>
    <w:rsid w:val="004B7E2E"/>
    <w:rsid w:val="004C0424"/>
    <w:rsid w:val="004C05F4"/>
    <w:rsid w:val="004C069E"/>
    <w:rsid w:val="004C10C6"/>
    <w:rsid w:val="004C114C"/>
    <w:rsid w:val="004C12CA"/>
    <w:rsid w:val="004C131B"/>
    <w:rsid w:val="004C1378"/>
    <w:rsid w:val="004C1379"/>
    <w:rsid w:val="004C1380"/>
    <w:rsid w:val="004C15C6"/>
    <w:rsid w:val="004C1791"/>
    <w:rsid w:val="004C1CA2"/>
    <w:rsid w:val="004C1F93"/>
    <w:rsid w:val="004C2487"/>
    <w:rsid w:val="004C2726"/>
    <w:rsid w:val="004C27F2"/>
    <w:rsid w:val="004C2841"/>
    <w:rsid w:val="004C2B8D"/>
    <w:rsid w:val="004C31C0"/>
    <w:rsid w:val="004C3399"/>
    <w:rsid w:val="004C368C"/>
    <w:rsid w:val="004C3953"/>
    <w:rsid w:val="004C3A06"/>
    <w:rsid w:val="004C3D59"/>
    <w:rsid w:val="004C3ECD"/>
    <w:rsid w:val="004C3EF8"/>
    <w:rsid w:val="004C3FDE"/>
    <w:rsid w:val="004C40F5"/>
    <w:rsid w:val="004C4215"/>
    <w:rsid w:val="004C4570"/>
    <w:rsid w:val="004C4C15"/>
    <w:rsid w:val="004C5177"/>
    <w:rsid w:val="004C5192"/>
    <w:rsid w:val="004C51F4"/>
    <w:rsid w:val="004C529E"/>
    <w:rsid w:val="004C5384"/>
    <w:rsid w:val="004C5396"/>
    <w:rsid w:val="004C54ED"/>
    <w:rsid w:val="004C5B61"/>
    <w:rsid w:val="004C5B78"/>
    <w:rsid w:val="004C5C03"/>
    <w:rsid w:val="004C5D86"/>
    <w:rsid w:val="004C5E13"/>
    <w:rsid w:val="004C61FD"/>
    <w:rsid w:val="004C629F"/>
    <w:rsid w:val="004C64DF"/>
    <w:rsid w:val="004C65E9"/>
    <w:rsid w:val="004C6658"/>
    <w:rsid w:val="004C670B"/>
    <w:rsid w:val="004C6828"/>
    <w:rsid w:val="004C695C"/>
    <w:rsid w:val="004C6C4A"/>
    <w:rsid w:val="004C734D"/>
    <w:rsid w:val="004C7628"/>
    <w:rsid w:val="004C7886"/>
    <w:rsid w:val="004C78C0"/>
    <w:rsid w:val="004C7A2C"/>
    <w:rsid w:val="004C7BE4"/>
    <w:rsid w:val="004C7D60"/>
    <w:rsid w:val="004C7FD2"/>
    <w:rsid w:val="004D0254"/>
    <w:rsid w:val="004D0314"/>
    <w:rsid w:val="004D03F7"/>
    <w:rsid w:val="004D05AA"/>
    <w:rsid w:val="004D09C2"/>
    <w:rsid w:val="004D11FC"/>
    <w:rsid w:val="004D198E"/>
    <w:rsid w:val="004D1AE9"/>
    <w:rsid w:val="004D1DCE"/>
    <w:rsid w:val="004D1DE6"/>
    <w:rsid w:val="004D1F60"/>
    <w:rsid w:val="004D2045"/>
    <w:rsid w:val="004D211D"/>
    <w:rsid w:val="004D250C"/>
    <w:rsid w:val="004D265A"/>
    <w:rsid w:val="004D2BFF"/>
    <w:rsid w:val="004D2EDD"/>
    <w:rsid w:val="004D3059"/>
    <w:rsid w:val="004D3171"/>
    <w:rsid w:val="004D31AB"/>
    <w:rsid w:val="004D3376"/>
    <w:rsid w:val="004D3401"/>
    <w:rsid w:val="004D34C2"/>
    <w:rsid w:val="004D34FA"/>
    <w:rsid w:val="004D38AD"/>
    <w:rsid w:val="004D38B0"/>
    <w:rsid w:val="004D3947"/>
    <w:rsid w:val="004D3B2E"/>
    <w:rsid w:val="004D3B7D"/>
    <w:rsid w:val="004D3CB9"/>
    <w:rsid w:val="004D3E20"/>
    <w:rsid w:val="004D402D"/>
    <w:rsid w:val="004D42E7"/>
    <w:rsid w:val="004D467D"/>
    <w:rsid w:val="004D46B0"/>
    <w:rsid w:val="004D4887"/>
    <w:rsid w:val="004D4A54"/>
    <w:rsid w:val="004D4B82"/>
    <w:rsid w:val="004D4C0B"/>
    <w:rsid w:val="004D4FF6"/>
    <w:rsid w:val="004D50E3"/>
    <w:rsid w:val="004D520F"/>
    <w:rsid w:val="004D543A"/>
    <w:rsid w:val="004D54D1"/>
    <w:rsid w:val="004D55B5"/>
    <w:rsid w:val="004D5706"/>
    <w:rsid w:val="004D5726"/>
    <w:rsid w:val="004D578F"/>
    <w:rsid w:val="004D5BFE"/>
    <w:rsid w:val="004D5D31"/>
    <w:rsid w:val="004D5D44"/>
    <w:rsid w:val="004D5D46"/>
    <w:rsid w:val="004D62F4"/>
    <w:rsid w:val="004D6868"/>
    <w:rsid w:val="004D688D"/>
    <w:rsid w:val="004D6A1E"/>
    <w:rsid w:val="004D6A55"/>
    <w:rsid w:val="004D6D45"/>
    <w:rsid w:val="004D6EEB"/>
    <w:rsid w:val="004D6F1F"/>
    <w:rsid w:val="004D707D"/>
    <w:rsid w:val="004D7240"/>
    <w:rsid w:val="004D7600"/>
    <w:rsid w:val="004D76C6"/>
    <w:rsid w:val="004D774B"/>
    <w:rsid w:val="004D780F"/>
    <w:rsid w:val="004D781F"/>
    <w:rsid w:val="004D7AE0"/>
    <w:rsid w:val="004D7B0F"/>
    <w:rsid w:val="004D7BA8"/>
    <w:rsid w:val="004D7C96"/>
    <w:rsid w:val="004D7DB3"/>
    <w:rsid w:val="004D7F6F"/>
    <w:rsid w:val="004E08D3"/>
    <w:rsid w:val="004E08E7"/>
    <w:rsid w:val="004E0A11"/>
    <w:rsid w:val="004E0B19"/>
    <w:rsid w:val="004E0E37"/>
    <w:rsid w:val="004E1025"/>
    <w:rsid w:val="004E1028"/>
    <w:rsid w:val="004E1133"/>
    <w:rsid w:val="004E14A6"/>
    <w:rsid w:val="004E1510"/>
    <w:rsid w:val="004E16B5"/>
    <w:rsid w:val="004E1929"/>
    <w:rsid w:val="004E1958"/>
    <w:rsid w:val="004E19FC"/>
    <w:rsid w:val="004E1BED"/>
    <w:rsid w:val="004E2107"/>
    <w:rsid w:val="004E2286"/>
    <w:rsid w:val="004E23FA"/>
    <w:rsid w:val="004E28B2"/>
    <w:rsid w:val="004E28D5"/>
    <w:rsid w:val="004E2A1C"/>
    <w:rsid w:val="004E2FBA"/>
    <w:rsid w:val="004E33FE"/>
    <w:rsid w:val="004E342A"/>
    <w:rsid w:val="004E3E08"/>
    <w:rsid w:val="004E4411"/>
    <w:rsid w:val="004E442B"/>
    <w:rsid w:val="004E4498"/>
    <w:rsid w:val="004E4557"/>
    <w:rsid w:val="004E468A"/>
    <w:rsid w:val="004E49BC"/>
    <w:rsid w:val="004E4AE3"/>
    <w:rsid w:val="004E4D25"/>
    <w:rsid w:val="004E5148"/>
    <w:rsid w:val="004E514D"/>
    <w:rsid w:val="004E565A"/>
    <w:rsid w:val="004E56EF"/>
    <w:rsid w:val="004E57AB"/>
    <w:rsid w:val="004E5CF4"/>
    <w:rsid w:val="004E5E5B"/>
    <w:rsid w:val="004E5F42"/>
    <w:rsid w:val="004E602A"/>
    <w:rsid w:val="004E6352"/>
    <w:rsid w:val="004E63CD"/>
    <w:rsid w:val="004E6A3A"/>
    <w:rsid w:val="004E6BB9"/>
    <w:rsid w:val="004E6CCB"/>
    <w:rsid w:val="004E6ED5"/>
    <w:rsid w:val="004E7008"/>
    <w:rsid w:val="004E7064"/>
    <w:rsid w:val="004E71FF"/>
    <w:rsid w:val="004E735F"/>
    <w:rsid w:val="004E7633"/>
    <w:rsid w:val="004E763D"/>
    <w:rsid w:val="004E76BA"/>
    <w:rsid w:val="004E7ADE"/>
    <w:rsid w:val="004E7D00"/>
    <w:rsid w:val="004F0470"/>
    <w:rsid w:val="004F0540"/>
    <w:rsid w:val="004F05B0"/>
    <w:rsid w:val="004F09CD"/>
    <w:rsid w:val="004F0F94"/>
    <w:rsid w:val="004F10CF"/>
    <w:rsid w:val="004F157C"/>
    <w:rsid w:val="004F1702"/>
    <w:rsid w:val="004F170C"/>
    <w:rsid w:val="004F1A77"/>
    <w:rsid w:val="004F1AE7"/>
    <w:rsid w:val="004F1B10"/>
    <w:rsid w:val="004F215A"/>
    <w:rsid w:val="004F2164"/>
    <w:rsid w:val="004F23E0"/>
    <w:rsid w:val="004F2824"/>
    <w:rsid w:val="004F2D91"/>
    <w:rsid w:val="004F2D93"/>
    <w:rsid w:val="004F2F00"/>
    <w:rsid w:val="004F2FDB"/>
    <w:rsid w:val="004F3145"/>
    <w:rsid w:val="004F35B4"/>
    <w:rsid w:val="004F378A"/>
    <w:rsid w:val="004F3A95"/>
    <w:rsid w:val="004F3BBF"/>
    <w:rsid w:val="004F3D8E"/>
    <w:rsid w:val="004F3E10"/>
    <w:rsid w:val="004F41DF"/>
    <w:rsid w:val="004F425E"/>
    <w:rsid w:val="004F44CA"/>
    <w:rsid w:val="004F45B1"/>
    <w:rsid w:val="004F4BD5"/>
    <w:rsid w:val="004F4E54"/>
    <w:rsid w:val="004F5249"/>
    <w:rsid w:val="004F54F6"/>
    <w:rsid w:val="004F5854"/>
    <w:rsid w:val="004F589E"/>
    <w:rsid w:val="004F5CD2"/>
    <w:rsid w:val="004F5DA2"/>
    <w:rsid w:val="004F5E13"/>
    <w:rsid w:val="004F60C4"/>
    <w:rsid w:val="004F62D7"/>
    <w:rsid w:val="004F65D6"/>
    <w:rsid w:val="004F673D"/>
    <w:rsid w:val="004F688E"/>
    <w:rsid w:val="004F6960"/>
    <w:rsid w:val="004F6AF4"/>
    <w:rsid w:val="004F6BFF"/>
    <w:rsid w:val="004F6FD1"/>
    <w:rsid w:val="004F710F"/>
    <w:rsid w:val="004F7279"/>
    <w:rsid w:val="004F72DA"/>
    <w:rsid w:val="004F739B"/>
    <w:rsid w:val="004F761E"/>
    <w:rsid w:val="004F7896"/>
    <w:rsid w:val="004F7B87"/>
    <w:rsid w:val="004F7BB8"/>
    <w:rsid w:val="004F7C66"/>
    <w:rsid w:val="004F7E57"/>
    <w:rsid w:val="004F7F3B"/>
    <w:rsid w:val="0050050F"/>
    <w:rsid w:val="005009A9"/>
    <w:rsid w:val="00500AE2"/>
    <w:rsid w:val="00500E18"/>
    <w:rsid w:val="005011EA"/>
    <w:rsid w:val="005012E4"/>
    <w:rsid w:val="005014AC"/>
    <w:rsid w:val="0050184B"/>
    <w:rsid w:val="00501894"/>
    <w:rsid w:val="00501D07"/>
    <w:rsid w:val="00501ED5"/>
    <w:rsid w:val="00502360"/>
    <w:rsid w:val="00502396"/>
    <w:rsid w:val="0050278A"/>
    <w:rsid w:val="005028B8"/>
    <w:rsid w:val="00502D63"/>
    <w:rsid w:val="00502FDA"/>
    <w:rsid w:val="005031BB"/>
    <w:rsid w:val="005031D3"/>
    <w:rsid w:val="00503580"/>
    <w:rsid w:val="00503D92"/>
    <w:rsid w:val="00503EF0"/>
    <w:rsid w:val="00503EF2"/>
    <w:rsid w:val="00503FC4"/>
    <w:rsid w:val="0050417B"/>
    <w:rsid w:val="0050427C"/>
    <w:rsid w:val="005044E2"/>
    <w:rsid w:val="005046E6"/>
    <w:rsid w:val="005046FA"/>
    <w:rsid w:val="00504996"/>
    <w:rsid w:val="00505E29"/>
    <w:rsid w:val="005060F5"/>
    <w:rsid w:val="00506303"/>
    <w:rsid w:val="00506814"/>
    <w:rsid w:val="005068B9"/>
    <w:rsid w:val="0050692E"/>
    <w:rsid w:val="005076F8"/>
    <w:rsid w:val="0050783B"/>
    <w:rsid w:val="005078CE"/>
    <w:rsid w:val="00507BAC"/>
    <w:rsid w:val="00507E09"/>
    <w:rsid w:val="00510054"/>
    <w:rsid w:val="0051020C"/>
    <w:rsid w:val="00510828"/>
    <w:rsid w:val="0051092B"/>
    <w:rsid w:val="005109FF"/>
    <w:rsid w:val="00510A77"/>
    <w:rsid w:val="00510B74"/>
    <w:rsid w:val="00510C4F"/>
    <w:rsid w:val="00510D21"/>
    <w:rsid w:val="00511392"/>
    <w:rsid w:val="005113A7"/>
    <w:rsid w:val="00511563"/>
    <w:rsid w:val="00511712"/>
    <w:rsid w:val="005117FA"/>
    <w:rsid w:val="005118A0"/>
    <w:rsid w:val="0051197B"/>
    <w:rsid w:val="005119E0"/>
    <w:rsid w:val="00511D4F"/>
    <w:rsid w:val="00511E1F"/>
    <w:rsid w:val="00511EFB"/>
    <w:rsid w:val="005120B4"/>
    <w:rsid w:val="005121F4"/>
    <w:rsid w:val="0051231E"/>
    <w:rsid w:val="0051260C"/>
    <w:rsid w:val="005127D6"/>
    <w:rsid w:val="0051280E"/>
    <w:rsid w:val="00512841"/>
    <w:rsid w:val="005128D5"/>
    <w:rsid w:val="00512AD4"/>
    <w:rsid w:val="00512C4E"/>
    <w:rsid w:val="00513104"/>
    <w:rsid w:val="00513196"/>
    <w:rsid w:val="00513264"/>
    <w:rsid w:val="005137AE"/>
    <w:rsid w:val="005137B2"/>
    <w:rsid w:val="00513A72"/>
    <w:rsid w:val="00513D6A"/>
    <w:rsid w:val="00513E39"/>
    <w:rsid w:val="0051404A"/>
    <w:rsid w:val="00514134"/>
    <w:rsid w:val="005141C4"/>
    <w:rsid w:val="00514490"/>
    <w:rsid w:val="005144E8"/>
    <w:rsid w:val="005146DC"/>
    <w:rsid w:val="00514AC1"/>
    <w:rsid w:val="00514BC1"/>
    <w:rsid w:val="00514DD1"/>
    <w:rsid w:val="005154B4"/>
    <w:rsid w:val="00515674"/>
    <w:rsid w:val="00515C3A"/>
    <w:rsid w:val="00515C9A"/>
    <w:rsid w:val="0051617E"/>
    <w:rsid w:val="00516353"/>
    <w:rsid w:val="0051641B"/>
    <w:rsid w:val="005165B9"/>
    <w:rsid w:val="00516816"/>
    <w:rsid w:val="00516F4D"/>
    <w:rsid w:val="0051716A"/>
    <w:rsid w:val="005171E4"/>
    <w:rsid w:val="005172A8"/>
    <w:rsid w:val="00517382"/>
    <w:rsid w:val="0051754D"/>
    <w:rsid w:val="00517D7A"/>
    <w:rsid w:val="00517EA5"/>
    <w:rsid w:val="005201EC"/>
    <w:rsid w:val="005202BA"/>
    <w:rsid w:val="00520755"/>
    <w:rsid w:val="005209A0"/>
    <w:rsid w:val="00521132"/>
    <w:rsid w:val="00521523"/>
    <w:rsid w:val="0052152A"/>
    <w:rsid w:val="0052157E"/>
    <w:rsid w:val="00521BF7"/>
    <w:rsid w:val="00521E31"/>
    <w:rsid w:val="005221C4"/>
    <w:rsid w:val="005221D0"/>
    <w:rsid w:val="005221ED"/>
    <w:rsid w:val="00522284"/>
    <w:rsid w:val="00522496"/>
    <w:rsid w:val="0052259C"/>
    <w:rsid w:val="0052273E"/>
    <w:rsid w:val="005228D4"/>
    <w:rsid w:val="00522AFC"/>
    <w:rsid w:val="00522B37"/>
    <w:rsid w:val="00522BA6"/>
    <w:rsid w:val="00522EC8"/>
    <w:rsid w:val="00522F5A"/>
    <w:rsid w:val="00522FB0"/>
    <w:rsid w:val="00522FC4"/>
    <w:rsid w:val="00523114"/>
    <w:rsid w:val="00523628"/>
    <w:rsid w:val="00523818"/>
    <w:rsid w:val="00523A43"/>
    <w:rsid w:val="00523B53"/>
    <w:rsid w:val="00523BD1"/>
    <w:rsid w:val="00523C61"/>
    <w:rsid w:val="00523F29"/>
    <w:rsid w:val="00523FDE"/>
    <w:rsid w:val="00523FE4"/>
    <w:rsid w:val="005245A8"/>
    <w:rsid w:val="00524824"/>
    <w:rsid w:val="00524F5F"/>
    <w:rsid w:val="005252E8"/>
    <w:rsid w:val="005252ED"/>
    <w:rsid w:val="00525539"/>
    <w:rsid w:val="005257C4"/>
    <w:rsid w:val="005259D3"/>
    <w:rsid w:val="00525FC6"/>
    <w:rsid w:val="005264E5"/>
    <w:rsid w:val="00526528"/>
    <w:rsid w:val="0052666A"/>
    <w:rsid w:val="005266E0"/>
    <w:rsid w:val="00526877"/>
    <w:rsid w:val="0052693E"/>
    <w:rsid w:val="00526947"/>
    <w:rsid w:val="00526DA9"/>
    <w:rsid w:val="00526DFC"/>
    <w:rsid w:val="00526EAD"/>
    <w:rsid w:val="005271CE"/>
    <w:rsid w:val="00527253"/>
    <w:rsid w:val="005272BD"/>
    <w:rsid w:val="00527561"/>
    <w:rsid w:val="005279E5"/>
    <w:rsid w:val="00530166"/>
    <w:rsid w:val="005307BB"/>
    <w:rsid w:val="00530A44"/>
    <w:rsid w:val="00530A75"/>
    <w:rsid w:val="0053104C"/>
    <w:rsid w:val="005315D4"/>
    <w:rsid w:val="005316AD"/>
    <w:rsid w:val="005319E6"/>
    <w:rsid w:val="00531D49"/>
    <w:rsid w:val="00531DB2"/>
    <w:rsid w:val="00532169"/>
    <w:rsid w:val="0053220A"/>
    <w:rsid w:val="00532496"/>
    <w:rsid w:val="005325B8"/>
    <w:rsid w:val="0053263E"/>
    <w:rsid w:val="00532D6C"/>
    <w:rsid w:val="005332E0"/>
    <w:rsid w:val="00533417"/>
    <w:rsid w:val="005334CC"/>
    <w:rsid w:val="00533710"/>
    <w:rsid w:val="00533B43"/>
    <w:rsid w:val="00533BBE"/>
    <w:rsid w:val="0053411E"/>
    <w:rsid w:val="00534237"/>
    <w:rsid w:val="0053428C"/>
    <w:rsid w:val="005344D4"/>
    <w:rsid w:val="00534B58"/>
    <w:rsid w:val="00534D08"/>
    <w:rsid w:val="00534DC8"/>
    <w:rsid w:val="00534DD5"/>
    <w:rsid w:val="005352CB"/>
    <w:rsid w:val="0053552E"/>
    <w:rsid w:val="00535566"/>
    <w:rsid w:val="005357A6"/>
    <w:rsid w:val="005357AC"/>
    <w:rsid w:val="00535A48"/>
    <w:rsid w:val="00535A55"/>
    <w:rsid w:val="00535BB8"/>
    <w:rsid w:val="00535C01"/>
    <w:rsid w:val="00535D08"/>
    <w:rsid w:val="00536083"/>
    <w:rsid w:val="005361B0"/>
    <w:rsid w:val="005362F5"/>
    <w:rsid w:val="00536432"/>
    <w:rsid w:val="0053647C"/>
    <w:rsid w:val="00536546"/>
    <w:rsid w:val="00536831"/>
    <w:rsid w:val="005368FF"/>
    <w:rsid w:val="00536D91"/>
    <w:rsid w:val="00536EEF"/>
    <w:rsid w:val="00537222"/>
    <w:rsid w:val="0053733F"/>
    <w:rsid w:val="00537576"/>
    <w:rsid w:val="00537715"/>
    <w:rsid w:val="0053774C"/>
    <w:rsid w:val="005378EA"/>
    <w:rsid w:val="005379BC"/>
    <w:rsid w:val="00537C2F"/>
    <w:rsid w:val="00537E0E"/>
    <w:rsid w:val="005400C8"/>
    <w:rsid w:val="00540280"/>
    <w:rsid w:val="0054035A"/>
    <w:rsid w:val="00540378"/>
    <w:rsid w:val="0054039A"/>
    <w:rsid w:val="00540550"/>
    <w:rsid w:val="0054070F"/>
    <w:rsid w:val="00540F0C"/>
    <w:rsid w:val="0054118D"/>
    <w:rsid w:val="0054159E"/>
    <w:rsid w:val="0054165B"/>
    <w:rsid w:val="00542102"/>
    <w:rsid w:val="00542209"/>
    <w:rsid w:val="00542271"/>
    <w:rsid w:val="005422C2"/>
    <w:rsid w:val="0054239E"/>
    <w:rsid w:val="005425D6"/>
    <w:rsid w:val="00542C59"/>
    <w:rsid w:val="00542F21"/>
    <w:rsid w:val="00542F5C"/>
    <w:rsid w:val="005435DC"/>
    <w:rsid w:val="00543B06"/>
    <w:rsid w:val="00543CD7"/>
    <w:rsid w:val="00543D1D"/>
    <w:rsid w:val="005443E7"/>
    <w:rsid w:val="00544504"/>
    <w:rsid w:val="00544563"/>
    <w:rsid w:val="00544BE8"/>
    <w:rsid w:val="00544C0C"/>
    <w:rsid w:val="00544CD8"/>
    <w:rsid w:val="00544EA5"/>
    <w:rsid w:val="00545296"/>
    <w:rsid w:val="00545AA4"/>
    <w:rsid w:val="00545B2C"/>
    <w:rsid w:val="00545BBD"/>
    <w:rsid w:val="00545E72"/>
    <w:rsid w:val="0054648F"/>
    <w:rsid w:val="0054691B"/>
    <w:rsid w:val="00546A70"/>
    <w:rsid w:val="00546AF9"/>
    <w:rsid w:val="00546C87"/>
    <w:rsid w:val="00547005"/>
    <w:rsid w:val="00547023"/>
    <w:rsid w:val="00547648"/>
    <w:rsid w:val="0054787B"/>
    <w:rsid w:val="0054788A"/>
    <w:rsid w:val="005479D8"/>
    <w:rsid w:val="00547D57"/>
    <w:rsid w:val="00547F79"/>
    <w:rsid w:val="00547FF8"/>
    <w:rsid w:val="0055026B"/>
    <w:rsid w:val="00550738"/>
    <w:rsid w:val="00550B8D"/>
    <w:rsid w:val="00550ED3"/>
    <w:rsid w:val="00550F8F"/>
    <w:rsid w:val="00550FD6"/>
    <w:rsid w:val="0055115C"/>
    <w:rsid w:val="00551515"/>
    <w:rsid w:val="00551731"/>
    <w:rsid w:val="00551B4A"/>
    <w:rsid w:val="005520C4"/>
    <w:rsid w:val="005521EA"/>
    <w:rsid w:val="0055232B"/>
    <w:rsid w:val="005523EF"/>
    <w:rsid w:val="00552619"/>
    <w:rsid w:val="00552643"/>
    <w:rsid w:val="00552683"/>
    <w:rsid w:val="005528E8"/>
    <w:rsid w:val="005529BC"/>
    <w:rsid w:val="00552AB1"/>
    <w:rsid w:val="00552ECB"/>
    <w:rsid w:val="0055347A"/>
    <w:rsid w:val="005534C9"/>
    <w:rsid w:val="00553792"/>
    <w:rsid w:val="00553828"/>
    <w:rsid w:val="00553894"/>
    <w:rsid w:val="00553A73"/>
    <w:rsid w:val="00553ACA"/>
    <w:rsid w:val="00553B6F"/>
    <w:rsid w:val="00553E75"/>
    <w:rsid w:val="005545DE"/>
    <w:rsid w:val="005548C1"/>
    <w:rsid w:val="00554DA5"/>
    <w:rsid w:val="0055509F"/>
    <w:rsid w:val="00555634"/>
    <w:rsid w:val="00555903"/>
    <w:rsid w:val="005559ED"/>
    <w:rsid w:val="00555A44"/>
    <w:rsid w:val="00555BA7"/>
    <w:rsid w:val="00555C86"/>
    <w:rsid w:val="00555E44"/>
    <w:rsid w:val="00556106"/>
    <w:rsid w:val="0055612F"/>
    <w:rsid w:val="00556187"/>
    <w:rsid w:val="005564B1"/>
    <w:rsid w:val="00556566"/>
    <w:rsid w:val="005566C4"/>
    <w:rsid w:val="0055690A"/>
    <w:rsid w:val="0055699E"/>
    <w:rsid w:val="00556A96"/>
    <w:rsid w:val="00556BA8"/>
    <w:rsid w:val="00556FA0"/>
    <w:rsid w:val="00556FFC"/>
    <w:rsid w:val="00557537"/>
    <w:rsid w:val="00557653"/>
    <w:rsid w:val="005577B8"/>
    <w:rsid w:val="00557A23"/>
    <w:rsid w:val="00557D88"/>
    <w:rsid w:val="00557E7A"/>
    <w:rsid w:val="00557FCD"/>
    <w:rsid w:val="00560210"/>
    <w:rsid w:val="005602A5"/>
    <w:rsid w:val="005602B5"/>
    <w:rsid w:val="005604C0"/>
    <w:rsid w:val="005604F5"/>
    <w:rsid w:val="00560911"/>
    <w:rsid w:val="00560A34"/>
    <w:rsid w:val="00560B0B"/>
    <w:rsid w:val="00560B63"/>
    <w:rsid w:val="00560B94"/>
    <w:rsid w:val="00560BB4"/>
    <w:rsid w:val="00560BED"/>
    <w:rsid w:val="00561081"/>
    <w:rsid w:val="0056160B"/>
    <w:rsid w:val="005616DF"/>
    <w:rsid w:val="005617F9"/>
    <w:rsid w:val="00561E05"/>
    <w:rsid w:val="0056219C"/>
    <w:rsid w:val="005623FF"/>
    <w:rsid w:val="00562752"/>
    <w:rsid w:val="0056280D"/>
    <w:rsid w:val="00562B10"/>
    <w:rsid w:val="00562BB0"/>
    <w:rsid w:val="00562E17"/>
    <w:rsid w:val="00562F37"/>
    <w:rsid w:val="0056333D"/>
    <w:rsid w:val="005634D1"/>
    <w:rsid w:val="00563AEE"/>
    <w:rsid w:val="00563B7D"/>
    <w:rsid w:val="00563C12"/>
    <w:rsid w:val="00564350"/>
    <w:rsid w:val="00564449"/>
    <w:rsid w:val="005645D0"/>
    <w:rsid w:val="00564696"/>
    <w:rsid w:val="005646F3"/>
    <w:rsid w:val="00564775"/>
    <w:rsid w:val="005647F9"/>
    <w:rsid w:val="00564826"/>
    <w:rsid w:val="00564911"/>
    <w:rsid w:val="00564A80"/>
    <w:rsid w:val="00564DFD"/>
    <w:rsid w:val="0056502B"/>
    <w:rsid w:val="005650FF"/>
    <w:rsid w:val="005651F5"/>
    <w:rsid w:val="0056522C"/>
    <w:rsid w:val="005653C8"/>
    <w:rsid w:val="005656C3"/>
    <w:rsid w:val="0056584D"/>
    <w:rsid w:val="005658DB"/>
    <w:rsid w:val="00565989"/>
    <w:rsid w:val="00565ABD"/>
    <w:rsid w:val="0056635D"/>
    <w:rsid w:val="005667B1"/>
    <w:rsid w:val="00566D1B"/>
    <w:rsid w:val="00566ECF"/>
    <w:rsid w:val="00566F99"/>
    <w:rsid w:val="005674C5"/>
    <w:rsid w:val="00567689"/>
    <w:rsid w:val="00567B98"/>
    <w:rsid w:val="00567C1A"/>
    <w:rsid w:val="00567DB5"/>
    <w:rsid w:val="00567E0C"/>
    <w:rsid w:val="00567E12"/>
    <w:rsid w:val="00570280"/>
    <w:rsid w:val="0057030F"/>
    <w:rsid w:val="005704BB"/>
    <w:rsid w:val="0057065C"/>
    <w:rsid w:val="00570ED1"/>
    <w:rsid w:val="00571270"/>
    <w:rsid w:val="00571294"/>
    <w:rsid w:val="005712B6"/>
    <w:rsid w:val="005712BC"/>
    <w:rsid w:val="00571364"/>
    <w:rsid w:val="005717EB"/>
    <w:rsid w:val="00571914"/>
    <w:rsid w:val="005719D3"/>
    <w:rsid w:val="00571DB2"/>
    <w:rsid w:val="00572269"/>
    <w:rsid w:val="0057252A"/>
    <w:rsid w:val="00572598"/>
    <w:rsid w:val="00572832"/>
    <w:rsid w:val="00572971"/>
    <w:rsid w:val="00572C2E"/>
    <w:rsid w:val="00572F4D"/>
    <w:rsid w:val="005733D6"/>
    <w:rsid w:val="005738AD"/>
    <w:rsid w:val="00573A59"/>
    <w:rsid w:val="00573DFE"/>
    <w:rsid w:val="00573FF2"/>
    <w:rsid w:val="005749D0"/>
    <w:rsid w:val="00574A62"/>
    <w:rsid w:val="00575292"/>
    <w:rsid w:val="00575368"/>
    <w:rsid w:val="00575670"/>
    <w:rsid w:val="00575867"/>
    <w:rsid w:val="00575A8B"/>
    <w:rsid w:val="00575BF1"/>
    <w:rsid w:val="00576227"/>
    <w:rsid w:val="0057630A"/>
    <w:rsid w:val="0057686E"/>
    <w:rsid w:val="0057686F"/>
    <w:rsid w:val="005769C3"/>
    <w:rsid w:val="00576BBA"/>
    <w:rsid w:val="00576F1C"/>
    <w:rsid w:val="005772DB"/>
    <w:rsid w:val="005774CE"/>
    <w:rsid w:val="005774D3"/>
    <w:rsid w:val="00577778"/>
    <w:rsid w:val="00577905"/>
    <w:rsid w:val="00577E4C"/>
    <w:rsid w:val="00580328"/>
    <w:rsid w:val="005803B6"/>
    <w:rsid w:val="0058047E"/>
    <w:rsid w:val="005806C0"/>
    <w:rsid w:val="005806E2"/>
    <w:rsid w:val="00580E20"/>
    <w:rsid w:val="00580E45"/>
    <w:rsid w:val="00580FD6"/>
    <w:rsid w:val="00581037"/>
    <w:rsid w:val="00581224"/>
    <w:rsid w:val="00581248"/>
    <w:rsid w:val="0058131C"/>
    <w:rsid w:val="005813A1"/>
    <w:rsid w:val="0058142F"/>
    <w:rsid w:val="005817BB"/>
    <w:rsid w:val="00581C55"/>
    <w:rsid w:val="00581C5D"/>
    <w:rsid w:val="00581E73"/>
    <w:rsid w:val="005821B5"/>
    <w:rsid w:val="0058241C"/>
    <w:rsid w:val="00582672"/>
    <w:rsid w:val="005827D8"/>
    <w:rsid w:val="00583160"/>
    <w:rsid w:val="00583172"/>
    <w:rsid w:val="0058347D"/>
    <w:rsid w:val="0058365F"/>
    <w:rsid w:val="00583670"/>
    <w:rsid w:val="00583979"/>
    <w:rsid w:val="005839B6"/>
    <w:rsid w:val="00583AA1"/>
    <w:rsid w:val="00583B34"/>
    <w:rsid w:val="00584116"/>
    <w:rsid w:val="0058420C"/>
    <w:rsid w:val="0058462C"/>
    <w:rsid w:val="00584BFE"/>
    <w:rsid w:val="00584C6E"/>
    <w:rsid w:val="00584CCC"/>
    <w:rsid w:val="005850A3"/>
    <w:rsid w:val="00585523"/>
    <w:rsid w:val="00585646"/>
    <w:rsid w:val="005858D9"/>
    <w:rsid w:val="005858E2"/>
    <w:rsid w:val="00585919"/>
    <w:rsid w:val="0058598D"/>
    <w:rsid w:val="00585A05"/>
    <w:rsid w:val="00585C24"/>
    <w:rsid w:val="00585E7A"/>
    <w:rsid w:val="005860A0"/>
    <w:rsid w:val="00586316"/>
    <w:rsid w:val="00586CCE"/>
    <w:rsid w:val="00586F37"/>
    <w:rsid w:val="0058724D"/>
    <w:rsid w:val="0058797D"/>
    <w:rsid w:val="00587B2F"/>
    <w:rsid w:val="00587C9E"/>
    <w:rsid w:val="00587D33"/>
    <w:rsid w:val="00587E33"/>
    <w:rsid w:val="0059046F"/>
    <w:rsid w:val="005909A9"/>
    <w:rsid w:val="00590D13"/>
    <w:rsid w:val="00590D24"/>
    <w:rsid w:val="00590DDE"/>
    <w:rsid w:val="00591556"/>
    <w:rsid w:val="00591F98"/>
    <w:rsid w:val="00591FF1"/>
    <w:rsid w:val="0059246C"/>
    <w:rsid w:val="0059247B"/>
    <w:rsid w:val="0059275F"/>
    <w:rsid w:val="005927A4"/>
    <w:rsid w:val="00592C03"/>
    <w:rsid w:val="00592F8B"/>
    <w:rsid w:val="00593002"/>
    <w:rsid w:val="005935C8"/>
    <w:rsid w:val="00593741"/>
    <w:rsid w:val="00593DC8"/>
    <w:rsid w:val="005949BD"/>
    <w:rsid w:val="005949CA"/>
    <w:rsid w:val="00594ACE"/>
    <w:rsid w:val="00594D27"/>
    <w:rsid w:val="00594DF8"/>
    <w:rsid w:val="00595090"/>
    <w:rsid w:val="00595269"/>
    <w:rsid w:val="0059538B"/>
    <w:rsid w:val="00595584"/>
    <w:rsid w:val="005959C6"/>
    <w:rsid w:val="00595A60"/>
    <w:rsid w:val="00595B45"/>
    <w:rsid w:val="00595C67"/>
    <w:rsid w:val="00595D7C"/>
    <w:rsid w:val="00595DC9"/>
    <w:rsid w:val="00596020"/>
    <w:rsid w:val="00596096"/>
    <w:rsid w:val="005961F9"/>
    <w:rsid w:val="005961FD"/>
    <w:rsid w:val="005966DA"/>
    <w:rsid w:val="005967CD"/>
    <w:rsid w:val="00596946"/>
    <w:rsid w:val="00596B4A"/>
    <w:rsid w:val="00596C81"/>
    <w:rsid w:val="00596CA3"/>
    <w:rsid w:val="00596DD8"/>
    <w:rsid w:val="0059733B"/>
    <w:rsid w:val="00597452"/>
    <w:rsid w:val="005974DA"/>
    <w:rsid w:val="005976A7"/>
    <w:rsid w:val="0059786C"/>
    <w:rsid w:val="00597980"/>
    <w:rsid w:val="005A0022"/>
    <w:rsid w:val="005A056E"/>
    <w:rsid w:val="005A0786"/>
    <w:rsid w:val="005A0BE8"/>
    <w:rsid w:val="005A0CD7"/>
    <w:rsid w:val="005A0EA2"/>
    <w:rsid w:val="005A1520"/>
    <w:rsid w:val="005A1573"/>
    <w:rsid w:val="005A1580"/>
    <w:rsid w:val="005A15C9"/>
    <w:rsid w:val="005A18EE"/>
    <w:rsid w:val="005A1B66"/>
    <w:rsid w:val="005A1DB9"/>
    <w:rsid w:val="005A20CE"/>
    <w:rsid w:val="005A226F"/>
    <w:rsid w:val="005A23F7"/>
    <w:rsid w:val="005A254F"/>
    <w:rsid w:val="005A2616"/>
    <w:rsid w:val="005A26FB"/>
    <w:rsid w:val="005A27D7"/>
    <w:rsid w:val="005A27DD"/>
    <w:rsid w:val="005A28D3"/>
    <w:rsid w:val="005A2961"/>
    <w:rsid w:val="005A2966"/>
    <w:rsid w:val="005A2993"/>
    <w:rsid w:val="005A29AC"/>
    <w:rsid w:val="005A2D6F"/>
    <w:rsid w:val="005A3178"/>
    <w:rsid w:val="005A340F"/>
    <w:rsid w:val="005A386C"/>
    <w:rsid w:val="005A3875"/>
    <w:rsid w:val="005A3938"/>
    <w:rsid w:val="005A3969"/>
    <w:rsid w:val="005A3DBB"/>
    <w:rsid w:val="005A3DD5"/>
    <w:rsid w:val="005A4396"/>
    <w:rsid w:val="005A451B"/>
    <w:rsid w:val="005A4839"/>
    <w:rsid w:val="005A4AD3"/>
    <w:rsid w:val="005A4BF0"/>
    <w:rsid w:val="005A4DAA"/>
    <w:rsid w:val="005A4DCD"/>
    <w:rsid w:val="005A4DE5"/>
    <w:rsid w:val="005A4EA0"/>
    <w:rsid w:val="005A52B8"/>
    <w:rsid w:val="005A5799"/>
    <w:rsid w:val="005A5AE3"/>
    <w:rsid w:val="005A5D30"/>
    <w:rsid w:val="005A6578"/>
    <w:rsid w:val="005A6694"/>
    <w:rsid w:val="005A673F"/>
    <w:rsid w:val="005A6747"/>
    <w:rsid w:val="005A6977"/>
    <w:rsid w:val="005A69DA"/>
    <w:rsid w:val="005A6A7F"/>
    <w:rsid w:val="005A6B2A"/>
    <w:rsid w:val="005A7244"/>
    <w:rsid w:val="005A72AC"/>
    <w:rsid w:val="005A753B"/>
    <w:rsid w:val="005A77E3"/>
    <w:rsid w:val="005A78AF"/>
    <w:rsid w:val="005A78F2"/>
    <w:rsid w:val="005A7993"/>
    <w:rsid w:val="005A7E4D"/>
    <w:rsid w:val="005A7E5C"/>
    <w:rsid w:val="005A7EC4"/>
    <w:rsid w:val="005A7F9D"/>
    <w:rsid w:val="005B0052"/>
    <w:rsid w:val="005B01F0"/>
    <w:rsid w:val="005B05EC"/>
    <w:rsid w:val="005B060A"/>
    <w:rsid w:val="005B0A3C"/>
    <w:rsid w:val="005B0F2B"/>
    <w:rsid w:val="005B11F0"/>
    <w:rsid w:val="005B120A"/>
    <w:rsid w:val="005B1285"/>
    <w:rsid w:val="005B13ED"/>
    <w:rsid w:val="005B148A"/>
    <w:rsid w:val="005B1698"/>
    <w:rsid w:val="005B1A65"/>
    <w:rsid w:val="005B1B6A"/>
    <w:rsid w:val="005B2040"/>
    <w:rsid w:val="005B2075"/>
    <w:rsid w:val="005B2AD3"/>
    <w:rsid w:val="005B2F9F"/>
    <w:rsid w:val="005B34A9"/>
    <w:rsid w:val="005B34F3"/>
    <w:rsid w:val="005B35FA"/>
    <w:rsid w:val="005B407E"/>
    <w:rsid w:val="005B4293"/>
    <w:rsid w:val="005B43CD"/>
    <w:rsid w:val="005B43F7"/>
    <w:rsid w:val="005B441B"/>
    <w:rsid w:val="005B4590"/>
    <w:rsid w:val="005B4719"/>
    <w:rsid w:val="005B49E6"/>
    <w:rsid w:val="005B4AB0"/>
    <w:rsid w:val="005B4B83"/>
    <w:rsid w:val="005B4D2C"/>
    <w:rsid w:val="005B4F19"/>
    <w:rsid w:val="005B5491"/>
    <w:rsid w:val="005B5715"/>
    <w:rsid w:val="005B585A"/>
    <w:rsid w:val="005B5A22"/>
    <w:rsid w:val="005B5AA0"/>
    <w:rsid w:val="005B5ED0"/>
    <w:rsid w:val="005B64A3"/>
    <w:rsid w:val="005B6B0C"/>
    <w:rsid w:val="005B6B54"/>
    <w:rsid w:val="005B6C35"/>
    <w:rsid w:val="005B7431"/>
    <w:rsid w:val="005B769C"/>
    <w:rsid w:val="005B7A13"/>
    <w:rsid w:val="005B7A43"/>
    <w:rsid w:val="005B7B3D"/>
    <w:rsid w:val="005B7B7D"/>
    <w:rsid w:val="005B7C3A"/>
    <w:rsid w:val="005B7D1E"/>
    <w:rsid w:val="005B7DD0"/>
    <w:rsid w:val="005B7F5A"/>
    <w:rsid w:val="005C0037"/>
    <w:rsid w:val="005C0133"/>
    <w:rsid w:val="005C03C8"/>
    <w:rsid w:val="005C04B8"/>
    <w:rsid w:val="005C0666"/>
    <w:rsid w:val="005C0958"/>
    <w:rsid w:val="005C0C0C"/>
    <w:rsid w:val="005C0F05"/>
    <w:rsid w:val="005C1262"/>
    <w:rsid w:val="005C12DE"/>
    <w:rsid w:val="005C140A"/>
    <w:rsid w:val="005C156B"/>
    <w:rsid w:val="005C162D"/>
    <w:rsid w:val="005C16F1"/>
    <w:rsid w:val="005C18AD"/>
    <w:rsid w:val="005C19F6"/>
    <w:rsid w:val="005C1B74"/>
    <w:rsid w:val="005C1BE0"/>
    <w:rsid w:val="005C1CB7"/>
    <w:rsid w:val="005C1FAC"/>
    <w:rsid w:val="005C239B"/>
    <w:rsid w:val="005C2696"/>
    <w:rsid w:val="005C276A"/>
    <w:rsid w:val="005C32B9"/>
    <w:rsid w:val="005C34E1"/>
    <w:rsid w:val="005C3715"/>
    <w:rsid w:val="005C3B4F"/>
    <w:rsid w:val="005C3B96"/>
    <w:rsid w:val="005C3C5D"/>
    <w:rsid w:val="005C3D9D"/>
    <w:rsid w:val="005C3DD6"/>
    <w:rsid w:val="005C4021"/>
    <w:rsid w:val="005C4086"/>
    <w:rsid w:val="005C40BD"/>
    <w:rsid w:val="005C42EF"/>
    <w:rsid w:val="005C4509"/>
    <w:rsid w:val="005C4DAA"/>
    <w:rsid w:val="005C5372"/>
    <w:rsid w:val="005C5486"/>
    <w:rsid w:val="005C55BF"/>
    <w:rsid w:val="005C57D8"/>
    <w:rsid w:val="005C6536"/>
    <w:rsid w:val="005C65B2"/>
    <w:rsid w:val="005C6889"/>
    <w:rsid w:val="005C6ABE"/>
    <w:rsid w:val="005C6C07"/>
    <w:rsid w:val="005C7170"/>
    <w:rsid w:val="005C72A2"/>
    <w:rsid w:val="005C7305"/>
    <w:rsid w:val="005C787C"/>
    <w:rsid w:val="005C7AA3"/>
    <w:rsid w:val="005C7B18"/>
    <w:rsid w:val="005C7BD2"/>
    <w:rsid w:val="005C7E23"/>
    <w:rsid w:val="005D00E2"/>
    <w:rsid w:val="005D0101"/>
    <w:rsid w:val="005D02DB"/>
    <w:rsid w:val="005D03CA"/>
    <w:rsid w:val="005D06DB"/>
    <w:rsid w:val="005D076A"/>
    <w:rsid w:val="005D0A1E"/>
    <w:rsid w:val="005D0E8A"/>
    <w:rsid w:val="005D149D"/>
    <w:rsid w:val="005D15E1"/>
    <w:rsid w:val="005D1741"/>
    <w:rsid w:val="005D17E5"/>
    <w:rsid w:val="005D1C2E"/>
    <w:rsid w:val="005D1CB6"/>
    <w:rsid w:val="005D1CEE"/>
    <w:rsid w:val="005D1E0C"/>
    <w:rsid w:val="005D24D0"/>
    <w:rsid w:val="005D2758"/>
    <w:rsid w:val="005D280F"/>
    <w:rsid w:val="005D2C9B"/>
    <w:rsid w:val="005D2D33"/>
    <w:rsid w:val="005D2EC3"/>
    <w:rsid w:val="005D2F53"/>
    <w:rsid w:val="005D312C"/>
    <w:rsid w:val="005D31B3"/>
    <w:rsid w:val="005D3209"/>
    <w:rsid w:val="005D341F"/>
    <w:rsid w:val="005D350F"/>
    <w:rsid w:val="005D351D"/>
    <w:rsid w:val="005D38C0"/>
    <w:rsid w:val="005D3E01"/>
    <w:rsid w:val="005D421E"/>
    <w:rsid w:val="005D4397"/>
    <w:rsid w:val="005D47C5"/>
    <w:rsid w:val="005D4ADA"/>
    <w:rsid w:val="005D52CC"/>
    <w:rsid w:val="005D54BC"/>
    <w:rsid w:val="005D557D"/>
    <w:rsid w:val="005D5A6A"/>
    <w:rsid w:val="005D5BC3"/>
    <w:rsid w:val="005D5DFC"/>
    <w:rsid w:val="005D5EA2"/>
    <w:rsid w:val="005D63CE"/>
    <w:rsid w:val="005D63E6"/>
    <w:rsid w:val="005D68F2"/>
    <w:rsid w:val="005D69EC"/>
    <w:rsid w:val="005D6A05"/>
    <w:rsid w:val="005D6C3E"/>
    <w:rsid w:val="005D6EEE"/>
    <w:rsid w:val="005D7158"/>
    <w:rsid w:val="005D72D7"/>
    <w:rsid w:val="005D7460"/>
    <w:rsid w:val="005D7617"/>
    <w:rsid w:val="005D76ED"/>
    <w:rsid w:val="005D77FB"/>
    <w:rsid w:val="005D7D00"/>
    <w:rsid w:val="005D7DC1"/>
    <w:rsid w:val="005E002A"/>
    <w:rsid w:val="005E00CB"/>
    <w:rsid w:val="005E023B"/>
    <w:rsid w:val="005E06FA"/>
    <w:rsid w:val="005E0764"/>
    <w:rsid w:val="005E0A98"/>
    <w:rsid w:val="005E0C92"/>
    <w:rsid w:val="005E1023"/>
    <w:rsid w:val="005E144D"/>
    <w:rsid w:val="005E16E3"/>
    <w:rsid w:val="005E1752"/>
    <w:rsid w:val="005E176A"/>
    <w:rsid w:val="005E1A46"/>
    <w:rsid w:val="005E1C6E"/>
    <w:rsid w:val="005E2048"/>
    <w:rsid w:val="005E2373"/>
    <w:rsid w:val="005E2508"/>
    <w:rsid w:val="005E2975"/>
    <w:rsid w:val="005E2BB6"/>
    <w:rsid w:val="005E2CBC"/>
    <w:rsid w:val="005E2D75"/>
    <w:rsid w:val="005E2E7A"/>
    <w:rsid w:val="005E3116"/>
    <w:rsid w:val="005E39B0"/>
    <w:rsid w:val="005E3E45"/>
    <w:rsid w:val="005E408C"/>
    <w:rsid w:val="005E427B"/>
    <w:rsid w:val="005E43D1"/>
    <w:rsid w:val="005E43E8"/>
    <w:rsid w:val="005E4C41"/>
    <w:rsid w:val="005E4FE8"/>
    <w:rsid w:val="005E53AA"/>
    <w:rsid w:val="005E5449"/>
    <w:rsid w:val="005E57F6"/>
    <w:rsid w:val="005E59C6"/>
    <w:rsid w:val="005E5A6C"/>
    <w:rsid w:val="005E5E69"/>
    <w:rsid w:val="005E5EA7"/>
    <w:rsid w:val="005E61AB"/>
    <w:rsid w:val="005E637F"/>
    <w:rsid w:val="005E66B0"/>
    <w:rsid w:val="005E6747"/>
    <w:rsid w:val="005E6E20"/>
    <w:rsid w:val="005E7118"/>
    <w:rsid w:val="005E736C"/>
    <w:rsid w:val="005E75BE"/>
    <w:rsid w:val="005E7629"/>
    <w:rsid w:val="005E772C"/>
    <w:rsid w:val="005E7A12"/>
    <w:rsid w:val="005E7BFA"/>
    <w:rsid w:val="005F0199"/>
    <w:rsid w:val="005F0379"/>
    <w:rsid w:val="005F03B2"/>
    <w:rsid w:val="005F0810"/>
    <w:rsid w:val="005F0B78"/>
    <w:rsid w:val="005F0DB8"/>
    <w:rsid w:val="005F0F67"/>
    <w:rsid w:val="005F11F7"/>
    <w:rsid w:val="005F1538"/>
    <w:rsid w:val="005F180D"/>
    <w:rsid w:val="005F1C3D"/>
    <w:rsid w:val="005F1D4A"/>
    <w:rsid w:val="005F214D"/>
    <w:rsid w:val="005F2310"/>
    <w:rsid w:val="005F23DA"/>
    <w:rsid w:val="005F2B3F"/>
    <w:rsid w:val="005F2B75"/>
    <w:rsid w:val="005F2C61"/>
    <w:rsid w:val="005F3707"/>
    <w:rsid w:val="005F3890"/>
    <w:rsid w:val="005F3B64"/>
    <w:rsid w:val="005F3CA8"/>
    <w:rsid w:val="005F4241"/>
    <w:rsid w:val="005F448E"/>
    <w:rsid w:val="005F452B"/>
    <w:rsid w:val="005F45CB"/>
    <w:rsid w:val="005F5033"/>
    <w:rsid w:val="005F5349"/>
    <w:rsid w:val="005F539D"/>
    <w:rsid w:val="005F5587"/>
    <w:rsid w:val="005F576D"/>
    <w:rsid w:val="005F5997"/>
    <w:rsid w:val="005F5B44"/>
    <w:rsid w:val="005F5DB3"/>
    <w:rsid w:val="005F5F5E"/>
    <w:rsid w:val="005F6315"/>
    <w:rsid w:val="005F63CE"/>
    <w:rsid w:val="005F65AA"/>
    <w:rsid w:val="005F65D4"/>
    <w:rsid w:val="005F65D8"/>
    <w:rsid w:val="005F6A9E"/>
    <w:rsid w:val="005F6AA4"/>
    <w:rsid w:val="005F6E14"/>
    <w:rsid w:val="005F6F25"/>
    <w:rsid w:val="005F74E0"/>
    <w:rsid w:val="005F75A2"/>
    <w:rsid w:val="005F77CC"/>
    <w:rsid w:val="005F7931"/>
    <w:rsid w:val="005F7C7A"/>
    <w:rsid w:val="005F7F24"/>
    <w:rsid w:val="0060002F"/>
    <w:rsid w:val="0060003B"/>
    <w:rsid w:val="00600770"/>
    <w:rsid w:val="00600BEB"/>
    <w:rsid w:val="00600C14"/>
    <w:rsid w:val="00600F8D"/>
    <w:rsid w:val="00600FBD"/>
    <w:rsid w:val="00601002"/>
    <w:rsid w:val="006011FB"/>
    <w:rsid w:val="0060127E"/>
    <w:rsid w:val="0060175C"/>
    <w:rsid w:val="00601DFA"/>
    <w:rsid w:val="00602192"/>
    <w:rsid w:val="00602327"/>
    <w:rsid w:val="006025E8"/>
    <w:rsid w:val="0060262B"/>
    <w:rsid w:val="00602BCE"/>
    <w:rsid w:val="0060306D"/>
    <w:rsid w:val="00603122"/>
    <w:rsid w:val="006031BE"/>
    <w:rsid w:val="0060333F"/>
    <w:rsid w:val="00603636"/>
    <w:rsid w:val="006036BD"/>
    <w:rsid w:val="00603C67"/>
    <w:rsid w:val="00603F81"/>
    <w:rsid w:val="0060423D"/>
    <w:rsid w:val="00604392"/>
    <w:rsid w:val="006043D5"/>
    <w:rsid w:val="0060467F"/>
    <w:rsid w:val="00604D6D"/>
    <w:rsid w:val="00604EC5"/>
    <w:rsid w:val="00604EFF"/>
    <w:rsid w:val="00604F56"/>
    <w:rsid w:val="00604FCE"/>
    <w:rsid w:val="006051FC"/>
    <w:rsid w:val="006054C3"/>
    <w:rsid w:val="0060550F"/>
    <w:rsid w:val="00605A7E"/>
    <w:rsid w:val="00605B1F"/>
    <w:rsid w:val="00605C51"/>
    <w:rsid w:val="00605F78"/>
    <w:rsid w:val="00606150"/>
    <w:rsid w:val="006062C1"/>
    <w:rsid w:val="0060632D"/>
    <w:rsid w:val="00606553"/>
    <w:rsid w:val="0060665A"/>
    <w:rsid w:val="00606786"/>
    <w:rsid w:val="00606AA5"/>
    <w:rsid w:val="00606FF9"/>
    <w:rsid w:val="00607314"/>
    <w:rsid w:val="00607766"/>
    <w:rsid w:val="00607803"/>
    <w:rsid w:val="006078CD"/>
    <w:rsid w:val="00607C79"/>
    <w:rsid w:val="00607FC4"/>
    <w:rsid w:val="006103D9"/>
    <w:rsid w:val="00610433"/>
    <w:rsid w:val="006104E1"/>
    <w:rsid w:val="006107F8"/>
    <w:rsid w:val="006108EB"/>
    <w:rsid w:val="00610A75"/>
    <w:rsid w:val="006112BA"/>
    <w:rsid w:val="006115B1"/>
    <w:rsid w:val="00611B31"/>
    <w:rsid w:val="00611F54"/>
    <w:rsid w:val="00611FC1"/>
    <w:rsid w:val="00612159"/>
    <w:rsid w:val="006122C4"/>
    <w:rsid w:val="006122EC"/>
    <w:rsid w:val="0061232D"/>
    <w:rsid w:val="006127CE"/>
    <w:rsid w:val="006127DA"/>
    <w:rsid w:val="00612B6A"/>
    <w:rsid w:val="006134E9"/>
    <w:rsid w:val="00613559"/>
    <w:rsid w:val="00613784"/>
    <w:rsid w:val="006137E9"/>
    <w:rsid w:val="006138E4"/>
    <w:rsid w:val="00613D5F"/>
    <w:rsid w:val="006142E6"/>
    <w:rsid w:val="00614869"/>
    <w:rsid w:val="006151FB"/>
    <w:rsid w:val="0061532B"/>
    <w:rsid w:val="00615611"/>
    <w:rsid w:val="006158F5"/>
    <w:rsid w:val="00615CF7"/>
    <w:rsid w:val="00616006"/>
    <w:rsid w:val="0061609A"/>
    <w:rsid w:val="00616279"/>
    <w:rsid w:val="00616652"/>
    <w:rsid w:val="006166F7"/>
    <w:rsid w:val="0061682C"/>
    <w:rsid w:val="00616847"/>
    <w:rsid w:val="0061689E"/>
    <w:rsid w:val="006169A6"/>
    <w:rsid w:val="00616A3B"/>
    <w:rsid w:val="00616BCF"/>
    <w:rsid w:val="00616F9E"/>
    <w:rsid w:val="00617059"/>
    <w:rsid w:val="006170A7"/>
    <w:rsid w:val="00617378"/>
    <w:rsid w:val="006174C1"/>
    <w:rsid w:val="00617ADE"/>
    <w:rsid w:val="00617E7A"/>
    <w:rsid w:val="00617FDD"/>
    <w:rsid w:val="006202DE"/>
    <w:rsid w:val="00620440"/>
    <w:rsid w:val="00620A1E"/>
    <w:rsid w:val="00621192"/>
    <w:rsid w:val="006218C8"/>
    <w:rsid w:val="00621914"/>
    <w:rsid w:val="00621CD0"/>
    <w:rsid w:val="00621E4B"/>
    <w:rsid w:val="00621F97"/>
    <w:rsid w:val="00621FF2"/>
    <w:rsid w:val="00622138"/>
    <w:rsid w:val="006226A8"/>
    <w:rsid w:val="00622AD0"/>
    <w:rsid w:val="00622C16"/>
    <w:rsid w:val="00622DE0"/>
    <w:rsid w:val="00622E3C"/>
    <w:rsid w:val="00623057"/>
    <w:rsid w:val="00623233"/>
    <w:rsid w:val="006234FC"/>
    <w:rsid w:val="0062367C"/>
    <w:rsid w:val="006237CA"/>
    <w:rsid w:val="006245BC"/>
    <w:rsid w:val="00624CDE"/>
    <w:rsid w:val="00624D3C"/>
    <w:rsid w:val="00625705"/>
    <w:rsid w:val="00625839"/>
    <w:rsid w:val="006258A9"/>
    <w:rsid w:val="006259AE"/>
    <w:rsid w:val="00625AE4"/>
    <w:rsid w:val="00625DEE"/>
    <w:rsid w:val="00625EF0"/>
    <w:rsid w:val="006263EE"/>
    <w:rsid w:val="0062653B"/>
    <w:rsid w:val="00626546"/>
    <w:rsid w:val="0062673E"/>
    <w:rsid w:val="0062679D"/>
    <w:rsid w:val="00626E58"/>
    <w:rsid w:val="00626EA3"/>
    <w:rsid w:val="00626EF0"/>
    <w:rsid w:val="00626F03"/>
    <w:rsid w:val="00626F20"/>
    <w:rsid w:val="00627946"/>
    <w:rsid w:val="00627B5A"/>
    <w:rsid w:val="00627BBE"/>
    <w:rsid w:val="00627C1A"/>
    <w:rsid w:val="00630865"/>
    <w:rsid w:val="00630A76"/>
    <w:rsid w:val="00630B7A"/>
    <w:rsid w:val="00630C5C"/>
    <w:rsid w:val="00631060"/>
    <w:rsid w:val="006311EB"/>
    <w:rsid w:val="00631258"/>
    <w:rsid w:val="00631283"/>
    <w:rsid w:val="006314AC"/>
    <w:rsid w:val="0063156F"/>
    <w:rsid w:val="006316EE"/>
    <w:rsid w:val="00631814"/>
    <w:rsid w:val="00631DAE"/>
    <w:rsid w:val="00631EE2"/>
    <w:rsid w:val="00631EFB"/>
    <w:rsid w:val="00631F38"/>
    <w:rsid w:val="006329E0"/>
    <w:rsid w:val="00632A0B"/>
    <w:rsid w:val="00632A1A"/>
    <w:rsid w:val="00632BAD"/>
    <w:rsid w:val="00632BC3"/>
    <w:rsid w:val="00632EC1"/>
    <w:rsid w:val="0063359E"/>
    <w:rsid w:val="00633A01"/>
    <w:rsid w:val="00633CEF"/>
    <w:rsid w:val="00633FDF"/>
    <w:rsid w:val="006347A9"/>
    <w:rsid w:val="006349A0"/>
    <w:rsid w:val="00634FB4"/>
    <w:rsid w:val="00635286"/>
    <w:rsid w:val="0063547E"/>
    <w:rsid w:val="0063567B"/>
    <w:rsid w:val="006356B0"/>
    <w:rsid w:val="00635890"/>
    <w:rsid w:val="00635970"/>
    <w:rsid w:val="00635D04"/>
    <w:rsid w:val="00635FC7"/>
    <w:rsid w:val="00636113"/>
    <w:rsid w:val="00636711"/>
    <w:rsid w:val="006367A5"/>
    <w:rsid w:val="006367F1"/>
    <w:rsid w:val="00636850"/>
    <w:rsid w:val="00636AD3"/>
    <w:rsid w:val="00636DE2"/>
    <w:rsid w:val="0063748C"/>
    <w:rsid w:val="00637522"/>
    <w:rsid w:val="00637AC2"/>
    <w:rsid w:val="00637C93"/>
    <w:rsid w:val="00637FDC"/>
    <w:rsid w:val="006404D4"/>
    <w:rsid w:val="006405F5"/>
    <w:rsid w:val="006409B1"/>
    <w:rsid w:val="00640BA2"/>
    <w:rsid w:val="00640F87"/>
    <w:rsid w:val="00641169"/>
    <w:rsid w:val="00641233"/>
    <w:rsid w:val="00641254"/>
    <w:rsid w:val="00641628"/>
    <w:rsid w:val="006418CF"/>
    <w:rsid w:val="00641BBD"/>
    <w:rsid w:val="00641C4B"/>
    <w:rsid w:val="00641D85"/>
    <w:rsid w:val="006420F2"/>
    <w:rsid w:val="0064224E"/>
    <w:rsid w:val="00642639"/>
    <w:rsid w:val="0064268D"/>
    <w:rsid w:val="00642805"/>
    <w:rsid w:val="00642C58"/>
    <w:rsid w:val="00642FF6"/>
    <w:rsid w:val="0064316C"/>
    <w:rsid w:val="00643DB0"/>
    <w:rsid w:val="00643F95"/>
    <w:rsid w:val="00644480"/>
    <w:rsid w:val="0064521C"/>
    <w:rsid w:val="0064526D"/>
    <w:rsid w:val="006453D1"/>
    <w:rsid w:val="0064543A"/>
    <w:rsid w:val="00645571"/>
    <w:rsid w:val="0064568E"/>
    <w:rsid w:val="00645B28"/>
    <w:rsid w:val="00645D43"/>
    <w:rsid w:val="00646057"/>
    <w:rsid w:val="00646098"/>
    <w:rsid w:val="006462C0"/>
    <w:rsid w:val="0064675A"/>
    <w:rsid w:val="00646A43"/>
    <w:rsid w:val="00646CEC"/>
    <w:rsid w:val="00646F62"/>
    <w:rsid w:val="00647097"/>
    <w:rsid w:val="00647173"/>
    <w:rsid w:val="00647435"/>
    <w:rsid w:val="00647451"/>
    <w:rsid w:val="0064778F"/>
    <w:rsid w:val="00647A23"/>
    <w:rsid w:val="00647BE7"/>
    <w:rsid w:val="00647E3A"/>
    <w:rsid w:val="006502A0"/>
    <w:rsid w:val="00650362"/>
    <w:rsid w:val="00650693"/>
    <w:rsid w:val="0065094A"/>
    <w:rsid w:val="00650982"/>
    <w:rsid w:val="00650C5C"/>
    <w:rsid w:val="00650CD1"/>
    <w:rsid w:val="006513DD"/>
    <w:rsid w:val="006513F0"/>
    <w:rsid w:val="00651790"/>
    <w:rsid w:val="00651BE6"/>
    <w:rsid w:val="00651F53"/>
    <w:rsid w:val="006522F7"/>
    <w:rsid w:val="0065243A"/>
    <w:rsid w:val="006526F6"/>
    <w:rsid w:val="00652825"/>
    <w:rsid w:val="006528BE"/>
    <w:rsid w:val="00652FB5"/>
    <w:rsid w:val="0065366C"/>
    <w:rsid w:val="006538C4"/>
    <w:rsid w:val="0065390B"/>
    <w:rsid w:val="00653CA6"/>
    <w:rsid w:val="00653F71"/>
    <w:rsid w:val="0065443B"/>
    <w:rsid w:val="006546A5"/>
    <w:rsid w:val="00654A5C"/>
    <w:rsid w:val="00654AA6"/>
    <w:rsid w:val="00654D05"/>
    <w:rsid w:val="00654DED"/>
    <w:rsid w:val="00655224"/>
    <w:rsid w:val="006555FE"/>
    <w:rsid w:val="006557ED"/>
    <w:rsid w:val="00655FD7"/>
    <w:rsid w:val="006561BB"/>
    <w:rsid w:val="006566A5"/>
    <w:rsid w:val="00656724"/>
    <w:rsid w:val="00657494"/>
    <w:rsid w:val="0065764F"/>
    <w:rsid w:val="00657D67"/>
    <w:rsid w:val="006600EC"/>
    <w:rsid w:val="006601D7"/>
    <w:rsid w:val="00660A1F"/>
    <w:rsid w:val="00660A65"/>
    <w:rsid w:val="00660AB2"/>
    <w:rsid w:val="00660BEE"/>
    <w:rsid w:val="00660E89"/>
    <w:rsid w:val="0066107A"/>
    <w:rsid w:val="00661202"/>
    <w:rsid w:val="0066130D"/>
    <w:rsid w:val="00661395"/>
    <w:rsid w:val="006613FA"/>
    <w:rsid w:val="00661479"/>
    <w:rsid w:val="00661766"/>
    <w:rsid w:val="006617A6"/>
    <w:rsid w:val="00661952"/>
    <w:rsid w:val="00661D0D"/>
    <w:rsid w:val="00661EA2"/>
    <w:rsid w:val="00662220"/>
    <w:rsid w:val="00662671"/>
    <w:rsid w:val="006627D1"/>
    <w:rsid w:val="006627FE"/>
    <w:rsid w:val="006629F7"/>
    <w:rsid w:val="00662A71"/>
    <w:rsid w:val="00663050"/>
    <w:rsid w:val="00663069"/>
    <w:rsid w:val="0066322B"/>
    <w:rsid w:val="006636B1"/>
    <w:rsid w:val="0066381D"/>
    <w:rsid w:val="00663A05"/>
    <w:rsid w:val="00663A34"/>
    <w:rsid w:val="00663BF7"/>
    <w:rsid w:val="00663E14"/>
    <w:rsid w:val="00663E52"/>
    <w:rsid w:val="00663F1F"/>
    <w:rsid w:val="00664360"/>
    <w:rsid w:val="00664536"/>
    <w:rsid w:val="00664797"/>
    <w:rsid w:val="00664C01"/>
    <w:rsid w:val="00665062"/>
    <w:rsid w:val="00665101"/>
    <w:rsid w:val="0066536C"/>
    <w:rsid w:val="006654BB"/>
    <w:rsid w:val="006654C0"/>
    <w:rsid w:val="0066596F"/>
    <w:rsid w:val="00665BCD"/>
    <w:rsid w:val="00665C50"/>
    <w:rsid w:val="00665E0F"/>
    <w:rsid w:val="00665F84"/>
    <w:rsid w:val="00665FD2"/>
    <w:rsid w:val="00666011"/>
    <w:rsid w:val="0066664E"/>
    <w:rsid w:val="00666B69"/>
    <w:rsid w:val="006670BB"/>
    <w:rsid w:val="00667497"/>
    <w:rsid w:val="006674F9"/>
    <w:rsid w:val="006676D7"/>
    <w:rsid w:val="00667721"/>
    <w:rsid w:val="006679E8"/>
    <w:rsid w:val="00667B0B"/>
    <w:rsid w:val="00667B67"/>
    <w:rsid w:val="00667CD8"/>
    <w:rsid w:val="00667DD1"/>
    <w:rsid w:val="006703DC"/>
    <w:rsid w:val="0067040F"/>
    <w:rsid w:val="00670539"/>
    <w:rsid w:val="0067067C"/>
    <w:rsid w:val="006706BA"/>
    <w:rsid w:val="00670911"/>
    <w:rsid w:val="00670BF4"/>
    <w:rsid w:val="00670D8F"/>
    <w:rsid w:val="00670F49"/>
    <w:rsid w:val="0067116A"/>
    <w:rsid w:val="00671797"/>
    <w:rsid w:val="0067197E"/>
    <w:rsid w:val="00671DD8"/>
    <w:rsid w:val="00671E23"/>
    <w:rsid w:val="00671E2F"/>
    <w:rsid w:val="00671E94"/>
    <w:rsid w:val="00671FD8"/>
    <w:rsid w:val="006720D6"/>
    <w:rsid w:val="0067243E"/>
    <w:rsid w:val="00672991"/>
    <w:rsid w:val="00672DC0"/>
    <w:rsid w:val="006730ED"/>
    <w:rsid w:val="00673106"/>
    <w:rsid w:val="00673334"/>
    <w:rsid w:val="006735B8"/>
    <w:rsid w:val="006735C1"/>
    <w:rsid w:val="006737F4"/>
    <w:rsid w:val="006738AC"/>
    <w:rsid w:val="00673943"/>
    <w:rsid w:val="006739F9"/>
    <w:rsid w:val="00673D6B"/>
    <w:rsid w:val="00673F58"/>
    <w:rsid w:val="00673FD1"/>
    <w:rsid w:val="006741BA"/>
    <w:rsid w:val="00674503"/>
    <w:rsid w:val="006745BB"/>
    <w:rsid w:val="0067461B"/>
    <w:rsid w:val="00674B55"/>
    <w:rsid w:val="00674CF9"/>
    <w:rsid w:val="006751AD"/>
    <w:rsid w:val="006756A7"/>
    <w:rsid w:val="00675754"/>
    <w:rsid w:val="006757DA"/>
    <w:rsid w:val="006758BA"/>
    <w:rsid w:val="006759C6"/>
    <w:rsid w:val="00675A47"/>
    <w:rsid w:val="00675DCD"/>
    <w:rsid w:val="00675F10"/>
    <w:rsid w:val="0067615E"/>
    <w:rsid w:val="006763EF"/>
    <w:rsid w:val="006763F0"/>
    <w:rsid w:val="00676566"/>
    <w:rsid w:val="006766C4"/>
    <w:rsid w:val="00676915"/>
    <w:rsid w:val="00676F77"/>
    <w:rsid w:val="00676FD0"/>
    <w:rsid w:val="00676FFA"/>
    <w:rsid w:val="006770F8"/>
    <w:rsid w:val="00677210"/>
    <w:rsid w:val="00677527"/>
    <w:rsid w:val="006776BE"/>
    <w:rsid w:val="00677E8B"/>
    <w:rsid w:val="006801E9"/>
    <w:rsid w:val="00680565"/>
    <w:rsid w:val="00680AF2"/>
    <w:rsid w:val="00680BE3"/>
    <w:rsid w:val="00680DEF"/>
    <w:rsid w:val="00681072"/>
    <w:rsid w:val="006810CF"/>
    <w:rsid w:val="00681A25"/>
    <w:rsid w:val="00681AE0"/>
    <w:rsid w:val="00681B09"/>
    <w:rsid w:val="00681C24"/>
    <w:rsid w:val="00681E31"/>
    <w:rsid w:val="006822C7"/>
    <w:rsid w:val="00682874"/>
    <w:rsid w:val="00682A3E"/>
    <w:rsid w:val="00682B3E"/>
    <w:rsid w:val="00682D91"/>
    <w:rsid w:val="00682F36"/>
    <w:rsid w:val="006832F8"/>
    <w:rsid w:val="006833A2"/>
    <w:rsid w:val="0068383A"/>
    <w:rsid w:val="006838D3"/>
    <w:rsid w:val="00683EAA"/>
    <w:rsid w:val="0068404A"/>
    <w:rsid w:val="00684235"/>
    <w:rsid w:val="00684264"/>
    <w:rsid w:val="006843D8"/>
    <w:rsid w:val="006846FC"/>
    <w:rsid w:val="006847A4"/>
    <w:rsid w:val="00684B68"/>
    <w:rsid w:val="00684D9B"/>
    <w:rsid w:val="00684F4D"/>
    <w:rsid w:val="006850D0"/>
    <w:rsid w:val="00685164"/>
    <w:rsid w:val="00685849"/>
    <w:rsid w:val="00685921"/>
    <w:rsid w:val="00685956"/>
    <w:rsid w:val="00685D45"/>
    <w:rsid w:val="00685F9C"/>
    <w:rsid w:val="00686208"/>
    <w:rsid w:val="00686240"/>
    <w:rsid w:val="006869BD"/>
    <w:rsid w:val="00686AAD"/>
    <w:rsid w:val="006872A1"/>
    <w:rsid w:val="00687701"/>
    <w:rsid w:val="006877F1"/>
    <w:rsid w:val="0068790F"/>
    <w:rsid w:val="00687F10"/>
    <w:rsid w:val="00687F91"/>
    <w:rsid w:val="006905CE"/>
    <w:rsid w:val="0069087E"/>
    <w:rsid w:val="00690DF0"/>
    <w:rsid w:val="0069105F"/>
    <w:rsid w:val="006912C4"/>
    <w:rsid w:val="0069134F"/>
    <w:rsid w:val="00691B48"/>
    <w:rsid w:val="00691B71"/>
    <w:rsid w:val="00691ECA"/>
    <w:rsid w:val="00692062"/>
    <w:rsid w:val="006926E8"/>
    <w:rsid w:val="00692755"/>
    <w:rsid w:val="00692778"/>
    <w:rsid w:val="00692E05"/>
    <w:rsid w:val="00692F11"/>
    <w:rsid w:val="00692FC0"/>
    <w:rsid w:val="00693102"/>
    <w:rsid w:val="00693136"/>
    <w:rsid w:val="0069326A"/>
    <w:rsid w:val="0069364A"/>
    <w:rsid w:val="00693B79"/>
    <w:rsid w:val="00693D53"/>
    <w:rsid w:val="00694170"/>
    <w:rsid w:val="00694460"/>
    <w:rsid w:val="006944EF"/>
    <w:rsid w:val="006946B7"/>
    <w:rsid w:val="0069487B"/>
    <w:rsid w:val="006949C2"/>
    <w:rsid w:val="00694C17"/>
    <w:rsid w:val="00694D58"/>
    <w:rsid w:val="00694FED"/>
    <w:rsid w:val="006952A4"/>
    <w:rsid w:val="006953A6"/>
    <w:rsid w:val="006957CD"/>
    <w:rsid w:val="00695A6A"/>
    <w:rsid w:val="006961D1"/>
    <w:rsid w:val="00696290"/>
    <w:rsid w:val="006964A2"/>
    <w:rsid w:val="00696663"/>
    <w:rsid w:val="006966E3"/>
    <w:rsid w:val="00696876"/>
    <w:rsid w:val="00696A82"/>
    <w:rsid w:val="00696A95"/>
    <w:rsid w:val="00696DE6"/>
    <w:rsid w:val="00697716"/>
    <w:rsid w:val="006977C7"/>
    <w:rsid w:val="00697A3B"/>
    <w:rsid w:val="00697B2D"/>
    <w:rsid w:val="00697D73"/>
    <w:rsid w:val="00697F21"/>
    <w:rsid w:val="00697F8D"/>
    <w:rsid w:val="006A03C2"/>
    <w:rsid w:val="006A0551"/>
    <w:rsid w:val="006A055E"/>
    <w:rsid w:val="006A06C7"/>
    <w:rsid w:val="006A0809"/>
    <w:rsid w:val="006A1015"/>
    <w:rsid w:val="006A110F"/>
    <w:rsid w:val="006A1383"/>
    <w:rsid w:val="006A18F7"/>
    <w:rsid w:val="006A1A89"/>
    <w:rsid w:val="006A1D6E"/>
    <w:rsid w:val="006A1E02"/>
    <w:rsid w:val="006A2252"/>
    <w:rsid w:val="006A241C"/>
    <w:rsid w:val="006A2629"/>
    <w:rsid w:val="006A2653"/>
    <w:rsid w:val="006A27B1"/>
    <w:rsid w:val="006A27C1"/>
    <w:rsid w:val="006A2B44"/>
    <w:rsid w:val="006A2BB3"/>
    <w:rsid w:val="006A2DC9"/>
    <w:rsid w:val="006A2DE4"/>
    <w:rsid w:val="006A2E5B"/>
    <w:rsid w:val="006A2E74"/>
    <w:rsid w:val="006A2EB7"/>
    <w:rsid w:val="006A328D"/>
    <w:rsid w:val="006A3AE5"/>
    <w:rsid w:val="006A3C23"/>
    <w:rsid w:val="006A3C2D"/>
    <w:rsid w:val="006A3DCC"/>
    <w:rsid w:val="006A3E1F"/>
    <w:rsid w:val="006A3F22"/>
    <w:rsid w:val="006A436E"/>
    <w:rsid w:val="006A46A1"/>
    <w:rsid w:val="006A49A7"/>
    <w:rsid w:val="006A4D02"/>
    <w:rsid w:val="006A4FAF"/>
    <w:rsid w:val="006A51D2"/>
    <w:rsid w:val="006A58B4"/>
    <w:rsid w:val="006A5B81"/>
    <w:rsid w:val="006A5C0C"/>
    <w:rsid w:val="006A5D30"/>
    <w:rsid w:val="006A5E11"/>
    <w:rsid w:val="006A5E44"/>
    <w:rsid w:val="006A61DB"/>
    <w:rsid w:val="006A6282"/>
    <w:rsid w:val="006A6915"/>
    <w:rsid w:val="006A695B"/>
    <w:rsid w:val="006A6B57"/>
    <w:rsid w:val="006A6EE9"/>
    <w:rsid w:val="006A741E"/>
    <w:rsid w:val="006A74FD"/>
    <w:rsid w:val="006A7673"/>
    <w:rsid w:val="006A7947"/>
    <w:rsid w:val="006A7CA8"/>
    <w:rsid w:val="006A7CB0"/>
    <w:rsid w:val="006A7D63"/>
    <w:rsid w:val="006A7E75"/>
    <w:rsid w:val="006A7EE0"/>
    <w:rsid w:val="006B001D"/>
    <w:rsid w:val="006B024F"/>
    <w:rsid w:val="006B0298"/>
    <w:rsid w:val="006B049B"/>
    <w:rsid w:val="006B050C"/>
    <w:rsid w:val="006B05A1"/>
    <w:rsid w:val="006B0661"/>
    <w:rsid w:val="006B078E"/>
    <w:rsid w:val="006B0BFC"/>
    <w:rsid w:val="006B0DDB"/>
    <w:rsid w:val="006B10E4"/>
    <w:rsid w:val="006B1396"/>
    <w:rsid w:val="006B1461"/>
    <w:rsid w:val="006B17E4"/>
    <w:rsid w:val="006B184D"/>
    <w:rsid w:val="006B1914"/>
    <w:rsid w:val="006B2100"/>
    <w:rsid w:val="006B2126"/>
    <w:rsid w:val="006B226C"/>
    <w:rsid w:val="006B236A"/>
    <w:rsid w:val="006B2384"/>
    <w:rsid w:val="006B27BB"/>
    <w:rsid w:val="006B2968"/>
    <w:rsid w:val="006B2AD9"/>
    <w:rsid w:val="006B2F64"/>
    <w:rsid w:val="006B3155"/>
    <w:rsid w:val="006B353A"/>
    <w:rsid w:val="006B3670"/>
    <w:rsid w:val="006B375C"/>
    <w:rsid w:val="006B3889"/>
    <w:rsid w:val="006B3B03"/>
    <w:rsid w:val="006B3FA3"/>
    <w:rsid w:val="006B420F"/>
    <w:rsid w:val="006B43B6"/>
    <w:rsid w:val="006B447B"/>
    <w:rsid w:val="006B44D4"/>
    <w:rsid w:val="006B4676"/>
    <w:rsid w:val="006B490F"/>
    <w:rsid w:val="006B4A08"/>
    <w:rsid w:val="006B4E2E"/>
    <w:rsid w:val="006B4EDE"/>
    <w:rsid w:val="006B522F"/>
    <w:rsid w:val="006B53C2"/>
    <w:rsid w:val="006B5473"/>
    <w:rsid w:val="006B54A4"/>
    <w:rsid w:val="006B5819"/>
    <w:rsid w:val="006B5881"/>
    <w:rsid w:val="006B5A8D"/>
    <w:rsid w:val="006B5C70"/>
    <w:rsid w:val="006B5E74"/>
    <w:rsid w:val="006B5FB0"/>
    <w:rsid w:val="006B60F8"/>
    <w:rsid w:val="006B6171"/>
    <w:rsid w:val="006B6233"/>
    <w:rsid w:val="006B633C"/>
    <w:rsid w:val="006B6381"/>
    <w:rsid w:val="006B63F3"/>
    <w:rsid w:val="006B646A"/>
    <w:rsid w:val="006B666D"/>
    <w:rsid w:val="006B6A71"/>
    <w:rsid w:val="006B6B5E"/>
    <w:rsid w:val="006B6CBD"/>
    <w:rsid w:val="006B6CC6"/>
    <w:rsid w:val="006B7371"/>
    <w:rsid w:val="006B75A5"/>
    <w:rsid w:val="006B7A1D"/>
    <w:rsid w:val="006B7AAB"/>
    <w:rsid w:val="006B7D93"/>
    <w:rsid w:val="006B7E96"/>
    <w:rsid w:val="006C02B0"/>
    <w:rsid w:val="006C04C2"/>
    <w:rsid w:val="006C057D"/>
    <w:rsid w:val="006C064C"/>
    <w:rsid w:val="006C08B3"/>
    <w:rsid w:val="006C0D57"/>
    <w:rsid w:val="006C10A7"/>
    <w:rsid w:val="006C110E"/>
    <w:rsid w:val="006C11BC"/>
    <w:rsid w:val="006C12AF"/>
    <w:rsid w:val="006C1985"/>
    <w:rsid w:val="006C19B9"/>
    <w:rsid w:val="006C1CE2"/>
    <w:rsid w:val="006C1DDE"/>
    <w:rsid w:val="006C20D4"/>
    <w:rsid w:val="006C225F"/>
    <w:rsid w:val="006C22B3"/>
    <w:rsid w:val="006C22DD"/>
    <w:rsid w:val="006C238F"/>
    <w:rsid w:val="006C266E"/>
    <w:rsid w:val="006C296C"/>
    <w:rsid w:val="006C29EC"/>
    <w:rsid w:val="006C2A52"/>
    <w:rsid w:val="006C2C20"/>
    <w:rsid w:val="006C31CA"/>
    <w:rsid w:val="006C34DA"/>
    <w:rsid w:val="006C39F6"/>
    <w:rsid w:val="006C3E04"/>
    <w:rsid w:val="006C3E31"/>
    <w:rsid w:val="006C40E9"/>
    <w:rsid w:val="006C4347"/>
    <w:rsid w:val="006C4542"/>
    <w:rsid w:val="006C4723"/>
    <w:rsid w:val="006C4796"/>
    <w:rsid w:val="006C4ACD"/>
    <w:rsid w:val="006C4BC5"/>
    <w:rsid w:val="006C4C43"/>
    <w:rsid w:val="006C4DD1"/>
    <w:rsid w:val="006C4E91"/>
    <w:rsid w:val="006C4F0D"/>
    <w:rsid w:val="006C5183"/>
    <w:rsid w:val="006C5362"/>
    <w:rsid w:val="006C551F"/>
    <w:rsid w:val="006C5627"/>
    <w:rsid w:val="006C5B18"/>
    <w:rsid w:val="006C5B6E"/>
    <w:rsid w:val="006C5E2F"/>
    <w:rsid w:val="006C6255"/>
    <w:rsid w:val="006C63F1"/>
    <w:rsid w:val="006C690E"/>
    <w:rsid w:val="006C6C20"/>
    <w:rsid w:val="006C6CA8"/>
    <w:rsid w:val="006C6D4B"/>
    <w:rsid w:val="006C6EFE"/>
    <w:rsid w:val="006C760C"/>
    <w:rsid w:val="006C779A"/>
    <w:rsid w:val="006D006D"/>
    <w:rsid w:val="006D0219"/>
    <w:rsid w:val="006D02C2"/>
    <w:rsid w:val="006D0300"/>
    <w:rsid w:val="006D033B"/>
    <w:rsid w:val="006D0361"/>
    <w:rsid w:val="006D079D"/>
    <w:rsid w:val="006D0840"/>
    <w:rsid w:val="006D09BD"/>
    <w:rsid w:val="006D0E74"/>
    <w:rsid w:val="006D0E7A"/>
    <w:rsid w:val="006D0F35"/>
    <w:rsid w:val="006D1177"/>
    <w:rsid w:val="006D13B0"/>
    <w:rsid w:val="006D1635"/>
    <w:rsid w:val="006D1797"/>
    <w:rsid w:val="006D1A11"/>
    <w:rsid w:val="006D2185"/>
    <w:rsid w:val="006D2C30"/>
    <w:rsid w:val="006D30B3"/>
    <w:rsid w:val="006D362E"/>
    <w:rsid w:val="006D3699"/>
    <w:rsid w:val="006D3740"/>
    <w:rsid w:val="006D3AAD"/>
    <w:rsid w:val="006D3B53"/>
    <w:rsid w:val="006D3EDE"/>
    <w:rsid w:val="006D446D"/>
    <w:rsid w:val="006D4974"/>
    <w:rsid w:val="006D4AA1"/>
    <w:rsid w:val="006D4D95"/>
    <w:rsid w:val="006D4F2A"/>
    <w:rsid w:val="006D4F81"/>
    <w:rsid w:val="006D5173"/>
    <w:rsid w:val="006D51C5"/>
    <w:rsid w:val="006D5784"/>
    <w:rsid w:val="006D5B34"/>
    <w:rsid w:val="006D5C43"/>
    <w:rsid w:val="006D5D6E"/>
    <w:rsid w:val="006D5DBA"/>
    <w:rsid w:val="006D5F73"/>
    <w:rsid w:val="006D60CE"/>
    <w:rsid w:val="006D62C4"/>
    <w:rsid w:val="006D62DF"/>
    <w:rsid w:val="006D67A8"/>
    <w:rsid w:val="006D67B1"/>
    <w:rsid w:val="006D6BA0"/>
    <w:rsid w:val="006D6C55"/>
    <w:rsid w:val="006D6E6B"/>
    <w:rsid w:val="006D6F47"/>
    <w:rsid w:val="006D6FCB"/>
    <w:rsid w:val="006D6FD0"/>
    <w:rsid w:val="006D7007"/>
    <w:rsid w:val="006D70CD"/>
    <w:rsid w:val="006D7161"/>
    <w:rsid w:val="006D7170"/>
    <w:rsid w:val="006D748C"/>
    <w:rsid w:val="006D74AA"/>
    <w:rsid w:val="006D76EF"/>
    <w:rsid w:val="006D7855"/>
    <w:rsid w:val="006D7AAC"/>
    <w:rsid w:val="006D7B88"/>
    <w:rsid w:val="006D7E07"/>
    <w:rsid w:val="006E023C"/>
    <w:rsid w:val="006E029B"/>
    <w:rsid w:val="006E0436"/>
    <w:rsid w:val="006E0774"/>
    <w:rsid w:val="006E096A"/>
    <w:rsid w:val="006E0F1E"/>
    <w:rsid w:val="006E0F9D"/>
    <w:rsid w:val="006E0FD5"/>
    <w:rsid w:val="006E1017"/>
    <w:rsid w:val="006E1467"/>
    <w:rsid w:val="006E15D9"/>
    <w:rsid w:val="006E164D"/>
    <w:rsid w:val="006E1939"/>
    <w:rsid w:val="006E19AE"/>
    <w:rsid w:val="006E1DD3"/>
    <w:rsid w:val="006E1FA5"/>
    <w:rsid w:val="006E2170"/>
    <w:rsid w:val="006E23F2"/>
    <w:rsid w:val="006E25F8"/>
    <w:rsid w:val="006E25FA"/>
    <w:rsid w:val="006E2939"/>
    <w:rsid w:val="006E2E6D"/>
    <w:rsid w:val="006E2F39"/>
    <w:rsid w:val="006E2FE8"/>
    <w:rsid w:val="006E2FF9"/>
    <w:rsid w:val="006E31A4"/>
    <w:rsid w:val="006E355B"/>
    <w:rsid w:val="006E35EE"/>
    <w:rsid w:val="006E3A0F"/>
    <w:rsid w:val="006E3B32"/>
    <w:rsid w:val="006E3C27"/>
    <w:rsid w:val="006E3E49"/>
    <w:rsid w:val="006E3E8A"/>
    <w:rsid w:val="006E3FA0"/>
    <w:rsid w:val="006E41BF"/>
    <w:rsid w:val="006E41D3"/>
    <w:rsid w:val="006E43CF"/>
    <w:rsid w:val="006E4905"/>
    <w:rsid w:val="006E49E6"/>
    <w:rsid w:val="006E4A13"/>
    <w:rsid w:val="006E4A1B"/>
    <w:rsid w:val="006E4B00"/>
    <w:rsid w:val="006E4B88"/>
    <w:rsid w:val="006E4C2A"/>
    <w:rsid w:val="006E4CBE"/>
    <w:rsid w:val="006E561D"/>
    <w:rsid w:val="006E5728"/>
    <w:rsid w:val="006E5A17"/>
    <w:rsid w:val="006E5BEF"/>
    <w:rsid w:val="006E5CC1"/>
    <w:rsid w:val="006E5CDF"/>
    <w:rsid w:val="006E5EFD"/>
    <w:rsid w:val="006E5F0A"/>
    <w:rsid w:val="006E5F91"/>
    <w:rsid w:val="006E606C"/>
    <w:rsid w:val="006E63DC"/>
    <w:rsid w:val="006E64DF"/>
    <w:rsid w:val="006E6899"/>
    <w:rsid w:val="006E6A9B"/>
    <w:rsid w:val="006E6BC7"/>
    <w:rsid w:val="006E708B"/>
    <w:rsid w:val="006E7357"/>
    <w:rsid w:val="006E74D1"/>
    <w:rsid w:val="006E75DF"/>
    <w:rsid w:val="006E7A0F"/>
    <w:rsid w:val="006E7F08"/>
    <w:rsid w:val="006E7F89"/>
    <w:rsid w:val="006F031C"/>
    <w:rsid w:val="006F0BCF"/>
    <w:rsid w:val="006F0CBC"/>
    <w:rsid w:val="006F0CC7"/>
    <w:rsid w:val="006F0E9B"/>
    <w:rsid w:val="006F1152"/>
    <w:rsid w:val="006F1440"/>
    <w:rsid w:val="006F1540"/>
    <w:rsid w:val="006F1677"/>
    <w:rsid w:val="006F16EC"/>
    <w:rsid w:val="006F1DCD"/>
    <w:rsid w:val="006F20F9"/>
    <w:rsid w:val="006F2237"/>
    <w:rsid w:val="006F2384"/>
    <w:rsid w:val="006F2403"/>
    <w:rsid w:val="006F250E"/>
    <w:rsid w:val="006F2BE3"/>
    <w:rsid w:val="006F2C2E"/>
    <w:rsid w:val="006F2FA3"/>
    <w:rsid w:val="006F3226"/>
    <w:rsid w:val="006F34FF"/>
    <w:rsid w:val="006F35E8"/>
    <w:rsid w:val="006F3781"/>
    <w:rsid w:val="006F38C5"/>
    <w:rsid w:val="006F39A1"/>
    <w:rsid w:val="006F3AA0"/>
    <w:rsid w:val="006F40FC"/>
    <w:rsid w:val="006F425C"/>
    <w:rsid w:val="006F4401"/>
    <w:rsid w:val="006F46E1"/>
    <w:rsid w:val="006F49CE"/>
    <w:rsid w:val="006F552C"/>
    <w:rsid w:val="006F5925"/>
    <w:rsid w:val="006F5D9E"/>
    <w:rsid w:val="006F5F5C"/>
    <w:rsid w:val="006F5FE3"/>
    <w:rsid w:val="006F6060"/>
    <w:rsid w:val="006F6109"/>
    <w:rsid w:val="006F664F"/>
    <w:rsid w:val="006F6912"/>
    <w:rsid w:val="006F695A"/>
    <w:rsid w:val="006F69B3"/>
    <w:rsid w:val="006F6A34"/>
    <w:rsid w:val="006F6B93"/>
    <w:rsid w:val="006F6C60"/>
    <w:rsid w:val="006F6F6E"/>
    <w:rsid w:val="006F7584"/>
    <w:rsid w:val="006F75D4"/>
    <w:rsid w:val="006F7603"/>
    <w:rsid w:val="006F7C4A"/>
    <w:rsid w:val="007001C1"/>
    <w:rsid w:val="00700764"/>
    <w:rsid w:val="0070093F"/>
    <w:rsid w:val="00701074"/>
    <w:rsid w:val="007010EA"/>
    <w:rsid w:val="0070148D"/>
    <w:rsid w:val="00701493"/>
    <w:rsid w:val="007016D8"/>
    <w:rsid w:val="007018FF"/>
    <w:rsid w:val="00701AED"/>
    <w:rsid w:val="00701C0E"/>
    <w:rsid w:val="00701D29"/>
    <w:rsid w:val="00701DDC"/>
    <w:rsid w:val="00701E06"/>
    <w:rsid w:val="00702B5E"/>
    <w:rsid w:val="00702C0E"/>
    <w:rsid w:val="00702D8B"/>
    <w:rsid w:val="00702DF2"/>
    <w:rsid w:val="00702F52"/>
    <w:rsid w:val="00703293"/>
    <w:rsid w:val="00703723"/>
    <w:rsid w:val="00703F0E"/>
    <w:rsid w:val="00704235"/>
    <w:rsid w:val="007046DA"/>
    <w:rsid w:val="007047C8"/>
    <w:rsid w:val="00704E23"/>
    <w:rsid w:val="007053F3"/>
    <w:rsid w:val="00705519"/>
    <w:rsid w:val="007058E6"/>
    <w:rsid w:val="00705C9D"/>
    <w:rsid w:val="00705D27"/>
    <w:rsid w:val="00706087"/>
    <w:rsid w:val="00706118"/>
    <w:rsid w:val="007066C9"/>
    <w:rsid w:val="007066E0"/>
    <w:rsid w:val="00706A13"/>
    <w:rsid w:val="00706B2E"/>
    <w:rsid w:val="00706EB4"/>
    <w:rsid w:val="00706F38"/>
    <w:rsid w:val="0070733C"/>
    <w:rsid w:val="00707531"/>
    <w:rsid w:val="007077DD"/>
    <w:rsid w:val="00707914"/>
    <w:rsid w:val="00707945"/>
    <w:rsid w:val="00707978"/>
    <w:rsid w:val="00707B4A"/>
    <w:rsid w:val="00707B8B"/>
    <w:rsid w:val="00707E34"/>
    <w:rsid w:val="007104A4"/>
    <w:rsid w:val="00710520"/>
    <w:rsid w:val="00710802"/>
    <w:rsid w:val="00710A48"/>
    <w:rsid w:val="00710FE0"/>
    <w:rsid w:val="007110F2"/>
    <w:rsid w:val="00711275"/>
    <w:rsid w:val="007113AF"/>
    <w:rsid w:val="00711597"/>
    <w:rsid w:val="0071181F"/>
    <w:rsid w:val="00711D13"/>
    <w:rsid w:val="00711D69"/>
    <w:rsid w:val="0071208B"/>
    <w:rsid w:val="00712489"/>
    <w:rsid w:val="007124FE"/>
    <w:rsid w:val="007124FF"/>
    <w:rsid w:val="0071259C"/>
    <w:rsid w:val="00712642"/>
    <w:rsid w:val="0071265F"/>
    <w:rsid w:val="00712A83"/>
    <w:rsid w:val="00712CF9"/>
    <w:rsid w:val="00712D8C"/>
    <w:rsid w:val="0071301D"/>
    <w:rsid w:val="00713063"/>
    <w:rsid w:val="0071309A"/>
    <w:rsid w:val="00713418"/>
    <w:rsid w:val="00713460"/>
    <w:rsid w:val="007138F2"/>
    <w:rsid w:val="00713ACA"/>
    <w:rsid w:val="00713DEC"/>
    <w:rsid w:val="007140D8"/>
    <w:rsid w:val="007143DC"/>
    <w:rsid w:val="00714530"/>
    <w:rsid w:val="0071463C"/>
    <w:rsid w:val="00714797"/>
    <w:rsid w:val="007148BB"/>
    <w:rsid w:val="00714AEA"/>
    <w:rsid w:val="00714DC9"/>
    <w:rsid w:val="0071552C"/>
    <w:rsid w:val="007156BB"/>
    <w:rsid w:val="007157CF"/>
    <w:rsid w:val="00715879"/>
    <w:rsid w:val="00715BAF"/>
    <w:rsid w:val="00715C48"/>
    <w:rsid w:val="00715E68"/>
    <w:rsid w:val="0071603B"/>
    <w:rsid w:val="0071604B"/>
    <w:rsid w:val="00716391"/>
    <w:rsid w:val="0071654E"/>
    <w:rsid w:val="0071659D"/>
    <w:rsid w:val="007167AD"/>
    <w:rsid w:val="00716BCE"/>
    <w:rsid w:val="00716C50"/>
    <w:rsid w:val="0071731C"/>
    <w:rsid w:val="0071754F"/>
    <w:rsid w:val="00720197"/>
    <w:rsid w:val="0072064A"/>
    <w:rsid w:val="007207D8"/>
    <w:rsid w:val="007209BA"/>
    <w:rsid w:val="00720D96"/>
    <w:rsid w:val="00720E47"/>
    <w:rsid w:val="00720E50"/>
    <w:rsid w:val="00720EBF"/>
    <w:rsid w:val="007210EE"/>
    <w:rsid w:val="00721143"/>
    <w:rsid w:val="007214D5"/>
    <w:rsid w:val="00721686"/>
    <w:rsid w:val="007218DA"/>
    <w:rsid w:val="00721F61"/>
    <w:rsid w:val="00722008"/>
    <w:rsid w:val="0072230A"/>
    <w:rsid w:val="007224B2"/>
    <w:rsid w:val="007226B9"/>
    <w:rsid w:val="00722B42"/>
    <w:rsid w:val="00722C93"/>
    <w:rsid w:val="00722EB5"/>
    <w:rsid w:val="00723456"/>
    <w:rsid w:val="00723494"/>
    <w:rsid w:val="007236C2"/>
    <w:rsid w:val="00723969"/>
    <w:rsid w:val="00723DF6"/>
    <w:rsid w:val="00724120"/>
    <w:rsid w:val="007242FF"/>
    <w:rsid w:val="00724416"/>
    <w:rsid w:val="00724805"/>
    <w:rsid w:val="00724956"/>
    <w:rsid w:val="0072496E"/>
    <w:rsid w:val="00724AC0"/>
    <w:rsid w:val="00724AC8"/>
    <w:rsid w:val="00724BF4"/>
    <w:rsid w:val="00724C7B"/>
    <w:rsid w:val="00724D2E"/>
    <w:rsid w:val="00724E63"/>
    <w:rsid w:val="00724FF0"/>
    <w:rsid w:val="00725CF2"/>
    <w:rsid w:val="00725F8D"/>
    <w:rsid w:val="007261F3"/>
    <w:rsid w:val="0072678C"/>
    <w:rsid w:val="007267F0"/>
    <w:rsid w:val="00726AF3"/>
    <w:rsid w:val="00726B06"/>
    <w:rsid w:val="00726C74"/>
    <w:rsid w:val="00726D22"/>
    <w:rsid w:val="00726E47"/>
    <w:rsid w:val="00727346"/>
    <w:rsid w:val="00727CDB"/>
    <w:rsid w:val="00727F3F"/>
    <w:rsid w:val="0073003A"/>
    <w:rsid w:val="00730062"/>
    <w:rsid w:val="00730079"/>
    <w:rsid w:val="0073009D"/>
    <w:rsid w:val="0073017B"/>
    <w:rsid w:val="007305A3"/>
    <w:rsid w:val="00730702"/>
    <w:rsid w:val="00730936"/>
    <w:rsid w:val="00730C50"/>
    <w:rsid w:val="0073129A"/>
    <w:rsid w:val="007312B3"/>
    <w:rsid w:val="00731543"/>
    <w:rsid w:val="007316B7"/>
    <w:rsid w:val="007318B2"/>
    <w:rsid w:val="00731DCF"/>
    <w:rsid w:val="007320EA"/>
    <w:rsid w:val="0073225E"/>
    <w:rsid w:val="0073228A"/>
    <w:rsid w:val="0073266D"/>
    <w:rsid w:val="007327CD"/>
    <w:rsid w:val="00732898"/>
    <w:rsid w:val="00732EE0"/>
    <w:rsid w:val="007331F2"/>
    <w:rsid w:val="007332E3"/>
    <w:rsid w:val="00733649"/>
    <w:rsid w:val="007337B1"/>
    <w:rsid w:val="007342B8"/>
    <w:rsid w:val="007346B3"/>
    <w:rsid w:val="00734747"/>
    <w:rsid w:val="007348FD"/>
    <w:rsid w:val="00734B11"/>
    <w:rsid w:val="00734EFC"/>
    <w:rsid w:val="0073515E"/>
    <w:rsid w:val="00735301"/>
    <w:rsid w:val="007354EB"/>
    <w:rsid w:val="007357AA"/>
    <w:rsid w:val="00735A19"/>
    <w:rsid w:val="0073607B"/>
    <w:rsid w:val="0073616B"/>
    <w:rsid w:val="007362AC"/>
    <w:rsid w:val="007363BE"/>
    <w:rsid w:val="007366FD"/>
    <w:rsid w:val="00736708"/>
    <w:rsid w:val="00736803"/>
    <w:rsid w:val="00736B71"/>
    <w:rsid w:val="00737134"/>
    <w:rsid w:val="007374B3"/>
    <w:rsid w:val="00737A0F"/>
    <w:rsid w:val="00737B81"/>
    <w:rsid w:val="00737F1A"/>
    <w:rsid w:val="00740928"/>
    <w:rsid w:val="00740A21"/>
    <w:rsid w:val="00740A35"/>
    <w:rsid w:val="00740B6E"/>
    <w:rsid w:val="00740D36"/>
    <w:rsid w:val="00740EB7"/>
    <w:rsid w:val="00740FEB"/>
    <w:rsid w:val="00741329"/>
    <w:rsid w:val="00741453"/>
    <w:rsid w:val="007418B7"/>
    <w:rsid w:val="007424D5"/>
    <w:rsid w:val="007427E5"/>
    <w:rsid w:val="0074316A"/>
    <w:rsid w:val="007431E9"/>
    <w:rsid w:val="00743941"/>
    <w:rsid w:val="00743D62"/>
    <w:rsid w:val="00743E17"/>
    <w:rsid w:val="0074405E"/>
    <w:rsid w:val="007441D8"/>
    <w:rsid w:val="007444BF"/>
    <w:rsid w:val="00744551"/>
    <w:rsid w:val="00744A4F"/>
    <w:rsid w:val="00744B3E"/>
    <w:rsid w:val="00744E98"/>
    <w:rsid w:val="007450D6"/>
    <w:rsid w:val="00745244"/>
    <w:rsid w:val="00745245"/>
    <w:rsid w:val="0074544F"/>
    <w:rsid w:val="00745469"/>
    <w:rsid w:val="007457C9"/>
    <w:rsid w:val="00745B97"/>
    <w:rsid w:val="00745F4B"/>
    <w:rsid w:val="00745FC2"/>
    <w:rsid w:val="00745FC9"/>
    <w:rsid w:val="00746003"/>
    <w:rsid w:val="007461DA"/>
    <w:rsid w:val="00746230"/>
    <w:rsid w:val="0074628A"/>
    <w:rsid w:val="007464DC"/>
    <w:rsid w:val="007466D0"/>
    <w:rsid w:val="00746B3C"/>
    <w:rsid w:val="00746BA0"/>
    <w:rsid w:val="00747183"/>
    <w:rsid w:val="0074728F"/>
    <w:rsid w:val="00747465"/>
    <w:rsid w:val="00747599"/>
    <w:rsid w:val="0074759D"/>
    <w:rsid w:val="00747F21"/>
    <w:rsid w:val="00747F46"/>
    <w:rsid w:val="00747FDF"/>
    <w:rsid w:val="007501C2"/>
    <w:rsid w:val="00750905"/>
    <w:rsid w:val="00750975"/>
    <w:rsid w:val="00750A39"/>
    <w:rsid w:val="00750F91"/>
    <w:rsid w:val="0075101A"/>
    <w:rsid w:val="00751217"/>
    <w:rsid w:val="0075177E"/>
    <w:rsid w:val="007520C2"/>
    <w:rsid w:val="0075219E"/>
    <w:rsid w:val="0075238E"/>
    <w:rsid w:val="007524DB"/>
    <w:rsid w:val="00752733"/>
    <w:rsid w:val="00752C33"/>
    <w:rsid w:val="00752FF9"/>
    <w:rsid w:val="00753753"/>
    <w:rsid w:val="007539CE"/>
    <w:rsid w:val="00753AB4"/>
    <w:rsid w:val="00753BC9"/>
    <w:rsid w:val="00753DB2"/>
    <w:rsid w:val="007540A6"/>
    <w:rsid w:val="007541D0"/>
    <w:rsid w:val="0075428A"/>
    <w:rsid w:val="0075440D"/>
    <w:rsid w:val="0075449C"/>
    <w:rsid w:val="007545FB"/>
    <w:rsid w:val="0075467A"/>
    <w:rsid w:val="00754B3D"/>
    <w:rsid w:val="00754B57"/>
    <w:rsid w:val="00754E8A"/>
    <w:rsid w:val="007550B8"/>
    <w:rsid w:val="007551C8"/>
    <w:rsid w:val="007552E4"/>
    <w:rsid w:val="00755521"/>
    <w:rsid w:val="00755540"/>
    <w:rsid w:val="00755A5E"/>
    <w:rsid w:val="00755F34"/>
    <w:rsid w:val="00756178"/>
    <w:rsid w:val="0075636E"/>
    <w:rsid w:val="00756533"/>
    <w:rsid w:val="00756595"/>
    <w:rsid w:val="007566C4"/>
    <w:rsid w:val="00756B2F"/>
    <w:rsid w:val="00756FFE"/>
    <w:rsid w:val="00757754"/>
    <w:rsid w:val="00757A11"/>
    <w:rsid w:val="00757A75"/>
    <w:rsid w:val="007600DE"/>
    <w:rsid w:val="0076021F"/>
    <w:rsid w:val="00760269"/>
    <w:rsid w:val="007605C8"/>
    <w:rsid w:val="00760690"/>
    <w:rsid w:val="00760888"/>
    <w:rsid w:val="00760A41"/>
    <w:rsid w:val="00760C91"/>
    <w:rsid w:val="00760E99"/>
    <w:rsid w:val="00760F7C"/>
    <w:rsid w:val="00761074"/>
    <w:rsid w:val="007613BD"/>
    <w:rsid w:val="007615EC"/>
    <w:rsid w:val="007616A2"/>
    <w:rsid w:val="0076175E"/>
    <w:rsid w:val="00761A12"/>
    <w:rsid w:val="00761A18"/>
    <w:rsid w:val="00761A4A"/>
    <w:rsid w:val="00761AA7"/>
    <w:rsid w:val="00761BDB"/>
    <w:rsid w:val="00761C68"/>
    <w:rsid w:val="00761DCF"/>
    <w:rsid w:val="00761E0B"/>
    <w:rsid w:val="00761F95"/>
    <w:rsid w:val="0076237F"/>
    <w:rsid w:val="007625CB"/>
    <w:rsid w:val="00762877"/>
    <w:rsid w:val="007628BF"/>
    <w:rsid w:val="007628D4"/>
    <w:rsid w:val="00762D65"/>
    <w:rsid w:val="00762DF3"/>
    <w:rsid w:val="00762EFC"/>
    <w:rsid w:val="00762F6B"/>
    <w:rsid w:val="007634CE"/>
    <w:rsid w:val="0076361D"/>
    <w:rsid w:val="00763925"/>
    <w:rsid w:val="00763AB1"/>
    <w:rsid w:val="00763ADA"/>
    <w:rsid w:val="00763DCF"/>
    <w:rsid w:val="00763FF8"/>
    <w:rsid w:val="007642EC"/>
    <w:rsid w:val="007643B5"/>
    <w:rsid w:val="00764460"/>
    <w:rsid w:val="00764BB4"/>
    <w:rsid w:val="00764BF4"/>
    <w:rsid w:val="00764E1D"/>
    <w:rsid w:val="007651A2"/>
    <w:rsid w:val="00765658"/>
    <w:rsid w:val="00765680"/>
    <w:rsid w:val="007656B2"/>
    <w:rsid w:val="0076582E"/>
    <w:rsid w:val="007658A3"/>
    <w:rsid w:val="007658E7"/>
    <w:rsid w:val="00765B5C"/>
    <w:rsid w:val="00765D5A"/>
    <w:rsid w:val="00765DDD"/>
    <w:rsid w:val="00765FAB"/>
    <w:rsid w:val="007661D1"/>
    <w:rsid w:val="00766226"/>
    <w:rsid w:val="007663E7"/>
    <w:rsid w:val="0076658C"/>
    <w:rsid w:val="00766BEF"/>
    <w:rsid w:val="00766CA3"/>
    <w:rsid w:val="00767392"/>
    <w:rsid w:val="00767438"/>
    <w:rsid w:val="0076757F"/>
    <w:rsid w:val="00767A60"/>
    <w:rsid w:val="00767C24"/>
    <w:rsid w:val="00767DD8"/>
    <w:rsid w:val="00767E3B"/>
    <w:rsid w:val="00767F2C"/>
    <w:rsid w:val="00767F5D"/>
    <w:rsid w:val="007704BB"/>
    <w:rsid w:val="00770620"/>
    <w:rsid w:val="00770716"/>
    <w:rsid w:val="007709A0"/>
    <w:rsid w:val="00770A3D"/>
    <w:rsid w:val="00770C07"/>
    <w:rsid w:val="00771383"/>
    <w:rsid w:val="0077147E"/>
    <w:rsid w:val="007720A4"/>
    <w:rsid w:val="007721A2"/>
    <w:rsid w:val="00772323"/>
    <w:rsid w:val="0077235F"/>
    <w:rsid w:val="007724FA"/>
    <w:rsid w:val="00772563"/>
    <w:rsid w:val="00772794"/>
    <w:rsid w:val="0077287B"/>
    <w:rsid w:val="00772F72"/>
    <w:rsid w:val="00773171"/>
    <w:rsid w:val="0077346F"/>
    <w:rsid w:val="00773646"/>
    <w:rsid w:val="007736E8"/>
    <w:rsid w:val="007737B6"/>
    <w:rsid w:val="00773987"/>
    <w:rsid w:val="007739EC"/>
    <w:rsid w:val="00773B2F"/>
    <w:rsid w:val="00773C10"/>
    <w:rsid w:val="00773DCC"/>
    <w:rsid w:val="00773F7B"/>
    <w:rsid w:val="00773FCA"/>
    <w:rsid w:val="0077408D"/>
    <w:rsid w:val="0077424A"/>
    <w:rsid w:val="007743F4"/>
    <w:rsid w:val="007748B7"/>
    <w:rsid w:val="00774A7A"/>
    <w:rsid w:val="00775047"/>
    <w:rsid w:val="00775209"/>
    <w:rsid w:val="00775393"/>
    <w:rsid w:val="007753FA"/>
    <w:rsid w:val="00775472"/>
    <w:rsid w:val="00775593"/>
    <w:rsid w:val="00775A3F"/>
    <w:rsid w:val="00775C53"/>
    <w:rsid w:val="00775EF1"/>
    <w:rsid w:val="00776349"/>
    <w:rsid w:val="0077652E"/>
    <w:rsid w:val="00776D58"/>
    <w:rsid w:val="007771C0"/>
    <w:rsid w:val="007771DC"/>
    <w:rsid w:val="007774B0"/>
    <w:rsid w:val="0077754F"/>
    <w:rsid w:val="0077755A"/>
    <w:rsid w:val="00777572"/>
    <w:rsid w:val="007775F0"/>
    <w:rsid w:val="007779A1"/>
    <w:rsid w:val="00777A26"/>
    <w:rsid w:val="00777CC4"/>
    <w:rsid w:val="00777D72"/>
    <w:rsid w:val="00777E82"/>
    <w:rsid w:val="0078055A"/>
    <w:rsid w:val="00780664"/>
    <w:rsid w:val="007809EE"/>
    <w:rsid w:val="00780A63"/>
    <w:rsid w:val="00780B13"/>
    <w:rsid w:val="00780B40"/>
    <w:rsid w:val="007810E3"/>
    <w:rsid w:val="00781330"/>
    <w:rsid w:val="0078190E"/>
    <w:rsid w:val="00781BA1"/>
    <w:rsid w:val="00781E4A"/>
    <w:rsid w:val="00781F21"/>
    <w:rsid w:val="00782022"/>
    <w:rsid w:val="0078209D"/>
    <w:rsid w:val="007824E0"/>
    <w:rsid w:val="00782603"/>
    <w:rsid w:val="0078271C"/>
    <w:rsid w:val="0078277A"/>
    <w:rsid w:val="00782858"/>
    <w:rsid w:val="00782A4D"/>
    <w:rsid w:val="00782BEC"/>
    <w:rsid w:val="00782E52"/>
    <w:rsid w:val="00783491"/>
    <w:rsid w:val="00783770"/>
    <w:rsid w:val="00783A04"/>
    <w:rsid w:val="00783DA4"/>
    <w:rsid w:val="00783E96"/>
    <w:rsid w:val="00783EF9"/>
    <w:rsid w:val="00783F8C"/>
    <w:rsid w:val="007841CD"/>
    <w:rsid w:val="00784351"/>
    <w:rsid w:val="007847DE"/>
    <w:rsid w:val="00784805"/>
    <w:rsid w:val="007848EF"/>
    <w:rsid w:val="00784A5B"/>
    <w:rsid w:val="00784B53"/>
    <w:rsid w:val="00784D76"/>
    <w:rsid w:val="007851E6"/>
    <w:rsid w:val="007856CC"/>
    <w:rsid w:val="00785B82"/>
    <w:rsid w:val="00785DAD"/>
    <w:rsid w:val="00785F73"/>
    <w:rsid w:val="00785F82"/>
    <w:rsid w:val="007860C3"/>
    <w:rsid w:val="0078631C"/>
    <w:rsid w:val="00786463"/>
    <w:rsid w:val="007865EB"/>
    <w:rsid w:val="00786860"/>
    <w:rsid w:val="00786EC7"/>
    <w:rsid w:val="007871DF"/>
    <w:rsid w:val="00787642"/>
    <w:rsid w:val="007876AC"/>
    <w:rsid w:val="007877AA"/>
    <w:rsid w:val="0078793E"/>
    <w:rsid w:val="00787B8F"/>
    <w:rsid w:val="00787C9E"/>
    <w:rsid w:val="00787EED"/>
    <w:rsid w:val="007900AF"/>
    <w:rsid w:val="00790340"/>
    <w:rsid w:val="00790574"/>
    <w:rsid w:val="007905C0"/>
    <w:rsid w:val="007906EA"/>
    <w:rsid w:val="00790EBA"/>
    <w:rsid w:val="00790F6B"/>
    <w:rsid w:val="00790FA1"/>
    <w:rsid w:val="00791125"/>
    <w:rsid w:val="00791A34"/>
    <w:rsid w:val="00791AE2"/>
    <w:rsid w:val="00791DCB"/>
    <w:rsid w:val="0079203D"/>
    <w:rsid w:val="00792110"/>
    <w:rsid w:val="007921CC"/>
    <w:rsid w:val="007923D4"/>
    <w:rsid w:val="0079262F"/>
    <w:rsid w:val="007926E7"/>
    <w:rsid w:val="00792863"/>
    <w:rsid w:val="007929D5"/>
    <w:rsid w:val="00792E7D"/>
    <w:rsid w:val="0079345A"/>
    <w:rsid w:val="0079346D"/>
    <w:rsid w:val="0079348E"/>
    <w:rsid w:val="00793528"/>
    <w:rsid w:val="00793558"/>
    <w:rsid w:val="00793861"/>
    <w:rsid w:val="00793909"/>
    <w:rsid w:val="00793A32"/>
    <w:rsid w:val="00793E58"/>
    <w:rsid w:val="00793EB9"/>
    <w:rsid w:val="00793F71"/>
    <w:rsid w:val="00793F90"/>
    <w:rsid w:val="007942E4"/>
    <w:rsid w:val="0079472D"/>
    <w:rsid w:val="007947A9"/>
    <w:rsid w:val="0079481B"/>
    <w:rsid w:val="007949B6"/>
    <w:rsid w:val="007949D4"/>
    <w:rsid w:val="00794AEF"/>
    <w:rsid w:val="00795286"/>
    <w:rsid w:val="0079535A"/>
    <w:rsid w:val="0079580E"/>
    <w:rsid w:val="00795819"/>
    <w:rsid w:val="00795B4E"/>
    <w:rsid w:val="00795D78"/>
    <w:rsid w:val="00795E53"/>
    <w:rsid w:val="00795FE7"/>
    <w:rsid w:val="007961DF"/>
    <w:rsid w:val="00796458"/>
    <w:rsid w:val="007964A7"/>
    <w:rsid w:val="007964F4"/>
    <w:rsid w:val="00796517"/>
    <w:rsid w:val="0079673D"/>
    <w:rsid w:val="007968F0"/>
    <w:rsid w:val="00796A40"/>
    <w:rsid w:val="00797258"/>
    <w:rsid w:val="007975B3"/>
    <w:rsid w:val="00797784"/>
    <w:rsid w:val="00797A57"/>
    <w:rsid w:val="00797F40"/>
    <w:rsid w:val="007A000D"/>
    <w:rsid w:val="007A005C"/>
    <w:rsid w:val="007A0185"/>
    <w:rsid w:val="007A02F1"/>
    <w:rsid w:val="007A0530"/>
    <w:rsid w:val="007A0807"/>
    <w:rsid w:val="007A0B4F"/>
    <w:rsid w:val="007A0B71"/>
    <w:rsid w:val="007A0D0F"/>
    <w:rsid w:val="007A0DF9"/>
    <w:rsid w:val="007A1117"/>
    <w:rsid w:val="007A144C"/>
    <w:rsid w:val="007A14C4"/>
    <w:rsid w:val="007A1761"/>
    <w:rsid w:val="007A1D16"/>
    <w:rsid w:val="007A1E11"/>
    <w:rsid w:val="007A2076"/>
    <w:rsid w:val="007A20DD"/>
    <w:rsid w:val="007A2667"/>
    <w:rsid w:val="007A2705"/>
    <w:rsid w:val="007A289B"/>
    <w:rsid w:val="007A2A9D"/>
    <w:rsid w:val="007A2CE3"/>
    <w:rsid w:val="007A2D0F"/>
    <w:rsid w:val="007A33A5"/>
    <w:rsid w:val="007A33D0"/>
    <w:rsid w:val="007A346E"/>
    <w:rsid w:val="007A3635"/>
    <w:rsid w:val="007A368A"/>
    <w:rsid w:val="007A3734"/>
    <w:rsid w:val="007A3A39"/>
    <w:rsid w:val="007A3B5B"/>
    <w:rsid w:val="007A3B5D"/>
    <w:rsid w:val="007A3D09"/>
    <w:rsid w:val="007A3E39"/>
    <w:rsid w:val="007A3F13"/>
    <w:rsid w:val="007A41A2"/>
    <w:rsid w:val="007A45B8"/>
    <w:rsid w:val="007A465A"/>
    <w:rsid w:val="007A4792"/>
    <w:rsid w:val="007A497A"/>
    <w:rsid w:val="007A4A15"/>
    <w:rsid w:val="007A4A3E"/>
    <w:rsid w:val="007A4C07"/>
    <w:rsid w:val="007A4C40"/>
    <w:rsid w:val="007A4D36"/>
    <w:rsid w:val="007A4E12"/>
    <w:rsid w:val="007A57E8"/>
    <w:rsid w:val="007A5BD4"/>
    <w:rsid w:val="007A5E50"/>
    <w:rsid w:val="007A66D7"/>
    <w:rsid w:val="007A69F7"/>
    <w:rsid w:val="007A6A3A"/>
    <w:rsid w:val="007A6A91"/>
    <w:rsid w:val="007A6D37"/>
    <w:rsid w:val="007A6DE9"/>
    <w:rsid w:val="007A6F89"/>
    <w:rsid w:val="007A720D"/>
    <w:rsid w:val="007A7291"/>
    <w:rsid w:val="007A730B"/>
    <w:rsid w:val="007A77EC"/>
    <w:rsid w:val="007A7E0B"/>
    <w:rsid w:val="007A7E59"/>
    <w:rsid w:val="007B004E"/>
    <w:rsid w:val="007B02B7"/>
    <w:rsid w:val="007B03CC"/>
    <w:rsid w:val="007B046C"/>
    <w:rsid w:val="007B0658"/>
    <w:rsid w:val="007B086F"/>
    <w:rsid w:val="007B0896"/>
    <w:rsid w:val="007B094F"/>
    <w:rsid w:val="007B0E2D"/>
    <w:rsid w:val="007B0ED9"/>
    <w:rsid w:val="007B15C5"/>
    <w:rsid w:val="007B1693"/>
    <w:rsid w:val="007B1945"/>
    <w:rsid w:val="007B1972"/>
    <w:rsid w:val="007B1B6C"/>
    <w:rsid w:val="007B1D32"/>
    <w:rsid w:val="007B1ED7"/>
    <w:rsid w:val="007B1FC7"/>
    <w:rsid w:val="007B2036"/>
    <w:rsid w:val="007B21A2"/>
    <w:rsid w:val="007B237C"/>
    <w:rsid w:val="007B23E7"/>
    <w:rsid w:val="007B2400"/>
    <w:rsid w:val="007B24FE"/>
    <w:rsid w:val="007B25A7"/>
    <w:rsid w:val="007B25AE"/>
    <w:rsid w:val="007B27A0"/>
    <w:rsid w:val="007B2818"/>
    <w:rsid w:val="007B2B5B"/>
    <w:rsid w:val="007B2B81"/>
    <w:rsid w:val="007B2C79"/>
    <w:rsid w:val="007B2D85"/>
    <w:rsid w:val="007B2DF5"/>
    <w:rsid w:val="007B31D2"/>
    <w:rsid w:val="007B31EF"/>
    <w:rsid w:val="007B33F7"/>
    <w:rsid w:val="007B39BC"/>
    <w:rsid w:val="007B3D39"/>
    <w:rsid w:val="007B3EC6"/>
    <w:rsid w:val="007B3F9B"/>
    <w:rsid w:val="007B411F"/>
    <w:rsid w:val="007B436F"/>
    <w:rsid w:val="007B4832"/>
    <w:rsid w:val="007B4A1F"/>
    <w:rsid w:val="007B4E28"/>
    <w:rsid w:val="007B5403"/>
    <w:rsid w:val="007B5634"/>
    <w:rsid w:val="007B5D7E"/>
    <w:rsid w:val="007B5FA4"/>
    <w:rsid w:val="007B6058"/>
    <w:rsid w:val="007B617E"/>
    <w:rsid w:val="007B6220"/>
    <w:rsid w:val="007B64FB"/>
    <w:rsid w:val="007B65AF"/>
    <w:rsid w:val="007B68E5"/>
    <w:rsid w:val="007B6958"/>
    <w:rsid w:val="007B6C06"/>
    <w:rsid w:val="007B6D97"/>
    <w:rsid w:val="007B6ED0"/>
    <w:rsid w:val="007B7358"/>
    <w:rsid w:val="007B73B8"/>
    <w:rsid w:val="007B74C7"/>
    <w:rsid w:val="007B7A63"/>
    <w:rsid w:val="007B7B89"/>
    <w:rsid w:val="007B7C3D"/>
    <w:rsid w:val="007B7D49"/>
    <w:rsid w:val="007B7F02"/>
    <w:rsid w:val="007C00A4"/>
    <w:rsid w:val="007C05A5"/>
    <w:rsid w:val="007C06CC"/>
    <w:rsid w:val="007C104B"/>
    <w:rsid w:val="007C1100"/>
    <w:rsid w:val="007C11C3"/>
    <w:rsid w:val="007C1293"/>
    <w:rsid w:val="007C144D"/>
    <w:rsid w:val="007C15B8"/>
    <w:rsid w:val="007C17A4"/>
    <w:rsid w:val="007C1829"/>
    <w:rsid w:val="007C1B05"/>
    <w:rsid w:val="007C1B47"/>
    <w:rsid w:val="007C1C40"/>
    <w:rsid w:val="007C1E32"/>
    <w:rsid w:val="007C1F5D"/>
    <w:rsid w:val="007C2009"/>
    <w:rsid w:val="007C2264"/>
    <w:rsid w:val="007C2358"/>
    <w:rsid w:val="007C2593"/>
    <w:rsid w:val="007C26E1"/>
    <w:rsid w:val="007C27DA"/>
    <w:rsid w:val="007C2B36"/>
    <w:rsid w:val="007C2B70"/>
    <w:rsid w:val="007C2BA9"/>
    <w:rsid w:val="007C2CE6"/>
    <w:rsid w:val="007C2EB5"/>
    <w:rsid w:val="007C3220"/>
    <w:rsid w:val="007C3316"/>
    <w:rsid w:val="007C377B"/>
    <w:rsid w:val="007C3B1C"/>
    <w:rsid w:val="007C3D0A"/>
    <w:rsid w:val="007C415A"/>
    <w:rsid w:val="007C4221"/>
    <w:rsid w:val="007C431A"/>
    <w:rsid w:val="007C448D"/>
    <w:rsid w:val="007C456E"/>
    <w:rsid w:val="007C49EF"/>
    <w:rsid w:val="007C4A19"/>
    <w:rsid w:val="007C4A20"/>
    <w:rsid w:val="007C4AF6"/>
    <w:rsid w:val="007C4FCF"/>
    <w:rsid w:val="007C5408"/>
    <w:rsid w:val="007C5672"/>
    <w:rsid w:val="007C5D42"/>
    <w:rsid w:val="007C6019"/>
    <w:rsid w:val="007C6159"/>
    <w:rsid w:val="007C62F8"/>
    <w:rsid w:val="007C669C"/>
    <w:rsid w:val="007C6777"/>
    <w:rsid w:val="007C6B26"/>
    <w:rsid w:val="007C6BF9"/>
    <w:rsid w:val="007C6D0C"/>
    <w:rsid w:val="007C7051"/>
    <w:rsid w:val="007C737F"/>
    <w:rsid w:val="007C7816"/>
    <w:rsid w:val="007C7AAA"/>
    <w:rsid w:val="007C7D05"/>
    <w:rsid w:val="007C7DB3"/>
    <w:rsid w:val="007D0127"/>
    <w:rsid w:val="007D0638"/>
    <w:rsid w:val="007D09AF"/>
    <w:rsid w:val="007D0AE7"/>
    <w:rsid w:val="007D0F13"/>
    <w:rsid w:val="007D0F80"/>
    <w:rsid w:val="007D11A0"/>
    <w:rsid w:val="007D121B"/>
    <w:rsid w:val="007D1695"/>
    <w:rsid w:val="007D1832"/>
    <w:rsid w:val="007D1A4B"/>
    <w:rsid w:val="007D1AC3"/>
    <w:rsid w:val="007D1ADD"/>
    <w:rsid w:val="007D1C74"/>
    <w:rsid w:val="007D1CFB"/>
    <w:rsid w:val="007D201B"/>
    <w:rsid w:val="007D2114"/>
    <w:rsid w:val="007D2272"/>
    <w:rsid w:val="007D2724"/>
    <w:rsid w:val="007D2812"/>
    <w:rsid w:val="007D2B36"/>
    <w:rsid w:val="007D2F3D"/>
    <w:rsid w:val="007D31BB"/>
    <w:rsid w:val="007D34D5"/>
    <w:rsid w:val="007D387D"/>
    <w:rsid w:val="007D3E81"/>
    <w:rsid w:val="007D3FC0"/>
    <w:rsid w:val="007D4271"/>
    <w:rsid w:val="007D439A"/>
    <w:rsid w:val="007D4464"/>
    <w:rsid w:val="007D4495"/>
    <w:rsid w:val="007D44CB"/>
    <w:rsid w:val="007D44CF"/>
    <w:rsid w:val="007D466C"/>
    <w:rsid w:val="007D46DB"/>
    <w:rsid w:val="007D474E"/>
    <w:rsid w:val="007D4989"/>
    <w:rsid w:val="007D49A3"/>
    <w:rsid w:val="007D4A39"/>
    <w:rsid w:val="007D4BD2"/>
    <w:rsid w:val="007D4C48"/>
    <w:rsid w:val="007D511E"/>
    <w:rsid w:val="007D5408"/>
    <w:rsid w:val="007D573A"/>
    <w:rsid w:val="007D5E33"/>
    <w:rsid w:val="007D5ECE"/>
    <w:rsid w:val="007D63F5"/>
    <w:rsid w:val="007D6405"/>
    <w:rsid w:val="007D652E"/>
    <w:rsid w:val="007D66C0"/>
    <w:rsid w:val="007D675E"/>
    <w:rsid w:val="007D6775"/>
    <w:rsid w:val="007D69CA"/>
    <w:rsid w:val="007D6DD9"/>
    <w:rsid w:val="007D6DF4"/>
    <w:rsid w:val="007D6E2A"/>
    <w:rsid w:val="007D6EA6"/>
    <w:rsid w:val="007D70A7"/>
    <w:rsid w:val="007D71F6"/>
    <w:rsid w:val="007D7385"/>
    <w:rsid w:val="007D7943"/>
    <w:rsid w:val="007D79C0"/>
    <w:rsid w:val="007D7A15"/>
    <w:rsid w:val="007D7B4B"/>
    <w:rsid w:val="007D7B58"/>
    <w:rsid w:val="007D7BB9"/>
    <w:rsid w:val="007D7D79"/>
    <w:rsid w:val="007E01B3"/>
    <w:rsid w:val="007E0504"/>
    <w:rsid w:val="007E062C"/>
    <w:rsid w:val="007E0832"/>
    <w:rsid w:val="007E0DB9"/>
    <w:rsid w:val="007E0E36"/>
    <w:rsid w:val="007E0FB2"/>
    <w:rsid w:val="007E1101"/>
    <w:rsid w:val="007E1312"/>
    <w:rsid w:val="007E1368"/>
    <w:rsid w:val="007E13D6"/>
    <w:rsid w:val="007E145A"/>
    <w:rsid w:val="007E158B"/>
    <w:rsid w:val="007E1778"/>
    <w:rsid w:val="007E19AE"/>
    <w:rsid w:val="007E1BAB"/>
    <w:rsid w:val="007E1C7F"/>
    <w:rsid w:val="007E1CBC"/>
    <w:rsid w:val="007E1DEF"/>
    <w:rsid w:val="007E1E21"/>
    <w:rsid w:val="007E1E87"/>
    <w:rsid w:val="007E2059"/>
    <w:rsid w:val="007E215D"/>
    <w:rsid w:val="007E21D5"/>
    <w:rsid w:val="007E2297"/>
    <w:rsid w:val="007E2700"/>
    <w:rsid w:val="007E2C1B"/>
    <w:rsid w:val="007E2E97"/>
    <w:rsid w:val="007E2FE2"/>
    <w:rsid w:val="007E308E"/>
    <w:rsid w:val="007E315E"/>
    <w:rsid w:val="007E3240"/>
    <w:rsid w:val="007E39D9"/>
    <w:rsid w:val="007E3F93"/>
    <w:rsid w:val="007E4049"/>
    <w:rsid w:val="007E411D"/>
    <w:rsid w:val="007E4211"/>
    <w:rsid w:val="007E42D5"/>
    <w:rsid w:val="007E43D7"/>
    <w:rsid w:val="007E4742"/>
    <w:rsid w:val="007E4758"/>
    <w:rsid w:val="007E4CD1"/>
    <w:rsid w:val="007E4F0F"/>
    <w:rsid w:val="007E50FE"/>
    <w:rsid w:val="007E545A"/>
    <w:rsid w:val="007E58BB"/>
    <w:rsid w:val="007E5B5D"/>
    <w:rsid w:val="007E5C1D"/>
    <w:rsid w:val="007E5CA1"/>
    <w:rsid w:val="007E5E21"/>
    <w:rsid w:val="007E610B"/>
    <w:rsid w:val="007E6125"/>
    <w:rsid w:val="007E6195"/>
    <w:rsid w:val="007E641C"/>
    <w:rsid w:val="007E6548"/>
    <w:rsid w:val="007E65B3"/>
    <w:rsid w:val="007E6662"/>
    <w:rsid w:val="007E68D9"/>
    <w:rsid w:val="007E6B1F"/>
    <w:rsid w:val="007E6CBF"/>
    <w:rsid w:val="007E6F0F"/>
    <w:rsid w:val="007E700C"/>
    <w:rsid w:val="007E7104"/>
    <w:rsid w:val="007E7A74"/>
    <w:rsid w:val="007E7A8F"/>
    <w:rsid w:val="007E7D24"/>
    <w:rsid w:val="007E7E4E"/>
    <w:rsid w:val="007E7F09"/>
    <w:rsid w:val="007F00C6"/>
    <w:rsid w:val="007F0BE5"/>
    <w:rsid w:val="007F0C47"/>
    <w:rsid w:val="007F0D31"/>
    <w:rsid w:val="007F108D"/>
    <w:rsid w:val="007F1151"/>
    <w:rsid w:val="007F12A3"/>
    <w:rsid w:val="007F132B"/>
    <w:rsid w:val="007F1365"/>
    <w:rsid w:val="007F1674"/>
    <w:rsid w:val="007F18AC"/>
    <w:rsid w:val="007F18B1"/>
    <w:rsid w:val="007F1922"/>
    <w:rsid w:val="007F1B8B"/>
    <w:rsid w:val="007F1B8D"/>
    <w:rsid w:val="007F1C7D"/>
    <w:rsid w:val="007F2065"/>
    <w:rsid w:val="007F21C3"/>
    <w:rsid w:val="007F2358"/>
    <w:rsid w:val="007F23A9"/>
    <w:rsid w:val="007F2615"/>
    <w:rsid w:val="007F262A"/>
    <w:rsid w:val="007F2644"/>
    <w:rsid w:val="007F27A9"/>
    <w:rsid w:val="007F2D4B"/>
    <w:rsid w:val="007F2DBC"/>
    <w:rsid w:val="007F3124"/>
    <w:rsid w:val="007F363D"/>
    <w:rsid w:val="007F38C4"/>
    <w:rsid w:val="007F3953"/>
    <w:rsid w:val="007F3A79"/>
    <w:rsid w:val="007F3AB8"/>
    <w:rsid w:val="007F3AD8"/>
    <w:rsid w:val="007F3B2F"/>
    <w:rsid w:val="007F3EBC"/>
    <w:rsid w:val="007F40F4"/>
    <w:rsid w:val="007F43A2"/>
    <w:rsid w:val="007F484B"/>
    <w:rsid w:val="007F4AB6"/>
    <w:rsid w:val="007F5054"/>
    <w:rsid w:val="007F5388"/>
    <w:rsid w:val="007F563E"/>
    <w:rsid w:val="007F5674"/>
    <w:rsid w:val="007F574B"/>
    <w:rsid w:val="007F5800"/>
    <w:rsid w:val="007F5910"/>
    <w:rsid w:val="007F5AAD"/>
    <w:rsid w:val="007F5CB5"/>
    <w:rsid w:val="007F5E6C"/>
    <w:rsid w:val="007F606A"/>
    <w:rsid w:val="007F60BF"/>
    <w:rsid w:val="007F61F5"/>
    <w:rsid w:val="007F667F"/>
    <w:rsid w:val="007F6737"/>
    <w:rsid w:val="007F6761"/>
    <w:rsid w:val="007F6A47"/>
    <w:rsid w:val="007F6B70"/>
    <w:rsid w:val="007F6EA3"/>
    <w:rsid w:val="007F723B"/>
    <w:rsid w:val="007F73B2"/>
    <w:rsid w:val="007F7406"/>
    <w:rsid w:val="007F7905"/>
    <w:rsid w:val="007F7BE8"/>
    <w:rsid w:val="007F7D8A"/>
    <w:rsid w:val="008002BA"/>
    <w:rsid w:val="00800416"/>
    <w:rsid w:val="00800721"/>
    <w:rsid w:val="008007A6"/>
    <w:rsid w:val="00800A94"/>
    <w:rsid w:val="00800B3C"/>
    <w:rsid w:val="00800FE7"/>
    <w:rsid w:val="00801069"/>
    <w:rsid w:val="008011B6"/>
    <w:rsid w:val="0080133D"/>
    <w:rsid w:val="00801497"/>
    <w:rsid w:val="008016DD"/>
    <w:rsid w:val="00801D12"/>
    <w:rsid w:val="00801D5B"/>
    <w:rsid w:val="00801E92"/>
    <w:rsid w:val="008024BE"/>
    <w:rsid w:val="0080252E"/>
    <w:rsid w:val="00802884"/>
    <w:rsid w:val="00802C08"/>
    <w:rsid w:val="00802CB9"/>
    <w:rsid w:val="00802D39"/>
    <w:rsid w:val="00802E96"/>
    <w:rsid w:val="00803044"/>
    <w:rsid w:val="00803396"/>
    <w:rsid w:val="00803439"/>
    <w:rsid w:val="00803454"/>
    <w:rsid w:val="0080349C"/>
    <w:rsid w:val="00803501"/>
    <w:rsid w:val="008035A8"/>
    <w:rsid w:val="0080387B"/>
    <w:rsid w:val="00803A10"/>
    <w:rsid w:val="00804178"/>
    <w:rsid w:val="008041EA"/>
    <w:rsid w:val="00804269"/>
    <w:rsid w:val="0080453C"/>
    <w:rsid w:val="00804543"/>
    <w:rsid w:val="00804D9F"/>
    <w:rsid w:val="008052BE"/>
    <w:rsid w:val="00805324"/>
    <w:rsid w:val="008053C9"/>
    <w:rsid w:val="00805552"/>
    <w:rsid w:val="0080566F"/>
    <w:rsid w:val="00805706"/>
    <w:rsid w:val="008057D8"/>
    <w:rsid w:val="00805A1D"/>
    <w:rsid w:val="00805E06"/>
    <w:rsid w:val="008060AC"/>
    <w:rsid w:val="0080711F"/>
    <w:rsid w:val="00807562"/>
    <w:rsid w:val="00807566"/>
    <w:rsid w:val="008075D4"/>
    <w:rsid w:val="008075D5"/>
    <w:rsid w:val="00807927"/>
    <w:rsid w:val="00807933"/>
    <w:rsid w:val="00807E49"/>
    <w:rsid w:val="00807ECF"/>
    <w:rsid w:val="00810175"/>
    <w:rsid w:val="008101E3"/>
    <w:rsid w:val="00810289"/>
    <w:rsid w:val="0081049A"/>
    <w:rsid w:val="00810894"/>
    <w:rsid w:val="00810958"/>
    <w:rsid w:val="008109D8"/>
    <w:rsid w:val="00810DDE"/>
    <w:rsid w:val="008113CC"/>
    <w:rsid w:val="00811A06"/>
    <w:rsid w:val="00811A60"/>
    <w:rsid w:val="0081211B"/>
    <w:rsid w:val="008125A5"/>
    <w:rsid w:val="00812C2A"/>
    <w:rsid w:val="00813214"/>
    <w:rsid w:val="00813250"/>
    <w:rsid w:val="008138F3"/>
    <w:rsid w:val="00813B5E"/>
    <w:rsid w:val="00813E15"/>
    <w:rsid w:val="00813FD5"/>
    <w:rsid w:val="0081425C"/>
    <w:rsid w:val="008142A2"/>
    <w:rsid w:val="008144FD"/>
    <w:rsid w:val="008147F1"/>
    <w:rsid w:val="00814996"/>
    <w:rsid w:val="00814A65"/>
    <w:rsid w:val="00814BA9"/>
    <w:rsid w:val="00814C4D"/>
    <w:rsid w:val="00814DE0"/>
    <w:rsid w:val="008152F8"/>
    <w:rsid w:val="0081542E"/>
    <w:rsid w:val="00815509"/>
    <w:rsid w:val="008155C9"/>
    <w:rsid w:val="00815638"/>
    <w:rsid w:val="0081598A"/>
    <w:rsid w:val="00815B1F"/>
    <w:rsid w:val="00815DBD"/>
    <w:rsid w:val="00815E60"/>
    <w:rsid w:val="008162EF"/>
    <w:rsid w:val="00816398"/>
    <w:rsid w:val="008166DE"/>
    <w:rsid w:val="008167C5"/>
    <w:rsid w:val="00816AB0"/>
    <w:rsid w:val="00816D91"/>
    <w:rsid w:val="0081750B"/>
    <w:rsid w:val="00817C82"/>
    <w:rsid w:val="00817C96"/>
    <w:rsid w:val="00817CCC"/>
    <w:rsid w:val="00817FD9"/>
    <w:rsid w:val="00820027"/>
    <w:rsid w:val="008200D3"/>
    <w:rsid w:val="00820355"/>
    <w:rsid w:val="008204D3"/>
    <w:rsid w:val="00820A14"/>
    <w:rsid w:val="00820E12"/>
    <w:rsid w:val="00820F50"/>
    <w:rsid w:val="008212CE"/>
    <w:rsid w:val="00821449"/>
    <w:rsid w:val="008216B4"/>
    <w:rsid w:val="00821792"/>
    <w:rsid w:val="008217BE"/>
    <w:rsid w:val="00821890"/>
    <w:rsid w:val="00821928"/>
    <w:rsid w:val="00821A18"/>
    <w:rsid w:val="00821AC1"/>
    <w:rsid w:val="00821D2C"/>
    <w:rsid w:val="008220B0"/>
    <w:rsid w:val="008220CB"/>
    <w:rsid w:val="0082249E"/>
    <w:rsid w:val="0082257C"/>
    <w:rsid w:val="00822696"/>
    <w:rsid w:val="00822753"/>
    <w:rsid w:val="008228FE"/>
    <w:rsid w:val="00822A2E"/>
    <w:rsid w:val="00822E4B"/>
    <w:rsid w:val="00823017"/>
    <w:rsid w:val="00823182"/>
    <w:rsid w:val="00823361"/>
    <w:rsid w:val="0082357F"/>
    <w:rsid w:val="00823DF1"/>
    <w:rsid w:val="00823EA5"/>
    <w:rsid w:val="00824001"/>
    <w:rsid w:val="00824004"/>
    <w:rsid w:val="008243C3"/>
    <w:rsid w:val="00824513"/>
    <w:rsid w:val="00824539"/>
    <w:rsid w:val="0082453D"/>
    <w:rsid w:val="00824572"/>
    <w:rsid w:val="008245F6"/>
    <w:rsid w:val="00824643"/>
    <w:rsid w:val="00824656"/>
    <w:rsid w:val="00824B5B"/>
    <w:rsid w:val="00824B96"/>
    <w:rsid w:val="00825484"/>
    <w:rsid w:val="008257B9"/>
    <w:rsid w:val="0082586A"/>
    <w:rsid w:val="00825FCF"/>
    <w:rsid w:val="008265BA"/>
    <w:rsid w:val="00826A19"/>
    <w:rsid w:val="00826A22"/>
    <w:rsid w:val="00826A36"/>
    <w:rsid w:val="00826F25"/>
    <w:rsid w:val="008271E6"/>
    <w:rsid w:val="008274D4"/>
    <w:rsid w:val="00827886"/>
    <w:rsid w:val="00827CEB"/>
    <w:rsid w:val="00827E6D"/>
    <w:rsid w:val="00827FFA"/>
    <w:rsid w:val="00830038"/>
    <w:rsid w:val="00830189"/>
    <w:rsid w:val="0083041B"/>
    <w:rsid w:val="00830482"/>
    <w:rsid w:val="00830684"/>
    <w:rsid w:val="008309E5"/>
    <w:rsid w:val="00830AC2"/>
    <w:rsid w:val="00830C6C"/>
    <w:rsid w:val="00830D7F"/>
    <w:rsid w:val="00830F3E"/>
    <w:rsid w:val="008312B9"/>
    <w:rsid w:val="0083172F"/>
    <w:rsid w:val="008317F8"/>
    <w:rsid w:val="0083181A"/>
    <w:rsid w:val="00831AE8"/>
    <w:rsid w:val="00831D78"/>
    <w:rsid w:val="00831F6E"/>
    <w:rsid w:val="00832228"/>
    <w:rsid w:val="008322E1"/>
    <w:rsid w:val="00832366"/>
    <w:rsid w:val="00832430"/>
    <w:rsid w:val="0083248D"/>
    <w:rsid w:val="008325A7"/>
    <w:rsid w:val="008327A3"/>
    <w:rsid w:val="00832B91"/>
    <w:rsid w:val="00832EAF"/>
    <w:rsid w:val="00833580"/>
    <w:rsid w:val="008335E7"/>
    <w:rsid w:val="008336B3"/>
    <w:rsid w:val="008336F4"/>
    <w:rsid w:val="00833D0D"/>
    <w:rsid w:val="00833EAA"/>
    <w:rsid w:val="00834720"/>
    <w:rsid w:val="0083479E"/>
    <w:rsid w:val="008347D4"/>
    <w:rsid w:val="00834983"/>
    <w:rsid w:val="00834A28"/>
    <w:rsid w:val="00834B78"/>
    <w:rsid w:val="00834BD2"/>
    <w:rsid w:val="00834D5D"/>
    <w:rsid w:val="00835026"/>
    <w:rsid w:val="00835839"/>
    <w:rsid w:val="008358FE"/>
    <w:rsid w:val="008359FF"/>
    <w:rsid w:val="00835C52"/>
    <w:rsid w:val="00835C7E"/>
    <w:rsid w:val="00835D40"/>
    <w:rsid w:val="008361B8"/>
    <w:rsid w:val="00836392"/>
    <w:rsid w:val="00836460"/>
    <w:rsid w:val="00836525"/>
    <w:rsid w:val="008366D8"/>
    <w:rsid w:val="00836B9A"/>
    <w:rsid w:val="00836C34"/>
    <w:rsid w:val="00836FF7"/>
    <w:rsid w:val="008370A2"/>
    <w:rsid w:val="00837408"/>
    <w:rsid w:val="00837474"/>
    <w:rsid w:val="00837617"/>
    <w:rsid w:val="008376C9"/>
    <w:rsid w:val="008376EA"/>
    <w:rsid w:val="008379AA"/>
    <w:rsid w:val="00837AF6"/>
    <w:rsid w:val="00837C8A"/>
    <w:rsid w:val="00837D69"/>
    <w:rsid w:val="00837F81"/>
    <w:rsid w:val="00837FA8"/>
    <w:rsid w:val="008400ED"/>
    <w:rsid w:val="008402CF"/>
    <w:rsid w:val="0084052A"/>
    <w:rsid w:val="00840C5C"/>
    <w:rsid w:val="00840CA8"/>
    <w:rsid w:val="0084109E"/>
    <w:rsid w:val="0084110B"/>
    <w:rsid w:val="00841275"/>
    <w:rsid w:val="00841541"/>
    <w:rsid w:val="0084172D"/>
    <w:rsid w:val="008419EF"/>
    <w:rsid w:val="00841B18"/>
    <w:rsid w:val="00841D82"/>
    <w:rsid w:val="00841DB7"/>
    <w:rsid w:val="00841E7A"/>
    <w:rsid w:val="00841E84"/>
    <w:rsid w:val="00841E90"/>
    <w:rsid w:val="008420E4"/>
    <w:rsid w:val="00842697"/>
    <w:rsid w:val="00842759"/>
    <w:rsid w:val="008428D2"/>
    <w:rsid w:val="008429AA"/>
    <w:rsid w:val="008429C7"/>
    <w:rsid w:val="00842D03"/>
    <w:rsid w:val="00842E60"/>
    <w:rsid w:val="008430B2"/>
    <w:rsid w:val="008431CD"/>
    <w:rsid w:val="008431F3"/>
    <w:rsid w:val="008434A6"/>
    <w:rsid w:val="008434D7"/>
    <w:rsid w:val="00843540"/>
    <w:rsid w:val="008435C1"/>
    <w:rsid w:val="008435D8"/>
    <w:rsid w:val="008435EB"/>
    <w:rsid w:val="0084373A"/>
    <w:rsid w:val="0084388F"/>
    <w:rsid w:val="00843ABB"/>
    <w:rsid w:val="00843BD1"/>
    <w:rsid w:val="00843BF0"/>
    <w:rsid w:val="00843FD3"/>
    <w:rsid w:val="00844534"/>
    <w:rsid w:val="0084464D"/>
    <w:rsid w:val="00844780"/>
    <w:rsid w:val="008454E1"/>
    <w:rsid w:val="008454F3"/>
    <w:rsid w:val="0084580D"/>
    <w:rsid w:val="00845926"/>
    <w:rsid w:val="00845B8A"/>
    <w:rsid w:val="00845BFC"/>
    <w:rsid w:val="0084607F"/>
    <w:rsid w:val="00846395"/>
    <w:rsid w:val="008466DF"/>
    <w:rsid w:val="008467E8"/>
    <w:rsid w:val="00846929"/>
    <w:rsid w:val="00846AA1"/>
    <w:rsid w:val="00846FEA"/>
    <w:rsid w:val="0084701F"/>
    <w:rsid w:val="0084708A"/>
    <w:rsid w:val="008474D9"/>
    <w:rsid w:val="008476F6"/>
    <w:rsid w:val="00847777"/>
    <w:rsid w:val="00847956"/>
    <w:rsid w:val="0084796B"/>
    <w:rsid w:val="008479FF"/>
    <w:rsid w:val="00847A5F"/>
    <w:rsid w:val="00847B4B"/>
    <w:rsid w:val="0085001C"/>
    <w:rsid w:val="008500D5"/>
    <w:rsid w:val="008501CF"/>
    <w:rsid w:val="008503F9"/>
    <w:rsid w:val="008504ED"/>
    <w:rsid w:val="00850776"/>
    <w:rsid w:val="00850A43"/>
    <w:rsid w:val="00850FEC"/>
    <w:rsid w:val="00851037"/>
    <w:rsid w:val="008510CD"/>
    <w:rsid w:val="00851252"/>
    <w:rsid w:val="0085159F"/>
    <w:rsid w:val="008516C1"/>
    <w:rsid w:val="008517A7"/>
    <w:rsid w:val="00851A4A"/>
    <w:rsid w:val="00851BD3"/>
    <w:rsid w:val="00851C3D"/>
    <w:rsid w:val="00851E8F"/>
    <w:rsid w:val="00851EEF"/>
    <w:rsid w:val="00852329"/>
    <w:rsid w:val="008523F6"/>
    <w:rsid w:val="0085244D"/>
    <w:rsid w:val="00852663"/>
    <w:rsid w:val="0085269C"/>
    <w:rsid w:val="00852C28"/>
    <w:rsid w:val="00852CAA"/>
    <w:rsid w:val="008535B4"/>
    <w:rsid w:val="0085362B"/>
    <w:rsid w:val="00853AD2"/>
    <w:rsid w:val="00853D45"/>
    <w:rsid w:val="008541B8"/>
    <w:rsid w:val="00854743"/>
    <w:rsid w:val="008548B7"/>
    <w:rsid w:val="008549A9"/>
    <w:rsid w:val="00854D46"/>
    <w:rsid w:val="00855303"/>
    <w:rsid w:val="008556DA"/>
    <w:rsid w:val="00855921"/>
    <w:rsid w:val="00855BCD"/>
    <w:rsid w:val="0085605E"/>
    <w:rsid w:val="008561AA"/>
    <w:rsid w:val="008567AC"/>
    <w:rsid w:val="00857103"/>
    <w:rsid w:val="008571D3"/>
    <w:rsid w:val="00857201"/>
    <w:rsid w:val="00857767"/>
    <w:rsid w:val="0085797B"/>
    <w:rsid w:val="008579C6"/>
    <w:rsid w:val="00857CA7"/>
    <w:rsid w:val="00857DEF"/>
    <w:rsid w:val="0086003D"/>
    <w:rsid w:val="008606CD"/>
    <w:rsid w:val="00860B75"/>
    <w:rsid w:val="00860C67"/>
    <w:rsid w:val="00860E4A"/>
    <w:rsid w:val="00861471"/>
    <w:rsid w:val="008615A6"/>
    <w:rsid w:val="008615EC"/>
    <w:rsid w:val="008616DF"/>
    <w:rsid w:val="00861956"/>
    <w:rsid w:val="00861AEA"/>
    <w:rsid w:val="00861D27"/>
    <w:rsid w:val="00861D36"/>
    <w:rsid w:val="00861F7C"/>
    <w:rsid w:val="008621C4"/>
    <w:rsid w:val="00862328"/>
    <w:rsid w:val="008624AC"/>
    <w:rsid w:val="00862742"/>
    <w:rsid w:val="008628BC"/>
    <w:rsid w:val="00862927"/>
    <w:rsid w:val="00862A6A"/>
    <w:rsid w:val="00862D96"/>
    <w:rsid w:val="00862DA6"/>
    <w:rsid w:val="00862DAE"/>
    <w:rsid w:val="00862E45"/>
    <w:rsid w:val="00862F6B"/>
    <w:rsid w:val="008632DF"/>
    <w:rsid w:val="0086338B"/>
    <w:rsid w:val="008633E0"/>
    <w:rsid w:val="008633F0"/>
    <w:rsid w:val="00863554"/>
    <w:rsid w:val="008636C4"/>
    <w:rsid w:val="00864243"/>
    <w:rsid w:val="00864567"/>
    <w:rsid w:val="00864655"/>
    <w:rsid w:val="0086494F"/>
    <w:rsid w:val="00864B07"/>
    <w:rsid w:val="00864C4E"/>
    <w:rsid w:val="008653FA"/>
    <w:rsid w:val="00865651"/>
    <w:rsid w:val="0086587D"/>
    <w:rsid w:val="008660F0"/>
    <w:rsid w:val="00866270"/>
    <w:rsid w:val="00866400"/>
    <w:rsid w:val="00866AF8"/>
    <w:rsid w:val="00866B8E"/>
    <w:rsid w:val="00867110"/>
    <w:rsid w:val="008671AF"/>
    <w:rsid w:val="00867650"/>
    <w:rsid w:val="00867661"/>
    <w:rsid w:val="0086768D"/>
    <w:rsid w:val="00867932"/>
    <w:rsid w:val="008679BC"/>
    <w:rsid w:val="00867F1A"/>
    <w:rsid w:val="00867FEE"/>
    <w:rsid w:val="0087053A"/>
    <w:rsid w:val="008707B9"/>
    <w:rsid w:val="00870BCE"/>
    <w:rsid w:val="00870C3B"/>
    <w:rsid w:val="00870D1F"/>
    <w:rsid w:val="00870E1F"/>
    <w:rsid w:val="008717B9"/>
    <w:rsid w:val="008719BC"/>
    <w:rsid w:val="00871BA4"/>
    <w:rsid w:val="00872363"/>
    <w:rsid w:val="0087247B"/>
    <w:rsid w:val="008724B8"/>
    <w:rsid w:val="008727E5"/>
    <w:rsid w:val="0087289D"/>
    <w:rsid w:val="0087293A"/>
    <w:rsid w:val="00872A28"/>
    <w:rsid w:val="00872AAC"/>
    <w:rsid w:val="00872C5F"/>
    <w:rsid w:val="00872D78"/>
    <w:rsid w:val="0087317B"/>
    <w:rsid w:val="008733B1"/>
    <w:rsid w:val="008733FE"/>
    <w:rsid w:val="0087341A"/>
    <w:rsid w:val="00873474"/>
    <w:rsid w:val="00873524"/>
    <w:rsid w:val="008735D3"/>
    <w:rsid w:val="008738D2"/>
    <w:rsid w:val="00873971"/>
    <w:rsid w:val="00873A98"/>
    <w:rsid w:val="00873A9F"/>
    <w:rsid w:val="00873BB9"/>
    <w:rsid w:val="00873F4C"/>
    <w:rsid w:val="008743CA"/>
    <w:rsid w:val="008743D4"/>
    <w:rsid w:val="008745FB"/>
    <w:rsid w:val="00874633"/>
    <w:rsid w:val="00874777"/>
    <w:rsid w:val="00874BC8"/>
    <w:rsid w:val="00874FA5"/>
    <w:rsid w:val="0087504D"/>
    <w:rsid w:val="0087535C"/>
    <w:rsid w:val="008753BB"/>
    <w:rsid w:val="00875409"/>
    <w:rsid w:val="008755E5"/>
    <w:rsid w:val="00875AFD"/>
    <w:rsid w:val="00875EFE"/>
    <w:rsid w:val="00875FB6"/>
    <w:rsid w:val="008760BA"/>
    <w:rsid w:val="0087653E"/>
    <w:rsid w:val="0087673E"/>
    <w:rsid w:val="008769C2"/>
    <w:rsid w:val="00876D21"/>
    <w:rsid w:val="00876DC7"/>
    <w:rsid w:val="00876DE9"/>
    <w:rsid w:val="00876E4B"/>
    <w:rsid w:val="00876F06"/>
    <w:rsid w:val="00877241"/>
    <w:rsid w:val="00877379"/>
    <w:rsid w:val="00877582"/>
    <w:rsid w:val="00877AEE"/>
    <w:rsid w:val="00877BAE"/>
    <w:rsid w:val="0088006E"/>
    <w:rsid w:val="00880466"/>
    <w:rsid w:val="00880468"/>
    <w:rsid w:val="008804EC"/>
    <w:rsid w:val="00880561"/>
    <w:rsid w:val="008805DB"/>
    <w:rsid w:val="00880DD1"/>
    <w:rsid w:val="00880DF7"/>
    <w:rsid w:val="008818AB"/>
    <w:rsid w:val="00881A31"/>
    <w:rsid w:val="00881BAF"/>
    <w:rsid w:val="00881DCC"/>
    <w:rsid w:val="008820D0"/>
    <w:rsid w:val="00882742"/>
    <w:rsid w:val="008828F7"/>
    <w:rsid w:val="00882B4A"/>
    <w:rsid w:val="00882E99"/>
    <w:rsid w:val="00882FE0"/>
    <w:rsid w:val="0088333D"/>
    <w:rsid w:val="00883459"/>
    <w:rsid w:val="0088351E"/>
    <w:rsid w:val="00883627"/>
    <w:rsid w:val="00883825"/>
    <w:rsid w:val="0088399B"/>
    <w:rsid w:val="00883B30"/>
    <w:rsid w:val="00883C84"/>
    <w:rsid w:val="00883CE6"/>
    <w:rsid w:val="0088459D"/>
    <w:rsid w:val="00884862"/>
    <w:rsid w:val="00884C70"/>
    <w:rsid w:val="00884D2E"/>
    <w:rsid w:val="00884E68"/>
    <w:rsid w:val="0088506A"/>
    <w:rsid w:val="00885267"/>
    <w:rsid w:val="00885611"/>
    <w:rsid w:val="00885648"/>
    <w:rsid w:val="008858F5"/>
    <w:rsid w:val="00885AAC"/>
    <w:rsid w:val="00885AC2"/>
    <w:rsid w:val="00885B10"/>
    <w:rsid w:val="00885DD3"/>
    <w:rsid w:val="008861BF"/>
    <w:rsid w:val="0088644D"/>
    <w:rsid w:val="008864B5"/>
    <w:rsid w:val="008864BB"/>
    <w:rsid w:val="008864F7"/>
    <w:rsid w:val="008866B8"/>
    <w:rsid w:val="008866E4"/>
    <w:rsid w:val="0088694E"/>
    <w:rsid w:val="00886A63"/>
    <w:rsid w:val="00886B74"/>
    <w:rsid w:val="00886E0C"/>
    <w:rsid w:val="00886FBA"/>
    <w:rsid w:val="00887357"/>
    <w:rsid w:val="008873A3"/>
    <w:rsid w:val="008874A1"/>
    <w:rsid w:val="0088760A"/>
    <w:rsid w:val="008877AC"/>
    <w:rsid w:val="00887C9D"/>
    <w:rsid w:val="00887D6E"/>
    <w:rsid w:val="0089006D"/>
    <w:rsid w:val="008901B9"/>
    <w:rsid w:val="008903BE"/>
    <w:rsid w:val="00890471"/>
    <w:rsid w:val="00890519"/>
    <w:rsid w:val="008905ED"/>
    <w:rsid w:val="00890731"/>
    <w:rsid w:val="0089077C"/>
    <w:rsid w:val="008909A2"/>
    <w:rsid w:val="00890F2A"/>
    <w:rsid w:val="00891490"/>
    <w:rsid w:val="008914DD"/>
    <w:rsid w:val="008917D0"/>
    <w:rsid w:val="0089193F"/>
    <w:rsid w:val="00891AD4"/>
    <w:rsid w:val="00891BAE"/>
    <w:rsid w:val="00891BD4"/>
    <w:rsid w:val="00891C43"/>
    <w:rsid w:val="00891FE0"/>
    <w:rsid w:val="0089206A"/>
    <w:rsid w:val="008920DA"/>
    <w:rsid w:val="008920EF"/>
    <w:rsid w:val="00892536"/>
    <w:rsid w:val="008927F1"/>
    <w:rsid w:val="008929FB"/>
    <w:rsid w:val="00892AD5"/>
    <w:rsid w:val="00892FC8"/>
    <w:rsid w:val="008931C6"/>
    <w:rsid w:val="00893612"/>
    <w:rsid w:val="0089367F"/>
    <w:rsid w:val="00893D2E"/>
    <w:rsid w:val="00894655"/>
    <w:rsid w:val="0089493F"/>
    <w:rsid w:val="008949DE"/>
    <w:rsid w:val="00894B2E"/>
    <w:rsid w:val="00894D1B"/>
    <w:rsid w:val="00895409"/>
    <w:rsid w:val="00895538"/>
    <w:rsid w:val="008955C9"/>
    <w:rsid w:val="00895689"/>
    <w:rsid w:val="0089590F"/>
    <w:rsid w:val="00895AA4"/>
    <w:rsid w:val="00895AEC"/>
    <w:rsid w:val="00895B01"/>
    <w:rsid w:val="00895B24"/>
    <w:rsid w:val="00895C81"/>
    <w:rsid w:val="0089622E"/>
    <w:rsid w:val="008962C4"/>
    <w:rsid w:val="008964AC"/>
    <w:rsid w:val="00896753"/>
    <w:rsid w:val="008968DB"/>
    <w:rsid w:val="008969B2"/>
    <w:rsid w:val="00896CEA"/>
    <w:rsid w:val="0089709D"/>
    <w:rsid w:val="00897636"/>
    <w:rsid w:val="00897CDF"/>
    <w:rsid w:val="008A0369"/>
    <w:rsid w:val="008A05F8"/>
    <w:rsid w:val="008A0B47"/>
    <w:rsid w:val="008A0D1E"/>
    <w:rsid w:val="008A0E58"/>
    <w:rsid w:val="008A0F78"/>
    <w:rsid w:val="008A1186"/>
    <w:rsid w:val="008A1387"/>
    <w:rsid w:val="008A1759"/>
    <w:rsid w:val="008A1881"/>
    <w:rsid w:val="008A1B66"/>
    <w:rsid w:val="008A22B6"/>
    <w:rsid w:val="008A2583"/>
    <w:rsid w:val="008A2772"/>
    <w:rsid w:val="008A2A34"/>
    <w:rsid w:val="008A2B09"/>
    <w:rsid w:val="008A2C77"/>
    <w:rsid w:val="008A304C"/>
    <w:rsid w:val="008A339A"/>
    <w:rsid w:val="008A33C5"/>
    <w:rsid w:val="008A35C8"/>
    <w:rsid w:val="008A36EA"/>
    <w:rsid w:val="008A38CF"/>
    <w:rsid w:val="008A3926"/>
    <w:rsid w:val="008A3BE9"/>
    <w:rsid w:val="008A3C72"/>
    <w:rsid w:val="008A3E16"/>
    <w:rsid w:val="008A3E3D"/>
    <w:rsid w:val="008A42BB"/>
    <w:rsid w:val="008A45AA"/>
    <w:rsid w:val="008A4657"/>
    <w:rsid w:val="008A4700"/>
    <w:rsid w:val="008A48D4"/>
    <w:rsid w:val="008A4C58"/>
    <w:rsid w:val="008A4FD1"/>
    <w:rsid w:val="008A503B"/>
    <w:rsid w:val="008A538D"/>
    <w:rsid w:val="008A53CE"/>
    <w:rsid w:val="008A6063"/>
    <w:rsid w:val="008A6281"/>
    <w:rsid w:val="008A6435"/>
    <w:rsid w:val="008A680E"/>
    <w:rsid w:val="008A690A"/>
    <w:rsid w:val="008A6AEA"/>
    <w:rsid w:val="008A6ED1"/>
    <w:rsid w:val="008A6FFE"/>
    <w:rsid w:val="008A71C0"/>
    <w:rsid w:val="008A721B"/>
    <w:rsid w:val="008A7904"/>
    <w:rsid w:val="008A7A3B"/>
    <w:rsid w:val="008A7B24"/>
    <w:rsid w:val="008A7B9A"/>
    <w:rsid w:val="008A7E49"/>
    <w:rsid w:val="008A7E56"/>
    <w:rsid w:val="008B00A5"/>
    <w:rsid w:val="008B04A6"/>
    <w:rsid w:val="008B06EE"/>
    <w:rsid w:val="008B07D4"/>
    <w:rsid w:val="008B0D23"/>
    <w:rsid w:val="008B0D29"/>
    <w:rsid w:val="008B0DBC"/>
    <w:rsid w:val="008B0DE5"/>
    <w:rsid w:val="008B10C0"/>
    <w:rsid w:val="008B16A8"/>
    <w:rsid w:val="008B16C4"/>
    <w:rsid w:val="008B196D"/>
    <w:rsid w:val="008B1AEB"/>
    <w:rsid w:val="008B1BE3"/>
    <w:rsid w:val="008B1C22"/>
    <w:rsid w:val="008B1DDF"/>
    <w:rsid w:val="008B1EB2"/>
    <w:rsid w:val="008B1FD6"/>
    <w:rsid w:val="008B2202"/>
    <w:rsid w:val="008B2244"/>
    <w:rsid w:val="008B2284"/>
    <w:rsid w:val="008B24A6"/>
    <w:rsid w:val="008B2501"/>
    <w:rsid w:val="008B2B1F"/>
    <w:rsid w:val="008B2B28"/>
    <w:rsid w:val="008B2CA9"/>
    <w:rsid w:val="008B2D5E"/>
    <w:rsid w:val="008B2D9C"/>
    <w:rsid w:val="008B2DCA"/>
    <w:rsid w:val="008B2E4D"/>
    <w:rsid w:val="008B2E6F"/>
    <w:rsid w:val="008B2F2D"/>
    <w:rsid w:val="008B2F66"/>
    <w:rsid w:val="008B31F3"/>
    <w:rsid w:val="008B325F"/>
    <w:rsid w:val="008B34F5"/>
    <w:rsid w:val="008B3A25"/>
    <w:rsid w:val="008B3ADC"/>
    <w:rsid w:val="008B3BE9"/>
    <w:rsid w:val="008B3CB0"/>
    <w:rsid w:val="008B3F72"/>
    <w:rsid w:val="008B4104"/>
    <w:rsid w:val="008B441E"/>
    <w:rsid w:val="008B44D3"/>
    <w:rsid w:val="008B45F9"/>
    <w:rsid w:val="008B47EB"/>
    <w:rsid w:val="008B48E7"/>
    <w:rsid w:val="008B4986"/>
    <w:rsid w:val="008B4D47"/>
    <w:rsid w:val="008B5073"/>
    <w:rsid w:val="008B5584"/>
    <w:rsid w:val="008B5848"/>
    <w:rsid w:val="008B5936"/>
    <w:rsid w:val="008B604B"/>
    <w:rsid w:val="008B6226"/>
    <w:rsid w:val="008B6D9D"/>
    <w:rsid w:val="008B6DF1"/>
    <w:rsid w:val="008B7052"/>
    <w:rsid w:val="008B71D3"/>
    <w:rsid w:val="008B7289"/>
    <w:rsid w:val="008B7318"/>
    <w:rsid w:val="008B733C"/>
    <w:rsid w:val="008B736B"/>
    <w:rsid w:val="008B74CD"/>
    <w:rsid w:val="008B75B8"/>
    <w:rsid w:val="008B77F3"/>
    <w:rsid w:val="008B7A99"/>
    <w:rsid w:val="008B7BB4"/>
    <w:rsid w:val="008B7BCF"/>
    <w:rsid w:val="008B7CB1"/>
    <w:rsid w:val="008B7D7F"/>
    <w:rsid w:val="008B7DE8"/>
    <w:rsid w:val="008B7E92"/>
    <w:rsid w:val="008C0294"/>
    <w:rsid w:val="008C07D0"/>
    <w:rsid w:val="008C0C96"/>
    <w:rsid w:val="008C0FDE"/>
    <w:rsid w:val="008C1146"/>
    <w:rsid w:val="008C120D"/>
    <w:rsid w:val="008C1452"/>
    <w:rsid w:val="008C1526"/>
    <w:rsid w:val="008C1595"/>
    <w:rsid w:val="008C16A8"/>
    <w:rsid w:val="008C16AB"/>
    <w:rsid w:val="008C19A7"/>
    <w:rsid w:val="008C19C8"/>
    <w:rsid w:val="008C19E9"/>
    <w:rsid w:val="008C19F1"/>
    <w:rsid w:val="008C1AA5"/>
    <w:rsid w:val="008C1AEA"/>
    <w:rsid w:val="008C1D93"/>
    <w:rsid w:val="008C2055"/>
    <w:rsid w:val="008C205B"/>
    <w:rsid w:val="008C2BDC"/>
    <w:rsid w:val="008C2FBC"/>
    <w:rsid w:val="008C3358"/>
    <w:rsid w:val="008C3364"/>
    <w:rsid w:val="008C364A"/>
    <w:rsid w:val="008C3B31"/>
    <w:rsid w:val="008C3BAF"/>
    <w:rsid w:val="008C3C5B"/>
    <w:rsid w:val="008C3E76"/>
    <w:rsid w:val="008C3FEE"/>
    <w:rsid w:val="008C41D5"/>
    <w:rsid w:val="008C4243"/>
    <w:rsid w:val="008C46BB"/>
    <w:rsid w:val="008C475A"/>
    <w:rsid w:val="008C47D9"/>
    <w:rsid w:val="008C48FA"/>
    <w:rsid w:val="008C49EE"/>
    <w:rsid w:val="008C4DE3"/>
    <w:rsid w:val="008C5460"/>
    <w:rsid w:val="008C5532"/>
    <w:rsid w:val="008C563C"/>
    <w:rsid w:val="008C57FF"/>
    <w:rsid w:val="008C5E9E"/>
    <w:rsid w:val="008C6145"/>
    <w:rsid w:val="008C61F0"/>
    <w:rsid w:val="008C6221"/>
    <w:rsid w:val="008C650D"/>
    <w:rsid w:val="008C6535"/>
    <w:rsid w:val="008C65C6"/>
    <w:rsid w:val="008C664C"/>
    <w:rsid w:val="008C6770"/>
    <w:rsid w:val="008C679D"/>
    <w:rsid w:val="008C67EF"/>
    <w:rsid w:val="008C693B"/>
    <w:rsid w:val="008C6B11"/>
    <w:rsid w:val="008C6B6F"/>
    <w:rsid w:val="008C6B8D"/>
    <w:rsid w:val="008C6E47"/>
    <w:rsid w:val="008C702B"/>
    <w:rsid w:val="008C739E"/>
    <w:rsid w:val="008C742C"/>
    <w:rsid w:val="008C7460"/>
    <w:rsid w:val="008C74C1"/>
    <w:rsid w:val="008C772B"/>
    <w:rsid w:val="008C7AF3"/>
    <w:rsid w:val="008C7D40"/>
    <w:rsid w:val="008D042B"/>
    <w:rsid w:val="008D0479"/>
    <w:rsid w:val="008D0491"/>
    <w:rsid w:val="008D08DC"/>
    <w:rsid w:val="008D09CA"/>
    <w:rsid w:val="008D0ABE"/>
    <w:rsid w:val="008D0B50"/>
    <w:rsid w:val="008D0E61"/>
    <w:rsid w:val="008D14F2"/>
    <w:rsid w:val="008D1758"/>
    <w:rsid w:val="008D1A98"/>
    <w:rsid w:val="008D1BC5"/>
    <w:rsid w:val="008D1D8C"/>
    <w:rsid w:val="008D2033"/>
    <w:rsid w:val="008D212C"/>
    <w:rsid w:val="008D239B"/>
    <w:rsid w:val="008D2985"/>
    <w:rsid w:val="008D2AFB"/>
    <w:rsid w:val="008D2BEA"/>
    <w:rsid w:val="008D30E3"/>
    <w:rsid w:val="008D38A3"/>
    <w:rsid w:val="008D3D1A"/>
    <w:rsid w:val="008D3E27"/>
    <w:rsid w:val="008D3F97"/>
    <w:rsid w:val="008D41A1"/>
    <w:rsid w:val="008D450B"/>
    <w:rsid w:val="008D4604"/>
    <w:rsid w:val="008D4768"/>
    <w:rsid w:val="008D48D4"/>
    <w:rsid w:val="008D4A0E"/>
    <w:rsid w:val="008D4A29"/>
    <w:rsid w:val="008D4CB8"/>
    <w:rsid w:val="008D4D05"/>
    <w:rsid w:val="008D4DC8"/>
    <w:rsid w:val="008D4FFC"/>
    <w:rsid w:val="008D5163"/>
    <w:rsid w:val="008D5246"/>
    <w:rsid w:val="008D526E"/>
    <w:rsid w:val="008D532E"/>
    <w:rsid w:val="008D5332"/>
    <w:rsid w:val="008D546C"/>
    <w:rsid w:val="008D5561"/>
    <w:rsid w:val="008D586A"/>
    <w:rsid w:val="008D597D"/>
    <w:rsid w:val="008D5A01"/>
    <w:rsid w:val="008D5CEA"/>
    <w:rsid w:val="008D5E2B"/>
    <w:rsid w:val="008D5E53"/>
    <w:rsid w:val="008D60BC"/>
    <w:rsid w:val="008D6216"/>
    <w:rsid w:val="008D6EC7"/>
    <w:rsid w:val="008D6FFB"/>
    <w:rsid w:val="008D7299"/>
    <w:rsid w:val="008D72A1"/>
    <w:rsid w:val="008D7752"/>
    <w:rsid w:val="008D7887"/>
    <w:rsid w:val="008D79AD"/>
    <w:rsid w:val="008D7D73"/>
    <w:rsid w:val="008D7EA0"/>
    <w:rsid w:val="008E03EE"/>
    <w:rsid w:val="008E0462"/>
    <w:rsid w:val="008E0790"/>
    <w:rsid w:val="008E0869"/>
    <w:rsid w:val="008E08BD"/>
    <w:rsid w:val="008E09FD"/>
    <w:rsid w:val="008E0AB9"/>
    <w:rsid w:val="008E0ADA"/>
    <w:rsid w:val="008E0C26"/>
    <w:rsid w:val="008E0CDB"/>
    <w:rsid w:val="008E0E93"/>
    <w:rsid w:val="008E0F5A"/>
    <w:rsid w:val="008E10F9"/>
    <w:rsid w:val="008E14B1"/>
    <w:rsid w:val="008E14E0"/>
    <w:rsid w:val="008E1605"/>
    <w:rsid w:val="008E2488"/>
    <w:rsid w:val="008E2609"/>
    <w:rsid w:val="008E2A66"/>
    <w:rsid w:val="008E2B70"/>
    <w:rsid w:val="008E2BFE"/>
    <w:rsid w:val="008E2D68"/>
    <w:rsid w:val="008E2E19"/>
    <w:rsid w:val="008E344A"/>
    <w:rsid w:val="008E3522"/>
    <w:rsid w:val="008E369A"/>
    <w:rsid w:val="008E3A22"/>
    <w:rsid w:val="008E3B15"/>
    <w:rsid w:val="008E3D08"/>
    <w:rsid w:val="008E3D11"/>
    <w:rsid w:val="008E4313"/>
    <w:rsid w:val="008E45BE"/>
    <w:rsid w:val="008E4B91"/>
    <w:rsid w:val="008E4E8D"/>
    <w:rsid w:val="008E4F29"/>
    <w:rsid w:val="008E5328"/>
    <w:rsid w:val="008E579D"/>
    <w:rsid w:val="008E5A90"/>
    <w:rsid w:val="008E5D32"/>
    <w:rsid w:val="008E5F1D"/>
    <w:rsid w:val="008E6186"/>
    <w:rsid w:val="008E6415"/>
    <w:rsid w:val="008E6755"/>
    <w:rsid w:val="008E69EC"/>
    <w:rsid w:val="008E70C9"/>
    <w:rsid w:val="008E7246"/>
    <w:rsid w:val="008E7285"/>
    <w:rsid w:val="008E744F"/>
    <w:rsid w:val="008E749D"/>
    <w:rsid w:val="008E75D1"/>
    <w:rsid w:val="008E7953"/>
    <w:rsid w:val="008E7C31"/>
    <w:rsid w:val="008E7D0D"/>
    <w:rsid w:val="008E7D79"/>
    <w:rsid w:val="008E7E0C"/>
    <w:rsid w:val="008F020E"/>
    <w:rsid w:val="008F03DB"/>
    <w:rsid w:val="008F05F4"/>
    <w:rsid w:val="008F0899"/>
    <w:rsid w:val="008F0939"/>
    <w:rsid w:val="008F0BA5"/>
    <w:rsid w:val="008F0D61"/>
    <w:rsid w:val="008F119C"/>
    <w:rsid w:val="008F1613"/>
    <w:rsid w:val="008F1783"/>
    <w:rsid w:val="008F19E6"/>
    <w:rsid w:val="008F1B3C"/>
    <w:rsid w:val="008F1C07"/>
    <w:rsid w:val="008F1D68"/>
    <w:rsid w:val="008F1DAC"/>
    <w:rsid w:val="008F2199"/>
    <w:rsid w:val="008F23C3"/>
    <w:rsid w:val="008F2483"/>
    <w:rsid w:val="008F2AFA"/>
    <w:rsid w:val="008F2B7A"/>
    <w:rsid w:val="008F3023"/>
    <w:rsid w:val="008F3194"/>
    <w:rsid w:val="008F390A"/>
    <w:rsid w:val="008F39FD"/>
    <w:rsid w:val="008F4094"/>
    <w:rsid w:val="008F4282"/>
    <w:rsid w:val="008F441B"/>
    <w:rsid w:val="008F44CA"/>
    <w:rsid w:val="008F466F"/>
    <w:rsid w:val="008F47DA"/>
    <w:rsid w:val="008F4916"/>
    <w:rsid w:val="008F4F16"/>
    <w:rsid w:val="008F5144"/>
    <w:rsid w:val="008F5437"/>
    <w:rsid w:val="008F5666"/>
    <w:rsid w:val="008F571C"/>
    <w:rsid w:val="008F5C64"/>
    <w:rsid w:val="008F5DBD"/>
    <w:rsid w:val="008F5F61"/>
    <w:rsid w:val="008F5FAF"/>
    <w:rsid w:val="008F6022"/>
    <w:rsid w:val="008F61F8"/>
    <w:rsid w:val="008F6425"/>
    <w:rsid w:val="008F67FD"/>
    <w:rsid w:val="008F7079"/>
    <w:rsid w:val="008F740F"/>
    <w:rsid w:val="008F782A"/>
    <w:rsid w:val="008F796B"/>
    <w:rsid w:val="008F7AD9"/>
    <w:rsid w:val="008F7D37"/>
    <w:rsid w:val="008F7FB9"/>
    <w:rsid w:val="00900203"/>
    <w:rsid w:val="009006E3"/>
    <w:rsid w:val="009008CE"/>
    <w:rsid w:val="00900CEF"/>
    <w:rsid w:val="00900DCE"/>
    <w:rsid w:val="00900E4B"/>
    <w:rsid w:val="00900E7D"/>
    <w:rsid w:val="009013D0"/>
    <w:rsid w:val="009015C2"/>
    <w:rsid w:val="009016F1"/>
    <w:rsid w:val="009019C9"/>
    <w:rsid w:val="00901C3D"/>
    <w:rsid w:val="00901D57"/>
    <w:rsid w:val="00901EB3"/>
    <w:rsid w:val="0090210A"/>
    <w:rsid w:val="0090213D"/>
    <w:rsid w:val="009023FC"/>
    <w:rsid w:val="00902523"/>
    <w:rsid w:val="009026E1"/>
    <w:rsid w:val="00902887"/>
    <w:rsid w:val="0090290D"/>
    <w:rsid w:val="00902AC0"/>
    <w:rsid w:val="00902B76"/>
    <w:rsid w:val="00902BB2"/>
    <w:rsid w:val="00903175"/>
    <w:rsid w:val="009031E5"/>
    <w:rsid w:val="00903855"/>
    <w:rsid w:val="00903A3D"/>
    <w:rsid w:val="00903A6D"/>
    <w:rsid w:val="00903E4B"/>
    <w:rsid w:val="00903F1F"/>
    <w:rsid w:val="00903F30"/>
    <w:rsid w:val="00904563"/>
    <w:rsid w:val="009045E7"/>
    <w:rsid w:val="0090462E"/>
    <w:rsid w:val="00904B0F"/>
    <w:rsid w:val="00904F16"/>
    <w:rsid w:val="009055BD"/>
    <w:rsid w:val="009057A9"/>
    <w:rsid w:val="009059A0"/>
    <w:rsid w:val="00905B64"/>
    <w:rsid w:val="00905D35"/>
    <w:rsid w:val="00905E32"/>
    <w:rsid w:val="00905EB5"/>
    <w:rsid w:val="00905F3D"/>
    <w:rsid w:val="00905F4C"/>
    <w:rsid w:val="00906087"/>
    <w:rsid w:val="0090611D"/>
    <w:rsid w:val="00906310"/>
    <w:rsid w:val="009065EA"/>
    <w:rsid w:val="00906867"/>
    <w:rsid w:val="00906EBB"/>
    <w:rsid w:val="0090732B"/>
    <w:rsid w:val="0090732E"/>
    <w:rsid w:val="009073F0"/>
    <w:rsid w:val="00907609"/>
    <w:rsid w:val="0090782B"/>
    <w:rsid w:val="009078C4"/>
    <w:rsid w:val="00907C0C"/>
    <w:rsid w:val="00907E87"/>
    <w:rsid w:val="00910093"/>
    <w:rsid w:val="00910481"/>
    <w:rsid w:val="00910610"/>
    <w:rsid w:val="009106E4"/>
    <w:rsid w:val="00910767"/>
    <w:rsid w:val="00910AED"/>
    <w:rsid w:val="00910C98"/>
    <w:rsid w:val="00910D0B"/>
    <w:rsid w:val="00910DAF"/>
    <w:rsid w:val="009111CB"/>
    <w:rsid w:val="009112B7"/>
    <w:rsid w:val="00911672"/>
    <w:rsid w:val="0091178E"/>
    <w:rsid w:val="00911823"/>
    <w:rsid w:val="00911915"/>
    <w:rsid w:val="00911C3F"/>
    <w:rsid w:val="00911EF1"/>
    <w:rsid w:val="009121F6"/>
    <w:rsid w:val="00912489"/>
    <w:rsid w:val="00912A2B"/>
    <w:rsid w:val="00912BC8"/>
    <w:rsid w:val="00912E81"/>
    <w:rsid w:val="0091328A"/>
    <w:rsid w:val="0091343A"/>
    <w:rsid w:val="0091348B"/>
    <w:rsid w:val="009135CE"/>
    <w:rsid w:val="00913B12"/>
    <w:rsid w:val="00913D44"/>
    <w:rsid w:val="00913FAC"/>
    <w:rsid w:val="00913FD0"/>
    <w:rsid w:val="009141D4"/>
    <w:rsid w:val="009142BB"/>
    <w:rsid w:val="009143A4"/>
    <w:rsid w:val="009144C0"/>
    <w:rsid w:val="009146DF"/>
    <w:rsid w:val="009148A6"/>
    <w:rsid w:val="00914B9E"/>
    <w:rsid w:val="00914CD7"/>
    <w:rsid w:val="00915002"/>
    <w:rsid w:val="0091505C"/>
    <w:rsid w:val="00915086"/>
    <w:rsid w:val="0091510F"/>
    <w:rsid w:val="009151D0"/>
    <w:rsid w:val="00915337"/>
    <w:rsid w:val="00915694"/>
    <w:rsid w:val="009156C6"/>
    <w:rsid w:val="0091579C"/>
    <w:rsid w:val="009157FC"/>
    <w:rsid w:val="00915892"/>
    <w:rsid w:val="00915903"/>
    <w:rsid w:val="00915F04"/>
    <w:rsid w:val="00916446"/>
    <w:rsid w:val="0091647B"/>
    <w:rsid w:val="0091648A"/>
    <w:rsid w:val="00916AE2"/>
    <w:rsid w:val="00916E06"/>
    <w:rsid w:val="00917044"/>
    <w:rsid w:val="009173E1"/>
    <w:rsid w:val="00917B76"/>
    <w:rsid w:val="00917C64"/>
    <w:rsid w:val="00917DBC"/>
    <w:rsid w:val="00920073"/>
    <w:rsid w:val="00920090"/>
    <w:rsid w:val="00920159"/>
    <w:rsid w:val="009203BD"/>
    <w:rsid w:val="00920AA8"/>
    <w:rsid w:val="00920CCF"/>
    <w:rsid w:val="00920F0B"/>
    <w:rsid w:val="0092101D"/>
    <w:rsid w:val="00921053"/>
    <w:rsid w:val="00921571"/>
    <w:rsid w:val="009215E1"/>
    <w:rsid w:val="00921A22"/>
    <w:rsid w:val="00921B47"/>
    <w:rsid w:val="00921B88"/>
    <w:rsid w:val="00921D83"/>
    <w:rsid w:val="00921EFA"/>
    <w:rsid w:val="00922030"/>
    <w:rsid w:val="0092239D"/>
    <w:rsid w:val="009227BA"/>
    <w:rsid w:val="00922A51"/>
    <w:rsid w:val="00922DFD"/>
    <w:rsid w:val="009230A9"/>
    <w:rsid w:val="009231C1"/>
    <w:rsid w:val="00923722"/>
    <w:rsid w:val="00923E25"/>
    <w:rsid w:val="00923EFC"/>
    <w:rsid w:val="00924054"/>
    <w:rsid w:val="0092415A"/>
    <w:rsid w:val="009241E1"/>
    <w:rsid w:val="00924338"/>
    <w:rsid w:val="0092479A"/>
    <w:rsid w:val="0092482D"/>
    <w:rsid w:val="00924859"/>
    <w:rsid w:val="00924893"/>
    <w:rsid w:val="009253D4"/>
    <w:rsid w:val="009255A2"/>
    <w:rsid w:val="00925C4A"/>
    <w:rsid w:val="00925D7B"/>
    <w:rsid w:val="00925D99"/>
    <w:rsid w:val="00925F67"/>
    <w:rsid w:val="00926BCE"/>
    <w:rsid w:val="009270CA"/>
    <w:rsid w:val="009271B0"/>
    <w:rsid w:val="00927415"/>
    <w:rsid w:val="009274C0"/>
    <w:rsid w:val="00927644"/>
    <w:rsid w:val="009276E4"/>
    <w:rsid w:val="00927C6F"/>
    <w:rsid w:val="00927FAD"/>
    <w:rsid w:val="00927FAE"/>
    <w:rsid w:val="009300C2"/>
    <w:rsid w:val="00930199"/>
    <w:rsid w:val="009304C0"/>
    <w:rsid w:val="0093050F"/>
    <w:rsid w:val="009305E6"/>
    <w:rsid w:val="00930E5D"/>
    <w:rsid w:val="009311AD"/>
    <w:rsid w:val="00931456"/>
    <w:rsid w:val="00931BDF"/>
    <w:rsid w:val="00931FA1"/>
    <w:rsid w:val="00931FD6"/>
    <w:rsid w:val="00932114"/>
    <w:rsid w:val="00932766"/>
    <w:rsid w:val="00932940"/>
    <w:rsid w:val="009329C4"/>
    <w:rsid w:val="009329E3"/>
    <w:rsid w:val="009330F0"/>
    <w:rsid w:val="009332F0"/>
    <w:rsid w:val="00933679"/>
    <w:rsid w:val="009338CA"/>
    <w:rsid w:val="00933961"/>
    <w:rsid w:val="00933CB9"/>
    <w:rsid w:val="00933F74"/>
    <w:rsid w:val="00933FD5"/>
    <w:rsid w:val="0093408C"/>
    <w:rsid w:val="00934356"/>
    <w:rsid w:val="00935320"/>
    <w:rsid w:val="0093538C"/>
    <w:rsid w:val="00935675"/>
    <w:rsid w:val="009356CD"/>
    <w:rsid w:val="0093604D"/>
    <w:rsid w:val="009362EA"/>
    <w:rsid w:val="0093637A"/>
    <w:rsid w:val="00936854"/>
    <w:rsid w:val="009368A3"/>
    <w:rsid w:val="00936D20"/>
    <w:rsid w:val="00936EB2"/>
    <w:rsid w:val="00937316"/>
    <w:rsid w:val="00937482"/>
    <w:rsid w:val="0093765E"/>
    <w:rsid w:val="00937CBC"/>
    <w:rsid w:val="009400CF"/>
    <w:rsid w:val="0094013A"/>
    <w:rsid w:val="00940196"/>
    <w:rsid w:val="0094065E"/>
    <w:rsid w:val="009407D9"/>
    <w:rsid w:val="009407E7"/>
    <w:rsid w:val="00940BDC"/>
    <w:rsid w:val="00940D4F"/>
    <w:rsid w:val="00940E4D"/>
    <w:rsid w:val="00940FE6"/>
    <w:rsid w:val="00941224"/>
    <w:rsid w:val="009413FC"/>
    <w:rsid w:val="00941480"/>
    <w:rsid w:val="00941910"/>
    <w:rsid w:val="00941AC1"/>
    <w:rsid w:val="00941B29"/>
    <w:rsid w:val="00941D40"/>
    <w:rsid w:val="0094203C"/>
    <w:rsid w:val="00942241"/>
    <w:rsid w:val="009424CF"/>
    <w:rsid w:val="00942742"/>
    <w:rsid w:val="0094277F"/>
    <w:rsid w:val="00942867"/>
    <w:rsid w:val="00942A1A"/>
    <w:rsid w:val="00942B85"/>
    <w:rsid w:val="00942D5B"/>
    <w:rsid w:val="00942EAB"/>
    <w:rsid w:val="00942EC1"/>
    <w:rsid w:val="00942FED"/>
    <w:rsid w:val="0094353A"/>
    <w:rsid w:val="00943D01"/>
    <w:rsid w:val="00943ED3"/>
    <w:rsid w:val="009440B6"/>
    <w:rsid w:val="009440D0"/>
    <w:rsid w:val="009440F1"/>
    <w:rsid w:val="00944189"/>
    <w:rsid w:val="0094419C"/>
    <w:rsid w:val="00944281"/>
    <w:rsid w:val="009443EB"/>
    <w:rsid w:val="009445EF"/>
    <w:rsid w:val="0094495A"/>
    <w:rsid w:val="00944971"/>
    <w:rsid w:val="00944DA4"/>
    <w:rsid w:val="00944ECA"/>
    <w:rsid w:val="00945159"/>
    <w:rsid w:val="0094518C"/>
    <w:rsid w:val="009452FA"/>
    <w:rsid w:val="00945877"/>
    <w:rsid w:val="00945E60"/>
    <w:rsid w:val="00945E94"/>
    <w:rsid w:val="00946011"/>
    <w:rsid w:val="009460A1"/>
    <w:rsid w:val="00946620"/>
    <w:rsid w:val="0094690B"/>
    <w:rsid w:val="00946A4D"/>
    <w:rsid w:val="00946C0F"/>
    <w:rsid w:val="00946E49"/>
    <w:rsid w:val="00947133"/>
    <w:rsid w:val="0094738E"/>
    <w:rsid w:val="009473BE"/>
    <w:rsid w:val="00947471"/>
    <w:rsid w:val="009475E8"/>
    <w:rsid w:val="00947D98"/>
    <w:rsid w:val="0095010E"/>
    <w:rsid w:val="009504CA"/>
    <w:rsid w:val="00950546"/>
    <w:rsid w:val="00950ABA"/>
    <w:rsid w:val="0095127B"/>
    <w:rsid w:val="00951561"/>
    <w:rsid w:val="00951609"/>
    <w:rsid w:val="009517CF"/>
    <w:rsid w:val="0095183A"/>
    <w:rsid w:val="0095183D"/>
    <w:rsid w:val="009519F4"/>
    <w:rsid w:val="00951B8D"/>
    <w:rsid w:val="009520C7"/>
    <w:rsid w:val="00952228"/>
    <w:rsid w:val="0095226A"/>
    <w:rsid w:val="009523CF"/>
    <w:rsid w:val="009524A2"/>
    <w:rsid w:val="00952BE3"/>
    <w:rsid w:val="00952C08"/>
    <w:rsid w:val="00952D29"/>
    <w:rsid w:val="00952D68"/>
    <w:rsid w:val="00952F3F"/>
    <w:rsid w:val="00953076"/>
    <w:rsid w:val="00953231"/>
    <w:rsid w:val="00953BB5"/>
    <w:rsid w:val="00954161"/>
    <w:rsid w:val="0095431F"/>
    <w:rsid w:val="0095479F"/>
    <w:rsid w:val="00954C76"/>
    <w:rsid w:val="00954CC1"/>
    <w:rsid w:val="009550CD"/>
    <w:rsid w:val="00955276"/>
    <w:rsid w:val="009552EB"/>
    <w:rsid w:val="009556AD"/>
    <w:rsid w:val="00955722"/>
    <w:rsid w:val="00955725"/>
    <w:rsid w:val="009557AC"/>
    <w:rsid w:val="00955814"/>
    <w:rsid w:val="00955AE2"/>
    <w:rsid w:val="00955F3D"/>
    <w:rsid w:val="00956779"/>
    <w:rsid w:val="00956894"/>
    <w:rsid w:val="00956DA4"/>
    <w:rsid w:val="009570D0"/>
    <w:rsid w:val="00957164"/>
    <w:rsid w:val="00957332"/>
    <w:rsid w:val="009574C4"/>
    <w:rsid w:val="0095761B"/>
    <w:rsid w:val="00957629"/>
    <w:rsid w:val="009578D1"/>
    <w:rsid w:val="00957F81"/>
    <w:rsid w:val="009600CB"/>
    <w:rsid w:val="009600FE"/>
    <w:rsid w:val="009602AD"/>
    <w:rsid w:val="009603FB"/>
    <w:rsid w:val="00960462"/>
    <w:rsid w:val="009605A2"/>
    <w:rsid w:val="009607D2"/>
    <w:rsid w:val="009608C3"/>
    <w:rsid w:val="00960C2B"/>
    <w:rsid w:val="00960EC9"/>
    <w:rsid w:val="0096107B"/>
    <w:rsid w:val="009610B3"/>
    <w:rsid w:val="0096118D"/>
    <w:rsid w:val="009614E6"/>
    <w:rsid w:val="009616BE"/>
    <w:rsid w:val="00961A56"/>
    <w:rsid w:val="00961CDA"/>
    <w:rsid w:val="00961D69"/>
    <w:rsid w:val="00961E84"/>
    <w:rsid w:val="00962051"/>
    <w:rsid w:val="0096209E"/>
    <w:rsid w:val="00962101"/>
    <w:rsid w:val="00962A25"/>
    <w:rsid w:val="00962BB4"/>
    <w:rsid w:val="00962E6E"/>
    <w:rsid w:val="00963178"/>
    <w:rsid w:val="0096335B"/>
    <w:rsid w:val="00963556"/>
    <w:rsid w:val="00963708"/>
    <w:rsid w:val="009639C2"/>
    <w:rsid w:val="00963C04"/>
    <w:rsid w:val="00963D16"/>
    <w:rsid w:val="00963ED3"/>
    <w:rsid w:val="00963FA4"/>
    <w:rsid w:val="00964025"/>
    <w:rsid w:val="009648D5"/>
    <w:rsid w:val="00964EA1"/>
    <w:rsid w:val="009654EA"/>
    <w:rsid w:val="00965531"/>
    <w:rsid w:val="00965A7E"/>
    <w:rsid w:val="00965CB4"/>
    <w:rsid w:val="00965DEE"/>
    <w:rsid w:val="009663E1"/>
    <w:rsid w:val="00966502"/>
    <w:rsid w:val="00966ACA"/>
    <w:rsid w:val="00966E6F"/>
    <w:rsid w:val="00966E70"/>
    <w:rsid w:val="009670A7"/>
    <w:rsid w:val="009675F1"/>
    <w:rsid w:val="00967833"/>
    <w:rsid w:val="00967976"/>
    <w:rsid w:val="0096798A"/>
    <w:rsid w:val="0096799D"/>
    <w:rsid w:val="00967A4F"/>
    <w:rsid w:val="00967D71"/>
    <w:rsid w:val="00967E4B"/>
    <w:rsid w:val="00970054"/>
    <w:rsid w:val="00970777"/>
    <w:rsid w:val="00970A20"/>
    <w:rsid w:val="00970BD3"/>
    <w:rsid w:val="00971A2C"/>
    <w:rsid w:val="00971ACD"/>
    <w:rsid w:val="00971D0C"/>
    <w:rsid w:val="00972195"/>
    <w:rsid w:val="009722CF"/>
    <w:rsid w:val="00972810"/>
    <w:rsid w:val="0097285B"/>
    <w:rsid w:val="00973117"/>
    <w:rsid w:val="0097392C"/>
    <w:rsid w:val="00973C87"/>
    <w:rsid w:val="00973F65"/>
    <w:rsid w:val="00974083"/>
    <w:rsid w:val="00974306"/>
    <w:rsid w:val="009744F5"/>
    <w:rsid w:val="00974B92"/>
    <w:rsid w:val="00974D18"/>
    <w:rsid w:val="00974E70"/>
    <w:rsid w:val="0097536F"/>
    <w:rsid w:val="009754AA"/>
    <w:rsid w:val="00975971"/>
    <w:rsid w:val="00975D43"/>
    <w:rsid w:val="00975F75"/>
    <w:rsid w:val="00976185"/>
    <w:rsid w:val="0097643C"/>
    <w:rsid w:val="009764DA"/>
    <w:rsid w:val="00976789"/>
    <w:rsid w:val="009768EA"/>
    <w:rsid w:val="00976A6A"/>
    <w:rsid w:val="00976AF8"/>
    <w:rsid w:val="00976CC8"/>
    <w:rsid w:val="00976D19"/>
    <w:rsid w:val="009779C7"/>
    <w:rsid w:val="00980082"/>
    <w:rsid w:val="009803D2"/>
    <w:rsid w:val="009807B9"/>
    <w:rsid w:val="00980900"/>
    <w:rsid w:val="00980A39"/>
    <w:rsid w:val="00981208"/>
    <w:rsid w:val="00981367"/>
    <w:rsid w:val="009814A2"/>
    <w:rsid w:val="00981702"/>
    <w:rsid w:val="0098174F"/>
    <w:rsid w:val="00981EC4"/>
    <w:rsid w:val="0098201F"/>
    <w:rsid w:val="00982192"/>
    <w:rsid w:val="00982408"/>
    <w:rsid w:val="0098263C"/>
    <w:rsid w:val="0098274A"/>
    <w:rsid w:val="00982825"/>
    <w:rsid w:val="00982C96"/>
    <w:rsid w:val="00982D6A"/>
    <w:rsid w:val="00982DE4"/>
    <w:rsid w:val="009832D9"/>
    <w:rsid w:val="00983619"/>
    <w:rsid w:val="00983653"/>
    <w:rsid w:val="009837D6"/>
    <w:rsid w:val="00983D4F"/>
    <w:rsid w:val="00983DD7"/>
    <w:rsid w:val="00984232"/>
    <w:rsid w:val="009845A2"/>
    <w:rsid w:val="00984A26"/>
    <w:rsid w:val="00984EF7"/>
    <w:rsid w:val="00985035"/>
    <w:rsid w:val="00985259"/>
    <w:rsid w:val="009852DE"/>
    <w:rsid w:val="00985792"/>
    <w:rsid w:val="00985836"/>
    <w:rsid w:val="00985BBF"/>
    <w:rsid w:val="00985BD2"/>
    <w:rsid w:val="00985CCB"/>
    <w:rsid w:val="00985DA3"/>
    <w:rsid w:val="00985DA6"/>
    <w:rsid w:val="00986020"/>
    <w:rsid w:val="00986288"/>
    <w:rsid w:val="00986345"/>
    <w:rsid w:val="00986584"/>
    <w:rsid w:val="009866A7"/>
    <w:rsid w:val="009867AD"/>
    <w:rsid w:val="00986BB1"/>
    <w:rsid w:val="00986D7F"/>
    <w:rsid w:val="00986E67"/>
    <w:rsid w:val="00986F74"/>
    <w:rsid w:val="00987107"/>
    <w:rsid w:val="00987164"/>
    <w:rsid w:val="0098735A"/>
    <w:rsid w:val="00987424"/>
    <w:rsid w:val="0098771B"/>
    <w:rsid w:val="00987AED"/>
    <w:rsid w:val="00987B97"/>
    <w:rsid w:val="00987CC9"/>
    <w:rsid w:val="00987E01"/>
    <w:rsid w:val="009902D2"/>
    <w:rsid w:val="009905CD"/>
    <w:rsid w:val="009905D5"/>
    <w:rsid w:val="0099063A"/>
    <w:rsid w:val="009908D3"/>
    <w:rsid w:val="00990984"/>
    <w:rsid w:val="00990AD1"/>
    <w:rsid w:val="00990CA1"/>
    <w:rsid w:val="009912E7"/>
    <w:rsid w:val="00991304"/>
    <w:rsid w:val="00991307"/>
    <w:rsid w:val="00991499"/>
    <w:rsid w:val="0099158F"/>
    <w:rsid w:val="009915EF"/>
    <w:rsid w:val="009916F4"/>
    <w:rsid w:val="00991714"/>
    <w:rsid w:val="00991782"/>
    <w:rsid w:val="009917D8"/>
    <w:rsid w:val="0099188A"/>
    <w:rsid w:val="00991E6E"/>
    <w:rsid w:val="0099207B"/>
    <w:rsid w:val="0099236E"/>
    <w:rsid w:val="009923AF"/>
    <w:rsid w:val="00992A56"/>
    <w:rsid w:val="00993665"/>
    <w:rsid w:val="00993734"/>
    <w:rsid w:val="00993883"/>
    <w:rsid w:val="00993B8B"/>
    <w:rsid w:val="00993BA2"/>
    <w:rsid w:val="00993C3F"/>
    <w:rsid w:val="00993D32"/>
    <w:rsid w:val="00994212"/>
    <w:rsid w:val="00994B83"/>
    <w:rsid w:val="00994C5B"/>
    <w:rsid w:val="0099562C"/>
    <w:rsid w:val="009957B0"/>
    <w:rsid w:val="00995A54"/>
    <w:rsid w:val="00995D32"/>
    <w:rsid w:val="00995F4E"/>
    <w:rsid w:val="0099618A"/>
    <w:rsid w:val="0099638C"/>
    <w:rsid w:val="00996512"/>
    <w:rsid w:val="0099653F"/>
    <w:rsid w:val="0099665D"/>
    <w:rsid w:val="00996715"/>
    <w:rsid w:val="009967C6"/>
    <w:rsid w:val="00996F5F"/>
    <w:rsid w:val="00997300"/>
    <w:rsid w:val="009973A0"/>
    <w:rsid w:val="009974D9"/>
    <w:rsid w:val="00997683"/>
    <w:rsid w:val="00997B24"/>
    <w:rsid w:val="00997B9C"/>
    <w:rsid w:val="00997BC2"/>
    <w:rsid w:val="00997C1A"/>
    <w:rsid w:val="00997D20"/>
    <w:rsid w:val="00997E24"/>
    <w:rsid w:val="009A0182"/>
    <w:rsid w:val="009A089D"/>
    <w:rsid w:val="009A0A07"/>
    <w:rsid w:val="009A0BAF"/>
    <w:rsid w:val="009A0BD5"/>
    <w:rsid w:val="009A0D75"/>
    <w:rsid w:val="009A0EBC"/>
    <w:rsid w:val="009A0FEE"/>
    <w:rsid w:val="009A12E6"/>
    <w:rsid w:val="009A14EA"/>
    <w:rsid w:val="009A18FE"/>
    <w:rsid w:val="009A1A33"/>
    <w:rsid w:val="009A1AA9"/>
    <w:rsid w:val="009A1D51"/>
    <w:rsid w:val="009A1E9B"/>
    <w:rsid w:val="009A1FC5"/>
    <w:rsid w:val="009A23E9"/>
    <w:rsid w:val="009A26C3"/>
    <w:rsid w:val="009A272F"/>
    <w:rsid w:val="009A29DC"/>
    <w:rsid w:val="009A2AC6"/>
    <w:rsid w:val="009A2D3C"/>
    <w:rsid w:val="009A2D98"/>
    <w:rsid w:val="009A2F5A"/>
    <w:rsid w:val="009A3340"/>
    <w:rsid w:val="009A3563"/>
    <w:rsid w:val="009A3586"/>
    <w:rsid w:val="009A35A5"/>
    <w:rsid w:val="009A3647"/>
    <w:rsid w:val="009A38F5"/>
    <w:rsid w:val="009A397E"/>
    <w:rsid w:val="009A3AEB"/>
    <w:rsid w:val="009A3B0F"/>
    <w:rsid w:val="009A416A"/>
    <w:rsid w:val="009A4408"/>
    <w:rsid w:val="009A4A8D"/>
    <w:rsid w:val="009A4B84"/>
    <w:rsid w:val="009A4E14"/>
    <w:rsid w:val="009A5089"/>
    <w:rsid w:val="009A509C"/>
    <w:rsid w:val="009A57C7"/>
    <w:rsid w:val="009A5900"/>
    <w:rsid w:val="009A595D"/>
    <w:rsid w:val="009A5F78"/>
    <w:rsid w:val="009A5FB6"/>
    <w:rsid w:val="009A605A"/>
    <w:rsid w:val="009A611B"/>
    <w:rsid w:val="009A6350"/>
    <w:rsid w:val="009A6504"/>
    <w:rsid w:val="009A6680"/>
    <w:rsid w:val="009A68AB"/>
    <w:rsid w:val="009A68B3"/>
    <w:rsid w:val="009A6ABC"/>
    <w:rsid w:val="009A6C97"/>
    <w:rsid w:val="009A6CAF"/>
    <w:rsid w:val="009A6DC5"/>
    <w:rsid w:val="009A6E06"/>
    <w:rsid w:val="009A729D"/>
    <w:rsid w:val="009A74A1"/>
    <w:rsid w:val="009A74B4"/>
    <w:rsid w:val="009A7676"/>
    <w:rsid w:val="009A7748"/>
    <w:rsid w:val="009A7F10"/>
    <w:rsid w:val="009A7FEC"/>
    <w:rsid w:val="009B01E9"/>
    <w:rsid w:val="009B06E3"/>
    <w:rsid w:val="009B0CDB"/>
    <w:rsid w:val="009B0D5D"/>
    <w:rsid w:val="009B12AD"/>
    <w:rsid w:val="009B12F1"/>
    <w:rsid w:val="009B13AE"/>
    <w:rsid w:val="009B1863"/>
    <w:rsid w:val="009B186D"/>
    <w:rsid w:val="009B1B31"/>
    <w:rsid w:val="009B1EA4"/>
    <w:rsid w:val="009B2455"/>
    <w:rsid w:val="009B25C2"/>
    <w:rsid w:val="009B2728"/>
    <w:rsid w:val="009B2B65"/>
    <w:rsid w:val="009B2DB5"/>
    <w:rsid w:val="009B3046"/>
    <w:rsid w:val="009B3376"/>
    <w:rsid w:val="009B39E0"/>
    <w:rsid w:val="009B3DF9"/>
    <w:rsid w:val="009B3ED9"/>
    <w:rsid w:val="009B43F2"/>
    <w:rsid w:val="009B4EDB"/>
    <w:rsid w:val="009B54DF"/>
    <w:rsid w:val="009B577E"/>
    <w:rsid w:val="009B586B"/>
    <w:rsid w:val="009B5D63"/>
    <w:rsid w:val="009B60F7"/>
    <w:rsid w:val="009B6BB3"/>
    <w:rsid w:val="009B6D3F"/>
    <w:rsid w:val="009B6F77"/>
    <w:rsid w:val="009B7139"/>
    <w:rsid w:val="009B7497"/>
    <w:rsid w:val="009B7576"/>
    <w:rsid w:val="009B75F1"/>
    <w:rsid w:val="009B78CD"/>
    <w:rsid w:val="009B7B09"/>
    <w:rsid w:val="009B7B21"/>
    <w:rsid w:val="009B7B33"/>
    <w:rsid w:val="009B7D77"/>
    <w:rsid w:val="009B7E62"/>
    <w:rsid w:val="009B7E69"/>
    <w:rsid w:val="009B7E71"/>
    <w:rsid w:val="009C02B1"/>
    <w:rsid w:val="009C068F"/>
    <w:rsid w:val="009C07C3"/>
    <w:rsid w:val="009C0A1C"/>
    <w:rsid w:val="009C0AC2"/>
    <w:rsid w:val="009C0F53"/>
    <w:rsid w:val="009C1193"/>
    <w:rsid w:val="009C12FA"/>
    <w:rsid w:val="009C1441"/>
    <w:rsid w:val="009C1725"/>
    <w:rsid w:val="009C1730"/>
    <w:rsid w:val="009C1A6E"/>
    <w:rsid w:val="009C1AA0"/>
    <w:rsid w:val="009C1ADD"/>
    <w:rsid w:val="009C212D"/>
    <w:rsid w:val="009C235F"/>
    <w:rsid w:val="009C23F0"/>
    <w:rsid w:val="009C2928"/>
    <w:rsid w:val="009C2F0A"/>
    <w:rsid w:val="009C2F1D"/>
    <w:rsid w:val="009C330C"/>
    <w:rsid w:val="009C35A2"/>
    <w:rsid w:val="009C35B7"/>
    <w:rsid w:val="009C37CD"/>
    <w:rsid w:val="009C39A8"/>
    <w:rsid w:val="009C3BD0"/>
    <w:rsid w:val="009C3F21"/>
    <w:rsid w:val="009C416C"/>
    <w:rsid w:val="009C5046"/>
    <w:rsid w:val="009C5362"/>
    <w:rsid w:val="009C54AE"/>
    <w:rsid w:val="009C59E2"/>
    <w:rsid w:val="009C6007"/>
    <w:rsid w:val="009C655D"/>
    <w:rsid w:val="009C65D4"/>
    <w:rsid w:val="009C6602"/>
    <w:rsid w:val="009C6642"/>
    <w:rsid w:val="009C68E3"/>
    <w:rsid w:val="009C6ABA"/>
    <w:rsid w:val="009C6F35"/>
    <w:rsid w:val="009C7026"/>
    <w:rsid w:val="009C7329"/>
    <w:rsid w:val="009C74D6"/>
    <w:rsid w:val="009C754C"/>
    <w:rsid w:val="009C76AA"/>
    <w:rsid w:val="009C78CE"/>
    <w:rsid w:val="009C79AB"/>
    <w:rsid w:val="009C79E8"/>
    <w:rsid w:val="009C7BCA"/>
    <w:rsid w:val="009C7FF8"/>
    <w:rsid w:val="009D0325"/>
    <w:rsid w:val="009D0362"/>
    <w:rsid w:val="009D0521"/>
    <w:rsid w:val="009D08B2"/>
    <w:rsid w:val="009D102C"/>
    <w:rsid w:val="009D1051"/>
    <w:rsid w:val="009D1073"/>
    <w:rsid w:val="009D158D"/>
    <w:rsid w:val="009D17BB"/>
    <w:rsid w:val="009D1A50"/>
    <w:rsid w:val="009D1AF3"/>
    <w:rsid w:val="009D1C64"/>
    <w:rsid w:val="009D1FE7"/>
    <w:rsid w:val="009D204B"/>
    <w:rsid w:val="009D21B4"/>
    <w:rsid w:val="009D2295"/>
    <w:rsid w:val="009D2550"/>
    <w:rsid w:val="009D265B"/>
    <w:rsid w:val="009D2817"/>
    <w:rsid w:val="009D2B0B"/>
    <w:rsid w:val="009D2C2D"/>
    <w:rsid w:val="009D2D1E"/>
    <w:rsid w:val="009D2EDA"/>
    <w:rsid w:val="009D2F5E"/>
    <w:rsid w:val="009D308B"/>
    <w:rsid w:val="009D30C2"/>
    <w:rsid w:val="009D31D0"/>
    <w:rsid w:val="009D3373"/>
    <w:rsid w:val="009D35BF"/>
    <w:rsid w:val="009D4364"/>
    <w:rsid w:val="009D45A1"/>
    <w:rsid w:val="009D46BA"/>
    <w:rsid w:val="009D47C0"/>
    <w:rsid w:val="009D47D4"/>
    <w:rsid w:val="009D48CA"/>
    <w:rsid w:val="009D4B8A"/>
    <w:rsid w:val="009D4C92"/>
    <w:rsid w:val="009D4CAC"/>
    <w:rsid w:val="009D4F76"/>
    <w:rsid w:val="009D4FFC"/>
    <w:rsid w:val="009D512C"/>
    <w:rsid w:val="009D52AA"/>
    <w:rsid w:val="009D5493"/>
    <w:rsid w:val="009D581E"/>
    <w:rsid w:val="009D5916"/>
    <w:rsid w:val="009D5AE4"/>
    <w:rsid w:val="009D5BEE"/>
    <w:rsid w:val="009D5C2E"/>
    <w:rsid w:val="009D5EAD"/>
    <w:rsid w:val="009D601A"/>
    <w:rsid w:val="009D63D2"/>
    <w:rsid w:val="009D6472"/>
    <w:rsid w:val="009D64EF"/>
    <w:rsid w:val="009D68D8"/>
    <w:rsid w:val="009D6B5C"/>
    <w:rsid w:val="009D6D57"/>
    <w:rsid w:val="009D6E7B"/>
    <w:rsid w:val="009D72C9"/>
    <w:rsid w:val="009D731B"/>
    <w:rsid w:val="009D7391"/>
    <w:rsid w:val="009D79D2"/>
    <w:rsid w:val="009D7E2A"/>
    <w:rsid w:val="009E00BC"/>
    <w:rsid w:val="009E0190"/>
    <w:rsid w:val="009E02F2"/>
    <w:rsid w:val="009E0478"/>
    <w:rsid w:val="009E04D9"/>
    <w:rsid w:val="009E1226"/>
    <w:rsid w:val="009E127B"/>
    <w:rsid w:val="009E1637"/>
    <w:rsid w:val="009E17CF"/>
    <w:rsid w:val="009E1CBA"/>
    <w:rsid w:val="009E1E6B"/>
    <w:rsid w:val="009E2066"/>
    <w:rsid w:val="009E222B"/>
    <w:rsid w:val="009E2573"/>
    <w:rsid w:val="009E2588"/>
    <w:rsid w:val="009E260F"/>
    <w:rsid w:val="009E2814"/>
    <w:rsid w:val="009E29B7"/>
    <w:rsid w:val="009E2A51"/>
    <w:rsid w:val="009E2A81"/>
    <w:rsid w:val="009E2B0B"/>
    <w:rsid w:val="009E2C82"/>
    <w:rsid w:val="009E2C86"/>
    <w:rsid w:val="009E2C91"/>
    <w:rsid w:val="009E31E2"/>
    <w:rsid w:val="009E3529"/>
    <w:rsid w:val="009E37C3"/>
    <w:rsid w:val="009E3982"/>
    <w:rsid w:val="009E399F"/>
    <w:rsid w:val="009E3A2D"/>
    <w:rsid w:val="009E3E0A"/>
    <w:rsid w:val="009E427B"/>
    <w:rsid w:val="009E45FF"/>
    <w:rsid w:val="009E4675"/>
    <w:rsid w:val="009E4718"/>
    <w:rsid w:val="009E4AAB"/>
    <w:rsid w:val="009E4BB3"/>
    <w:rsid w:val="009E4D77"/>
    <w:rsid w:val="009E52F3"/>
    <w:rsid w:val="009E563C"/>
    <w:rsid w:val="009E56FD"/>
    <w:rsid w:val="009E57A3"/>
    <w:rsid w:val="009E5BE4"/>
    <w:rsid w:val="009E6354"/>
    <w:rsid w:val="009E63FF"/>
    <w:rsid w:val="009E6604"/>
    <w:rsid w:val="009E68B6"/>
    <w:rsid w:val="009E6A9F"/>
    <w:rsid w:val="009E6C02"/>
    <w:rsid w:val="009E6D62"/>
    <w:rsid w:val="009E6D9C"/>
    <w:rsid w:val="009E6E01"/>
    <w:rsid w:val="009E71E3"/>
    <w:rsid w:val="009E7322"/>
    <w:rsid w:val="009E7875"/>
    <w:rsid w:val="009E78D8"/>
    <w:rsid w:val="009E79F8"/>
    <w:rsid w:val="009E7B37"/>
    <w:rsid w:val="009E7EBB"/>
    <w:rsid w:val="009E7FCA"/>
    <w:rsid w:val="009F0129"/>
    <w:rsid w:val="009F02F3"/>
    <w:rsid w:val="009F0378"/>
    <w:rsid w:val="009F04BB"/>
    <w:rsid w:val="009F0579"/>
    <w:rsid w:val="009F0780"/>
    <w:rsid w:val="009F0A19"/>
    <w:rsid w:val="009F0E51"/>
    <w:rsid w:val="009F139F"/>
    <w:rsid w:val="009F140D"/>
    <w:rsid w:val="009F14CB"/>
    <w:rsid w:val="009F1A42"/>
    <w:rsid w:val="009F1B2E"/>
    <w:rsid w:val="009F1EFE"/>
    <w:rsid w:val="009F2361"/>
    <w:rsid w:val="009F26C1"/>
    <w:rsid w:val="009F26C7"/>
    <w:rsid w:val="009F2704"/>
    <w:rsid w:val="009F315B"/>
    <w:rsid w:val="009F32C2"/>
    <w:rsid w:val="009F33E2"/>
    <w:rsid w:val="009F3564"/>
    <w:rsid w:val="009F3D71"/>
    <w:rsid w:val="009F3E85"/>
    <w:rsid w:val="009F40CB"/>
    <w:rsid w:val="009F4505"/>
    <w:rsid w:val="009F46DB"/>
    <w:rsid w:val="009F48CC"/>
    <w:rsid w:val="009F5001"/>
    <w:rsid w:val="009F54AD"/>
    <w:rsid w:val="009F56D3"/>
    <w:rsid w:val="009F570B"/>
    <w:rsid w:val="009F5896"/>
    <w:rsid w:val="009F5B1C"/>
    <w:rsid w:val="009F5B64"/>
    <w:rsid w:val="009F5BB0"/>
    <w:rsid w:val="009F5FF5"/>
    <w:rsid w:val="009F602C"/>
    <w:rsid w:val="009F6158"/>
    <w:rsid w:val="009F6235"/>
    <w:rsid w:val="009F62B1"/>
    <w:rsid w:val="009F62BD"/>
    <w:rsid w:val="009F6550"/>
    <w:rsid w:val="009F659F"/>
    <w:rsid w:val="009F6637"/>
    <w:rsid w:val="009F6B3D"/>
    <w:rsid w:val="009F6C96"/>
    <w:rsid w:val="009F6DC7"/>
    <w:rsid w:val="009F6F2C"/>
    <w:rsid w:val="009F7459"/>
    <w:rsid w:val="00A0000A"/>
    <w:rsid w:val="00A00048"/>
    <w:rsid w:val="00A00237"/>
    <w:rsid w:val="00A002F8"/>
    <w:rsid w:val="00A003ED"/>
    <w:rsid w:val="00A00591"/>
    <w:rsid w:val="00A00616"/>
    <w:rsid w:val="00A00ABE"/>
    <w:rsid w:val="00A00BAC"/>
    <w:rsid w:val="00A010D3"/>
    <w:rsid w:val="00A01105"/>
    <w:rsid w:val="00A011C6"/>
    <w:rsid w:val="00A01288"/>
    <w:rsid w:val="00A013CB"/>
    <w:rsid w:val="00A01694"/>
    <w:rsid w:val="00A0173F"/>
    <w:rsid w:val="00A01AAA"/>
    <w:rsid w:val="00A01D87"/>
    <w:rsid w:val="00A02043"/>
    <w:rsid w:val="00A022AE"/>
    <w:rsid w:val="00A022FC"/>
    <w:rsid w:val="00A024D3"/>
    <w:rsid w:val="00A02B5B"/>
    <w:rsid w:val="00A02CB5"/>
    <w:rsid w:val="00A02D91"/>
    <w:rsid w:val="00A02EC3"/>
    <w:rsid w:val="00A02EDE"/>
    <w:rsid w:val="00A02F32"/>
    <w:rsid w:val="00A0318D"/>
    <w:rsid w:val="00A032B2"/>
    <w:rsid w:val="00A0335B"/>
    <w:rsid w:val="00A035F0"/>
    <w:rsid w:val="00A0384D"/>
    <w:rsid w:val="00A03998"/>
    <w:rsid w:val="00A03BC5"/>
    <w:rsid w:val="00A03DD2"/>
    <w:rsid w:val="00A04237"/>
    <w:rsid w:val="00A04461"/>
    <w:rsid w:val="00A04501"/>
    <w:rsid w:val="00A045C2"/>
    <w:rsid w:val="00A04B9B"/>
    <w:rsid w:val="00A04BD6"/>
    <w:rsid w:val="00A04D15"/>
    <w:rsid w:val="00A04ED0"/>
    <w:rsid w:val="00A04F97"/>
    <w:rsid w:val="00A055E3"/>
    <w:rsid w:val="00A05680"/>
    <w:rsid w:val="00A056C1"/>
    <w:rsid w:val="00A058F1"/>
    <w:rsid w:val="00A05AD0"/>
    <w:rsid w:val="00A05C5D"/>
    <w:rsid w:val="00A05DC6"/>
    <w:rsid w:val="00A06138"/>
    <w:rsid w:val="00A0635F"/>
    <w:rsid w:val="00A063FF"/>
    <w:rsid w:val="00A065CB"/>
    <w:rsid w:val="00A06839"/>
    <w:rsid w:val="00A0689C"/>
    <w:rsid w:val="00A068B3"/>
    <w:rsid w:val="00A069A4"/>
    <w:rsid w:val="00A06E90"/>
    <w:rsid w:val="00A06FAC"/>
    <w:rsid w:val="00A07266"/>
    <w:rsid w:val="00A0750D"/>
    <w:rsid w:val="00A0755B"/>
    <w:rsid w:val="00A0762B"/>
    <w:rsid w:val="00A07677"/>
    <w:rsid w:val="00A0793A"/>
    <w:rsid w:val="00A079CF"/>
    <w:rsid w:val="00A07D57"/>
    <w:rsid w:val="00A07E24"/>
    <w:rsid w:val="00A1019A"/>
    <w:rsid w:val="00A10494"/>
    <w:rsid w:val="00A104B4"/>
    <w:rsid w:val="00A107EE"/>
    <w:rsid w:val="00A10880"/>
    <w:rsid w:val="00A10EF7"/>
    <w:rsid w:val="00A115DE"/>
    <w:rsid w:val="00A11634"/>
    <w:rsid w:val="00A116E2"/>
    <w:rsid w:val="00A116F4"/>
    <w:rsid w:val="00A11925"/>
    <w:rsid w:val="00A119D3"/>
    <w:rsid w:val="00A11CF8"/>
    <w:rsid w:val="00A12629"/>
    <w:rsid w:val="00A126C1"/>
    <w:rsid w:val="00A127EA"/>
    <w:rsid w:val="00A12851"/>
    <w:rsid w:val="00A129C9"/>
    <w:rsid w:val="00A12BD3"/>
    <w:rsid w:val="00A12E81"/>
    <w:rsid w:val="00A12E90"/>
    <w:rsid w:val="00A12EFA"/>
    <w:rsid w:val="00A13049"/>
    <w:rsid w:val="00A132EE"/>
    <w:rsid w:val="00A13414"/>
    <w:rsid w:val="00A13517"/>
    <w:rsid w:val="00A13637"/>
    <w:rsid w:val="00A13923"/>
    <w:rsid w:val="00A13994"/>
    <w:rsid w:val="00A13B55"/>
    <w:rsid w:val="00A13F0C"/>
    <w:rsid w:val="00A13F5E"/>
    <w:rsid w:val="00A140DC"/>
    <w:rsid w:val="00A142B7"/>
    <w:rsid w:val="00A143D5"/>
    <w:rsid w:val="00A1443D"/>
    <w:rsid w:val="00A14A06"/>
    <w:rsid w:val="00A14A08"/>
    <w:rsid w:val="00A14B18"/>
    <w:rsid w:val="00A14C08"/>
    <w:rsid w:val="00A14C64"/>
    <w:rsid w:val="00A15089"/>
    <w:rsid w:val="00A15184"/>
    <w:rsid w:val="00A1518C"/>
    <w:rsid w:val="00A15397"/>
    <w:rsid w:val="00A15619"/>
    <w:rsid w:val="00A15A17"/>
    <w:rsid w:val="00A15B8B"/>
    <w:rsid w:val="00A15CB4"/>
    <w:rsid w:val="00A15E21"/>
    <w:rsid w:val="00A15F8B"/>
    <w:rsid w:val="00A16140"/>
    <w:rsid w:val="00A16625"/>
    <w:rsid w:val="00A168A2"/>
    <w:rsid w:val="00A16937"/>
    <w:rsid w:val="00A16993"/>
    <w:rsid w:val="00A16D54"/>
    <w:rsid w:val="00A1729D"/>
    <w:rsid w:val="00A17457"/>
    <w:rsid w:val="00A174E5"/>
    <w:rsid w:val="00A1767B"/>
    <w:rsid w:val="00A17B19"/>
    <w:rsid w:val="00A17B89"/>
    <w:rsid w:val="00A17C9E"/>
    <w:rsid w:val="00A17CFF"/>
    <w:rsid w:val="00A17D7E"/>
    <w:rsid w:val="00A17EF9"/>
    <w:rsid w:val="00A17F2E"/>
    <w:rsid w:val="00A2005D"/>
    <w:rsid w:val="00A200BD"/>
    <w:rsid w:val="00A200CE"/>
    <w:rsid w:val="00A200D9"/>
    <w:rsid w:val="00A203FC"/>
    <w:rsid w:val="00A2062C"/>
    <w:rsid w:val="00A20705"/>
    <w:rsid w:val="00A207E5"/>
    <w:rsid w:val="00A20A41"/>
    <w:rsid w:val="00A20AAA"/>
    <w:rsid w:val="00A20B98"/>
    <w:rsid w:val="00A20D12"/>
    <w:rsid w:val="00A20DC8"/>
    <w:rsid w:val="00A20E16"/>
    <w:rsid w:val="00A21096"/>
    <w:rsid w:val="00A2109B"/>
    <w:rsid w:val="00A21324"/>
    <w:rsid w:val="00A21358"/>
    <w:rsid w:val="00A21476"/>
    <w:rsid w:val="00A2166B"/>
    <w:rsid w:val="00A219A8"/>
    <w:rsid w:val="00A21AF8"/>
    <w:rsid w:val="00A21FC1"/>
    <w:rsid w:val="00A22014"/>
    <w:rsid w:val="00A2221B"/>
    <w:rsid w:val="00A22226"/>
    <w:rsid w:val="00A227FC"/>
    <w:rsid w:val="00A22C71"/>
    <w:rsid w:val="00A22F39"/>
    <w:rsid w:val="00A234CE"/>
    <w:rsid w:val="00A235B9"/>
    <w:rsid w:val="00A236A8"/>
    <w:rsid w:val="00A23701"/>
    <w:rsid w:val="00A2371F"/>
    <w:rsid w:val="00A2378C"/>
    <w:rsid w:val="00A237D2"/>
    <w:rsid w:val="00A23B48"/>
    <w:rsid w:val="00A23B68"/>
    <w:rsid w:val="00A23F09"/>
    <w:rsid w:val="00A2400D"/>
    <w:rsid w:val="00A241F5"/>
    <w:rsid w:val="00A2453E"/>
    <w:rsid w:val="00A24986"/>
    <w:rsid w:val="00A249F7"/>
    <w:rsid w:val="00A24A83"/>
    <w:rsid w:val="00A24A88"/>
    <w:rsid w:val="00A24CBE"/>
    <w:rsid w:val="00A24CCB"/>
    <w:rsid w:val="00A24DDC"/>
    <w:rsid w:val="00A250D5"/>
    <w:rsid w:val="00A256A0"/>
    <w:rsid w:val="00A257B9"/>
    <w:rsid w:val="00A25ABB"/>
    <w:rsid w:val="00A25AC4"/>
    <w:rsid w:val="00A25B20"/>
    <w:rsid w:val="00A25B94"/>
    <w:rsid w:val="00A25E86"/>
    <w:rsid w:val="00A26428"/>
    <w:rsid w:val="00A2657B"/>
    <w:rsid w:val="00A265CE"/>
    <w:rsid w:val="00A26B5D"/>
    <w:rsid w:val="00A26C90"/>
    <w:rsid w:val="00A26CD3"/>
    <w:rsid w:val="00A26F42"/>
    <w:rsid w:val="00A26F52"/>
    <w:rsid w:val="00A27050"/>
    <w:rsid w:val="00A272F8"/>
    <w:rsid w:val="00A27301"/>
    <w:rsid w:val="00A274B6"/>
    <w:rsid w:val="00A278AE"/>
    <w:rsid w:val="00A278B5"/>
    <w:rsid w:val="00A27C64"/>
    <w:rsid w:val="00A301CA"/>
    <w:rsid w:val="00A30250"/>
    <w:rsid w:val="00A302AD"/>
    <w:rsid w:val="00A30444"/>
    <w:rsid w:val="00A307D7"/>
    <w:rsid w:val="00A308DE"/>
    <w:rsid w:val="00A30A1F"/>
    <w:rsid w:val="00A30B2C"/>
    <w:rsid w:val="00A30C39"/>
    <w:rsid w:val="00A30F26"/>
    <w:rsid w:val="00A313B0"/>
    <w:rsid w:val="00A3163F"/>
    <w:rsid w:val="00A31A62"/>
    <w:rsid w:val="00A31AE4"/>
    <w:rsid w:val="00A31AE8"/>
    <w:rsid w:val="00A31AFE"/>
    <w:rsid w:val="00A320F5"/>
    <w:rsid w:val="00A32665"/>
    <w:rsid w:val="00A326A5"/>
    <w:rsid w:val="00A32969"/>
    <w:rsid w:val="00A32ABC"/>
    <w:rsid w:val="00A32BD1"/>
    <w:rsid w:val="00A3338C"/>
    <w:rsid w:val="00A33630"/>
    <w:rsid w:val="00A3386D"/>
    <w:rsid w:val="00A33D83"/>
    <w:rsid w:val="00A33DC2"/>
    <w:rsid w:val="00A3414F"/>
    <w:rsid w:val="00A342A7"/>
    <w:rsid w:val="00A34315"/>
    <w:rsid w:val="00A3477A"/>
    <w:rsid w:val="00A34A7F"/>
    <w:rsid w:val="00A34B21"/>
    <w:rsid w:val="00A351CC"/>
    <w:rsid w:val="00A3561F"/>
    <w:rsid w:val="00A35764"/>
    <w:rsid w:val="00A3586D"/>
    <w:rsid w:val="00A35970"/>
    <w:rsid w:val="00A35A56"/>
    <w:rsid w:val="00A35ABF"/>
    <w:rsid w:val="00A35D0E"/>
    <w:rsid w:val="00A360CF"/>
    <w:rsid w:val="00A3630C"/>
    <w:rsid w:val="00A3661D"/>
    <w:rsid w:val="00A36F7F"/>
    <w:rsid w:val="00A37125"/>
    <w:rsid w:val="00A37487"/>
    <w:rsid w:val="00A378AD"/>
    <w:rsid w:val="00A378DA"/>
    <w:rsid w:val="00A3798A"/>
    <w:rsid w:val="00A37AC1"/>
    <w:rsid w:val="00A40215"/>
    <w:rsid w:val="00A40406"/>
    <w:rsid w:val="00A40656"/>
    <w:rsid w:val="00A4074B"/>
    <w:rsid w:val="00A40761"/>
    <w:rsid w:val="00A40988"/>
    <w:rsid w:val="00A41143"/>
    <w:rsid w:val="00A41AA3"/>
    <w:rsid w:val="00A41AFA"/>
    <w:rsid w:val="00A41D03"/>
    <w:rsid w:val="00A42002"/>
    <w:rsid w:val="00A420C7"/>
    <w:rsid w:val="00A42404"/>
    <w:rsid w:val="00A425AC"/>
    <w:rsid w:val="00A42809"/>
    <w:rsid w:val="00A42924"/>
    <w:rsid w:val="00A4296C"/>
    <w:rsid w:val="00A42A0D"/>
    <w:rsid w:val="00A4300C"/>
    <w:rsid w:val="00A4348D"/>
    <w:rsid w:val="00A4389D"/>
    <w:rsid w:val="00A43A12"/>
    <w:rsid w:val="00A43B76"/>
    <w:rsid w:val="00A43EA9"/>
    <w:rsid w:val="00A440B8"/>
    <w:rsid w:val="00A440FA"/>
    <w:rsid w:val="00A44700"/>
    <w:rsid w:val="00A448B3"/>
    <w:rsid w:val="00A44A36"/>
    <w:rsid w:val="00A44A4D"/>
    <w:rsid w:val="00A44A58"/>
    <w:rsid w:val="00A44A79"/>
    <w:rsid w:val="00A44CE5"/>
    <w:rsid w:val="00A44DFB"/>
    <w:rsid w:val="00A44F32"/>
    <w:rsid w:val="00A4513D"/>
    <w:rsid w:val="00A45267"/>
    <w:rsid w:val="00A45460"/>
    <w:rsid w:val="00A454CC"/>
    <w:rsid w:val="00A45C17"/>
    <w:rsid w:val="00A45DEF"/>
    <w:rsid w:val="00A46136"/>
    <w:rsid w:val="00A4618C"/>
    <w:rsid w:val="00A46726"/>
    <w:rsid w:val="00A4678B"/>
    <w:rsid w:val="00A468F8"/>
    <w:rsid w:val="00A4697E"/>
    <w:rsid w:val="00A46B54"/>
    <w:rsid w:val="00A46D40"/>
    <w:rsid w:val="00A46E8D"/>
    <w:rsid w:val="00A46F2F"/>
    <w:rsid w:val="00A46FA1"/>
    <w:rsid w:val="00A46FDD"/>
    <w:rsid w:val="00A47155"/>
    <w:rsid w:val="00A47207"/>
    <w:rsid w:val="00A47468"/>
    <w:rsid w:val="00A475AB"/>
    <w:rsid w:val="00A476E6"/>
    <w:rsid w:val="00A4786B"/>
    <w:rsid w:val="00A479A4"/>
    <w:rsid w:val="00A47B42"/>
    <w:rsid w:val="00A504E3"/>
    <w:rsid w:val="00A50764"/>
    <w:rsid w:val="00A50BFD"/>
    <w:rsid w:val="00A50F1E"/>
    <w:rsid w:val="00A51012"/>
    <w:rsid w:val="00A51424"/>
    <w:rsid w:val="00A5177A"/>
    <w:rsid w:val="00A51A7E"/>
    <w:rsid w:val="00A51B44"/>
    <w:rsid w:val="00A51DCA"/>
    <w:rsid w:val="00A52535"/>
    <w:rsid w:val="00A52630"/>
    <w:rsid w:val="00A52808"/>
    <w:rsid w:val="00A5287E"/>
    <w:rsid w:val="00A52BC1"/>
    <w:rsid w:val="00A52D00"/>
    <w:rsid w:val="00A5303D"/>
    <w:rsid w:val="00A53197"/>
    <w:rsid w:val="00A532C0"/>
    <w:rsid w:val="00A534AC"/>
    <w:rsid w:val="00A536C1"/>
    <w:rsid w:val="00A53B42"/>
    <w:rsid w:val="00A53E0F"/>
    <w:rsid w:val="00A53F2F"/>
    <w:rsid w:val="00A54038"/>
    <w:rsid w:val="00A5409D"/>
    <w:rsid w:val="00A54331"/>
    <w:rsid w:val="00A54767"/>
    <w:rsid w:val="00A549A9"/>
    <w:rsid w:val="00A54A04"/>
    <w:rsid w:val="00A54CC9"/>
    <w:rsid w:val="00A54F55"/>
    <w:rsid w:val="00A5503A"/>
    <w:rsid w:val="00A5528E"/>
    <w:rsid w:val="00A5530F"/>
    <w:rsid w:val="00A55723"/>
    <w:rsid w:val="00A557E5"/>
    <w:rsid w:val="00A55CC2"/>
    <w:rsid w:val="00A56478"/>
    <w:rsid w:val="00A56826"/>
    <w:rsid w:val="00A568B5"/>
    <w:rsid w:val="00A5690B"/>
    <w:rsid w:val="00A56A2A"/>
    <w:rsid w:val="00A571DC"/>
    <w:rsid w:val="00A5735F"/>
    <w:rsid w:val="00A57461"/>
    <w:rsid w:val="00A57565"/>
    <w:rsid w:val="00A57743"/>
    <w:rsid w:val="00A578AB"/>
    <w:rsid w:val="00A57BC3"/>
    <w:rsid w:val="00A57DA6"/>
    <w:rsid w:val="00A57E4F"/>
    <w:rsid w:val="00A57F96"/>
    <w:rsid w:val="00A57FA4"/>
    <w:rsid w:val="00A6010E"/>
    <w:rsid w:val="00A60187"/>
    <w:rsid w:val="00A603CC"/>
    <w:rsid w:val="00A60497"/>
    <w:rsid w:val="00A60759"/>
    <w:rsid w:val="00A6091A"/>
    <w:rsid w:val="00A60A46"/>
    <w:rsid w:val="00A60B81"/>
    <w:rsid w:val="00A60F9C"/>
    <w:rsid w:val="00A60FD6"/>
    <w:rsid w:val="00A615B0"/>
    <w:rsid w:val="00A61632"/>
    <w:rsid w:val="00A61B18"/>
    <w:rsid w:val="00A61D8B"/>
    <w:rsid w:val="00A61EA9"/>
    <w:rsid w:val="00A61F9A"/>
    <w:rsid w:val="00A61FA9"/>
    <w:rsid w:val="00A620F6"/>
    <w:rsid w:val="00A624D8"/>
    <w:rsid w:val="00A62D71"/>
    <w:rsid w:val="00A62E40"/>
    <w:rsid w:val="00A631CE"/>
    <w:rsid w:val="00A63767"/>
    <w:rsid w:val="00A6399C"/>
    <w:rsid w:val="00A63D7E"/>
    <w:rsid w:val="00A63DB4"/>
    <w:rsid w:val="00A63EEC"/>
    <w:rsid w:val="00A64046"/>
    <w:rsid w:val="00A64113"/>
    <w:rsid w:val="00A64238"/>
    <w:rsid w:val="00A6433C"/>
    <w:rsid w:val="00A6477B"/>
    <w:rsid w:val="00A6481C"/>
    <w:rsid w:val="00A64885"/>
    <w:rsid w:val="00A64905"/>
    <w:rsid w:val="00A64B51"/>
    <w:rsid w:val="00A65137"/>
    <w:rsid w:val="00A65261"/>
    <w:rsid w:val="00A655D5"/>
    <w:rsid w:val="00A65B50"/>
    <w:rsid w:val="00A65FDC"/>
    <w:rsid w:val="00A660CC"/>
    <w:rsid w:val="00A662B7"/>
    <w:rsid w:val="00A6631B"/>
    <w:rsid w:val="00A66456"/>
    <w:rsid w:val="00A6661A"/>
    <w:rsid w:val="00A667D1"/>
    <w:rsid w:val="00A66925"/>
    <w:rsid w:val="00A66AC1"/>
    <w:rsid w:val="00A66C35"/>
    <w:rsid w:val="00A671C0"/>
    <w:rsid w:val="00A673FB"/>
    <w:rsid w:val="00A67517"/>
    <w:rsid w:val="00A675C3"/>
    <w:rsid w:val="00A67873"/>
    <w:rsid w:val="00A67C53"/>
    <w:rsid w:val="00A67C95"/>
    <w:rsid w:val="00A67E8E"/>
    <w:rsid w:val="00A7037C"/>
    <w:rsid w:val="00A70398"/>
    <w:rsid w:val="00A7059F"/>
    <w:rsid w:val="00A70879"/>
    <w:rsid w:val="00A7098F"/>
    <w:rsid w:val="00A70BAC"/>
    <w:rsid w:val="00A70FF1"/>
    <w:rsid w:val="00A7105C"/>
    <w:rsid w:val="00A71340"/>
    <w:rsid w:val="00A7146E"/>
    <w:rsid w:val="00A71783"/>
    <w:rsid w:val="00A717C7"/>
    <w:rsid w:val="00A71B1D"/>
    <w:rsid w:val="00A71DB1"/>
    <w:rsid w:val="00A71E54"/>
    <w:rsid w:val="00A7201E"/>
    <w:rsid w:val="00A72176"/>
    <w:rsid w:val="00A723C9"/>
    <w:rsid w:val="00A723FB"/>
    <w:rsid w:val="00A7283C"/>
    <w:rsid w:val="00A72C68"/>
    <w:rsid w:val="00A72EA1"/>
    <w:rsid w:val="00A72F30"/>
    <w:rsid w:val="00A72FE6"/>
    <w:rsid w:val="00A7327A"/>
    <w:rsid w:val="00A732CC"/>
    <w:rsid w:val="00A733C0"/>
    <w:rsid w:val="00A73421"/>
    <w:rsid w:val="00A734B4"/>
    <w:rsid w:val="00A734CF"/>
    <w:rsid w:val="00A73654"/>
    <w:rsid w:val="00A73691"/>
    <w:rsid w:val="00A73A44"/>
    <w:rsid w:val="00A73A4F"/>
    <w:rsid w:val="00A73AF9"/>
    <w:rsid w:val="00A73B93"/>
    <w:rsid w:val="00A73BB1"/>
    <w:rsid w:val="00A73C82"/>
    <w:rsid w:val="00A73F69"/>
    <w:rsid w:val="00A7412C"/>
    <w:rsid w:val="00A743F7"/>
    <w:rsid w:val="00A74493"/>
    <w:rsid w:val="00A7456D"/>
    <w:rsid w:val="00A745E3"/>
    <w:rsid w:val="00A74601"/>
    <w:rsid w:val="00A74B77"/>
    <w:rsid w:val="00A74FDD"/>
    <w:rsid w:val="00A74FFF"/>
    <w:rsid w:val="00A75951"/>
    <w:rsid w:val="00A759D0"/>
    <w:rsid w:val="00A75A75"/>
    <w:rsid w:val="00A75BA0"/>
    <w:rsid w:val="00A75CFD"/>
    <w:rsid w:val="00A75D9E"/>
    <w:rsid w:val="00A75E2A"/>
    <w:rsid w:val="00A763E1"/>
    <w:rsid w:val="00A768F7"/>
    <w:rsid w:val="00A76DA8"/>
    <w:rsid w:val="00A76EB1"/>
    <w:rsid w:val="00A775E1"/>
    <w:rsid w:val="00A77931"/>
    <w:rsid w:val="00A80181"/>
    <w:rsid w:val="00A804AF"/>
    <w:rsid w:val="00A8061E"/>
    <w:rsid w:val="00A8095D"/>
    <w:rsid w:val="00A80FEE"/>
    <w:rsid w:val="00A810A8"/>
    <w:rsid w:val="00A813AC"/>
    <w:rsid w:val="00A816C2"/>
    <w:rsid w:val="00A8170B"/>
    <w:rsid w:val="00A81F8D"/>
    <w:rsid w:val="00A81FDE"/>
    <w:rsid w:val="00A82025"/>
    <w:rsid w:val="00A82042"/>
    <w:rsid w:val="00A82467"/>
    <w:rsid w:val="00A824EB"/>
    <w:rsid w:val="00A8253C"/>
    <w:rsid w:val="00A826CB"/>
    <w:rsid w:val="00A82C7E"/>
    <w:rsid w:val="00A82D4A"/>
    <w:rsid w:val="00A830BF"/>
    <w:rsid w:val="00A831BE"/>
    <w:rsid w:val="00A83379"/>
    <w:rsid w:val="00A8338C"/>
    <w:rsid w:val="00A833FB"/>
    <w:rsid w:val="00A83445"/>
    <w:rsid w:val="00A83491"/>
    <w:rsid w:val="00A839C4"/>
    <w:rsid w:val="00A83B18"/>
    <w:rsid w:val="00A83C92"/>
    <w:rsid w:val="00A83D63"/>
    <w:rsid w:val="00A84C53"/>
    <w:rsid w:val="00A85391"/>
    <w:rsid w:val="00A8565E"/>
    <w:rsid w:val="00A85709"/>
    <w:rsid w:val="00A858F8"/>
    <w:rsid w:val="00A85934"/>
    <w:rsid w:val="00A85ADE"/>
    <w:rsid w:val="00A85C4B"/>
    <w:rsid w:val="00A85C7B"/>
    <w:rsid w:val="00A863BF"/>
    <w:rsid w:val="00A865F6"/>
    <w:rsid w:val="00A8697F"/>
    <w:rsid w:val="00A86ECF"/>
    <w:rsid w:val="00A870E4"/>
    <w:rsid w:val="00A87116"/>
    <w:rsid w:val="00A87406"/>
    <w:rsid w:val="00A8748F"/>
    <w:rsid w:val="00A877C0"/>
    <w:rsid w:val="00A87872"/>
    <w:rsid w:val="00A87B97"/>
    <w:rsid w:val="00A87CA4"/>
    <w:rsid w:val="00A87D67"/>
    <w:rsid w:val="00A87DAE"/>
    <w:rsid w:val="00A87F1C"/>
    <w:rsid w:val="00A90027"/>
    <w:rsid w:val="00A90459"/>
    <w:rsid w:val="00A90687"/>
    <w:rsid w:val="00A90988"/>
    <w:rsid w:val="00A90E0E"/>
    <w:rsid w:val="00A91261"/>
    <w:rsid w:val="00A918A9"/>
    <w:rsid w:val="00A91E57"/>
    <w:rsid w:val="00A9229E"/>
    <w:rsid w:val="00A922D4"/>
    <w:rsid w:val="00A92360"/>
    <w:rsid w:val="00A92393"/>
    <w:rsid w:val="00A92410"/>
    <w:rsid w:val="00A9250C"/>
    <w:rsid w:val="00A92AE7"/>
    <w:rsid w:val="00A92C66"/>
    <w:rsid w:val="00A92D7E"/>
    <w:rsid w:val="00A92E6D"/>
    <w:rsid w:val="00A92F01"/>
    <w:rsid w:val="00A93362"/>
    <w:rsid w:val="00A93407"/>
    <w:rsid w:val="00A935A9"/>
    <w:rsid w:val="00A938C6"/>
    <w:rsid w:val="00A93E19"/>
    <w:rsid w:val="00A94558"/>
    <w:rsid w:val="00A945A4"/>
    <w:rsid w:val="00A94616"/>
    <w:rsid w:val="00A9462B"/>
    <w:rsid w:val="00A94965"/>
    <w:rsid w:val="00A949EC"/>
    <w:rsid w:val="00A94C82"/>
    <w:rsid w:val="00A94CCD"/>
    <w:rsid w:val="00A94FD4"/>
    <w:rsid w:val="00A950A8"/>
    <w:rsid w:val="00A951C1"/>
    <w:rsid w:val="00A95648"/>
    <w:rsid w:val="00A958A2"/>
    <w:rsid w:val="00A959F0"/>
    <w:rsid w:val="00A95BFE"/>
    <w:rsid w:val="00A95F24"/>
    <w:rsid w:val="00A95FCB"/>
    <w:rsid w:val="00A961B0"/>
    <w:rsid w:val="00A963A7"/>
    <w:rsid w:val="00A967B0"/>
    <w:rsid w:val="00A9682B"/>
    <w:rsid w:val="00A96890"/>
    <w:rsid w:val="00A969F1"/>
    <w:rsid w:val="00A96A79"/>
    <w:rsid w:val="00A96AC5"/>
    <w:rsid w:val="00A96B97"/>
    <w:rsid w:val="00A96CB1"/>
    <w:rsid w:val="00A96D0B"/>
    <w:rsid w:val="00A96D0F"/>
    <w:rsid w:val="00A96D9B"/>
    <w:rsid w:val="00A96F23"/>
    <w:rsid w:val="00A96FBD"/>
    <w:rsid w:val="00A97312"/>
    <w:rsid w:val="00A97370"/>
    <w:rsid w:val="00A978CC"/>
    <w:rsid w:val="00A97EBF"/>
    <w:rsid w:val="00A97F33"/>
    <w:rsid w:val="00A97F3E"/>
    <w:rsid w:val="00A97FBB"/>
    <w:rsid w:val="00AA00B4"/>
    <w:rsid w:val="00AA00C5"/>
    <w:rsid w:val="00AA04E0"/>
    <w:rsid w:val="00AA069C"/>
    <w:rsid w:val="00AA0A35"/>
    <w:rsid w:val="00AA0A78"/>
    <w:rsid w:val="00AA0E48"/>
    <w:rsid w:val="00AA0EEC"/>
    <w:rsid w:val="00AA178E"/>
    <w:rsid w:val="00AA179E"/>
    <w:rsid w:val="00AA1832"/>
    <w:rsid w:val="00AA194A"/>
    <w:rsid w:val="00AA1C06"/>
    <w:rsid w:val="00AA1E27"/>
    <w:rsid w:val="00AA207C"/>
    <w:rsid w:val="00AA2594"/>
    <w:rsid w:val="00AA2671"/>
    <w:rsid w:val="00AA2931"/>
    <w:rsid w:val="00AA29CB"/>
    <w:rsid w:val="00AA2B72"/>
    <w:rsid w:val="00AA2DF6"/>
    <w:rsid w:val="00AA30AC"/>
    <w:rsid w:val="00AA34DD"/>
    <w:rsid w:val="00AA34E8"/>
    <w:rsid w:val="00AA355B"/>
    <w:rsid w:val="00AA3616"/>
    <w:rsid w:val="00AA384A"/>
    <w:rsid w:val="00AA417A"/>
    <w:rsid w:val="00AA435C"/>
    <w:rsid w:val="00AA4407"/>
    <w:rsid w:val="00AA4785"/>
    <w:rsid w:val="00AA48B5"/>
    <w:rsid w:val="00AA49EF"/>
    <w:rsid w:val="00AA4DE9"/>
    <w:rsid w:val="00AA54A5"/>
    <w:rsid w:val="00AA5644"/>
    <w:rsid w:val="00AA5A3F"/>
    <w:rsid w:val="00AA5CD3"/>
    <w:rsid w:val="00AA60A7"/>
    <w:rsid w:val="00AA6357"/>
    <w:rsid w:val="00AA6383"/>
    <w:rsid w:val="00AA646C"/>
    <w:rsid w:val="00AA6859"/>
    <w:rsid w:val="00AA7030"/>
    <w:rsid w:val="00AA7321"/>
    <w:rsid w:val="00AA7722"/>
    <w:rsid w:val="00AA7CA8"/>
    <w:rsid w:val="00AA7CE3"/>
    <w:rsid w:val="00AA7F0D"/>
    <w:rsid w:val="00AA7F38"/>
    <w:rsid w:val="00AA7FB8"/>
    <w:rsid w:val="00AB029C"/>
    <w:rsid w:val="00AB02A3"/>
    <w:rsid w:val="00AB042F"/>
    <w:rsid w:val="00AB0494"/>
    <w:rsid w:val="00AB0749"/>
    <w:rsid w:val="00AB09AF"/>
    <w:rsid w:val="00AB0B6B"/>
    <w:rsid w:val="00AB0E48"/>
    <w:rsid w:val="00AB104B"/>
    <w:rsid w:val="00AB1315"/>
    <w:rsid w:val="00AB14F2"/>
    <w:rsid w:val="00AB15E4"/>
    <w:rsid w:val="00AB17BD"/>
    <w:rsid w:val="00AB19FD"/>
    <w:rsid w:val="00AB1B3F"/>
    <w:rsid w:val="00AB1D4B"/>
    <w:rsid w:val="00AB1D73"/>
    <w:rsid w:val="00AB1F3B"/>
    <w:rsid w:val="00AB213C"/>
    <w:rsid w:val="00AB2185"/>
    <w:rsid w:val="00AB21D8"/>
    <w:rsid w:val="00AB28A4"/>
    <w:rsid w:val="00AB291A"/>
    <w:rsid w:val="00AB2ADD"/>
    <w:rsid w:val="00AB2CDD"/>
    <w:rsid w:val="00AB2EA9"/>
    <w:rsid w:val="00AB309F"/>
    <w:rsid w:val="00AB3379"/>
    <w:rsid w:val="00AB352E"/>
    <w:rsid w:val="00AB3784"/>
    <w:rsid w:val="00AB38C8"/>
    <w:rsid w:val="00AB3ABF"/>
    <w:rsid w:val="00AB3B31"/>
    <w:rsid w:val="00AB3CD6"/>
    <w:rsid w:val="00AB4068"/>
    <w:rsid w:val="00AB415D"/>
    <w:rsid w:val="00AB4248"/>
    <w:rsid w:val="00AB4691"/>
    <w:rsid w:val="00AB49C0"/>
    <w:rsid w:val="00AB4EFD"/>
    <w:rsid w:val="00AB4FEA"/>
    <w:rsid w:val="00AB50D2"/>
    <w:rsid w:val="00AB5781"/>
    <w:rsid w:val="00AB6085"/>
    <w:rsid w:val="00AB6197"/>
    <w:rsid w:val="00AB6A21"/>
    <w:rsid w:val="00AB6B47"/>
    <w:rsid w:val="00AB6CEA"/>
    <w:rsid w:val="00AB7078"/>
    <w:rsid w:val="00AB7113"/>
    <w:rsid w:val="00AB718B"/>
    <w:rsid w:val="00AB733B"/>
    <w:rsid w:val="00AB7726"/>
    <w:rsid w:val="00AB7813"/>
    <w:rsid w:val="00AB7814"/>
    <w:rsid w:val="00AB78FA"/>
    <w:rsid w:val="00AB7B31"/>
    <w:rsid w:val="00AB7C54"/>
    <w:rsid w:val="00AC0415"/>
    <w:rsid w:val="00AC042F"/>
    <w:rsid w:val="00AC07E5"/>
    <w:rsid w:val="00AC0C0E"/>
    <w:rsid w:val="00AC0C92"/>
    <w:rsid w:val="00AC0D15"/>
    <w:rsid w:val="00AC0DE0"/>
    <w:rsid w:val="00AC0F89"/>
    <w:rsid w:val="00AC1016"/>
    <w:rsid w:val="00AC1017"/>
    <w:rsid w:val="00AC104D"/>
    <w:rsid w:val="00AC10E2"/>
    <w:rsid w:val="00AC1161"/>
    <w:rsid w:val="00AC1266"/>
    <w:rsid w:val="00AC128C"/>
    <w:rsid w:val="00AC12E5"/>
    <w:rsid w:val="00AC1C09"/>
    <w:rsid w:val="00AC1F5A"/>
    <w:rsid w:val="00AC1FA1"/>
    <w:rsid w:val="00AC2171"/>
    <w:rsid w:val="00AC2511"/>
    <w:rsid w:val="00AC2556"/>
    <w:rsid w:val="00AC285C"/>
    <w:rsid w:val="00AC2A16"/>
    <w:rsid w:val="00AC2A36"/>
    <w:rsid w:val="00AC2FE7"/>
    <w:rsid w:val="00AC2FED"/>
    <w:rsid w:val="00AC32E2"/>
    <w:rsid w:val="00AC332E"/>
    <w:rsid w:val="00AC3783"/>
    <w:rsid w:val="00AC3953"/>
    <w:rsid w:val="00AC3A37"/>
    <w:rsid w:val="00AC3AD5"/>
    <w:rsid w:val="00AC3BCD"/>
    <w:rsid w:val="00AC3C78"/>
    <w:rsid w:val="00AC3E19"/>
    <w:rsid w:val="00AC3E39"/>
    <w:rsid w:val="00AC3E53"/>
    <w:rsid w:val="00AC3F4C"/>
    <w:rsid w:val="00AC40D7"/>
    <w:rsid w:val="00AC4988"/>
    <w:rsid w:val="00AC4A1E"/>
    <w:rsid w:val="00AC4BA3"/>
    <w:rsid w:val="00AC4CAB"/>
    <w:rsid w:val="00AC5108"/>
    <w:rsid w:val="00AC52AD"/>
    <w:rsid w:val="00AC5506"/>
    <w:rsid w:val="00AC5767"/>
    <w:rsid w:val="00AC5CBA"/>
    <w:rsid w:val="00AC5D68"/>
    <w:rsid w:val="00AC5E92"/>
    <w:rsid w:val="00AC60E4"/>
    <w:rsid w:val="00AC6349"/>
    <w:rsid w:val="00AC642C"/>
    <w:rsid w:val="00AC64F0"/>
    <w:rsid w:val="00AC66DF"/>
    <w:rsid w:val="00AC68D5"/>
    <w:rsid w:val="00AC6969"/>
    <w:rsid w:val="00AC6A33"/>
    <w:rsid w:val="00AC6B63"/>
    <w:rsid w:val="00AC6EEE"/>
    <w:rsid w:val="00AC6EF7"/>
    <w:rsid w:val="00AC6F56"/>
    <w:rsid w:val="00AC70D9"/>
    <w:rsid w:val="00AC70E7"/>
    <w:rsid w:val="00AC7497"/>
    <w:rsid w:val="00AC76C9"/>
    <w:rsid w:val="00AC7CA7"/>
    <w:rsid w:val="00AC7D17"/>
    <w:rsid w:val="00AC7E38"/>
    <w:rsid w:val="00AD013E"/>
    <w:rsid w:val="00AD03F4"/>
    <w:rsid w:val="00AD0DD9"/>
    <w:rsid w:val="00AD0ECA"/>
    <w:rsid w:val="00AD11F4"/>
    <w:rsid w:val="00AD147A"/>
    <w:rsid w:val="00AD1547"/>
    <w:rsid w:val="00AD1AEE"/>
    <w:rsid w:val="00AD1D30"/>
    <w:rsid w:val="00AD1DD1"/>
    <w:rsid w:val="00AD1F8F"/>
    <w:rsid w:val="00AD23B9"/>
    <w:rsid w:val="00AD259D"/>
    <w:rsid w:val="00AD299E"/>
    <w:rsid w:val="00AD29BD"/>
    <w:rsid w:val="00AD2A1A"/>
    <w:rsid w:val="00AD2C21"/>
    <w:rsid w:val="00AD2D4C"/>
    <w:rsid w:val="00AD2F60"/>
    <w:rsid w:val="00AD30AB"/>
    <w:rsid w:val="00AD32EF"/>
    <w:rsid w:val="00AD3712"/>
    <w:rsid w:val="00AD3959"/>
    <w:rsid w:val="00AD3A79"/>
    <w:rsid w:val="00AD3C47"/>
    <w:rsid w:val="00AD4297"/>
    <w:rsid w:val="00AD46F4"/>
    <w:rsid w:val="00AD46F8"/>
    <w:rsid w:val="00AD482B"/>
    <w:rsid w:val="00AD4B37"/>
    <w:rsid w:val="00AD4E53"/>
    <w:rsid w:val="00AD5370"/>
    <w:rsid w:val="00AD54C4"/>
    <w:rsid w:val="00AD56FE"/>
    <w:rsid w:val="00AD5893"/>
    <w:rsid w:val="00AD5A7B"/>
    <w:rsid w:val="00AD5BED"/>
    <w:rsid w:val="00AD5DAC"/>
    <w:rsid w:val="00AD619A"/>
    <w:rsid w:val="00AD6226"/>
    <w:rsid w:val="00AD657C"/>
    <w:rsid w:val="00AD6C0C"/>
    <w:rsid w:val="00AD6E71"/>
    <w:rsid w:val="00AD6EBC"/>
    <w:rsid w:val="00AD70A0"/>
    <w:rsid w:val="00AD7314"/>
    <w:rsid w:val="00AD733A"/>
    <w:rsid w:val="00AD74CC"/>
    <w:rsid w:val="00AD763C"/>
    <w:rsid w:val="00AD7659"/>
    <w:rsid w:val="00AD7929"/>
    <w:rsid w:val="00AD7BCC"/>
    <w:rsid w:val="00AD7C24"/>
    <w:rsid w:val="00AE03D1"/>
    <w:rsid w:val="00AE0575"/>
    <w:rsid w:val="00AE08DD"/>
    <w:rsid w:val="00AE09C4"/>
    <w:rsid w:val="00AE0A81"/>
    <w:rsid w:val="00AE0B58"/>
    <w:rsid w:val="00AE0D7C"/>
    <w:rsid w:val="00AE0E83"/>
    <w:rsid w:val="00AE11ED"/>
    <w:rsid w:val="00AE1337"/>
    <w:rsid w:val="00AE13AA"/>
    <w:rsid w:val="00AE177C"/>
    <w:rsid w:val="00AE17EB"/>
    <w:rsid w:val="00AE1C6C"/>
    <w:rsid w:val="00AE1D07"/>
    <w:rsid w:val="00AE2183"/>
    <w:rsid w:val="00AE2394"/>
    <w:rsid w:val="00AE2679"/>
    <w:rsid w:val="00AE2878"/>
    <w:rsid w:val="00AE2BBF"/>
    <w:rsid w:val="00AE2FCC"/>
    <w:rsid w:val="00AE3098"/>
    <w:rsid w:val="00AE3309"/>
    <w:rsid w:val="00AE3535"/>
    <w:rsid w:val="00AE35D3"/>
    <w:rsid w:val="00AE38EF"/>
    <w:rsid w:val="00AE3969"/>
    <w:rsid w:val="00AE3A8E"/>
    <w:rsid w:val="00AE3ADA"/>
    <w:rsid w:val="00AE3B24"/>
    <w:rsid w:val="00AE3D22"/>
    <w:rsid w:val="00AE3EE8"/>
    <w:rsid w:val="00AE3EF0"/>
    <w:rsid w:val="00AE418F"/>
    <w:rsid w:val="00AE428C"/>
    <w:rsid w:val="00AE42D5"/>
    <w:rsid w:val="00AE42ED"/>
    <w:rsid w:val="00AE4319"/>
    <w:rsid w:val="00AE44EB"/>
    <w:rsid w:val="00AE455D"/>
    <w:rsid w:val="00AE4790"/>
    <w:rsid w:val="00AE4C8F"/>
    <w:rsid w:val="00AE5012"/>
    <w:rsid w:val="00AE51B4"/>
    <w:rsid w:val="00AE52A6"/>
    <w:rsid w:val="00AE52FE"/>
    <w:rsid w:val="00AE56BE"/>
    <w:rsid w:val="00AE6215"/>
    <w:rsid w:val="00AE6495"/>
    <w:rsid w:val="00AE65B0"/>
    <w:rsid w:val="00AE6978"/>
    <w:rsid w:val="00AE7130"/>
    <w:rsid w:val="00AE7287"/>
    <w:rsid w:val="00AE7299"/>
    <w:rsid w:val="00AE776D"/>
    <w:rsid w:val="00AE77A0"/>
    <w:rsid w:val="00AE7894"/>
    <w:rsid w:val="00AE799B"/>
    <w:rsid w:val="00AE79D9"/>
    <w:rsid w:val="00AF0034"/>
    <w:rsid w:val="00AF0358"/>
    <w:rsid w:val="00AF04CF"/>
    <w:rsid w:val="00AF0CC2"/>
    <w:rsid w:val="00AF0E35"/>
    <w:rsid w:val="00AF12CD"/>
    <w:rsid w:val="00AF168D"/>
    <w:rsid w:val="00AF217D"/>
    <w:rsid w:val="00AF2237"/>
    <w:rsid w:val="00AF2869"/>
    <w:rsid w:val="00AF2950"/>
    <w:rsid w:val="00AF29CE"/>
    <w:rsid w:val="00AF2AFE"/>
    <w:rsid w:val="00AF2BE8"/>
    <w:rsid w:val="00AF2D96"/>
    <w:rsid w:val="00AF340E"/>
    <w:rsid w:val="00AF351B"/>
    <w:rsid w:val="00AF35D0"/>
    <w:rsid w:val="00AF384E"/>
    <w:rsid w:val="00AF3AE3"/>
    <w:rsid w:val="00AF3AFB"/>
    <w:rsid w:val="00AF3F72"/>
    <w:rsid w:val="00AF4002"/>
    <w:rsid w:val="00AF41BF"/>
    <w:rsid w:val="00AF420F"/>
    <w:rsid w:val="00AF42FE"/>
    <w:rsid w:val="00AF4871"/>
    <w:rsid w:val="00AF487A"/>
    <w:rsid w:val="00AF4FA2"/>
    <w:rsid w:val="00AF50CB"/>
    <w:rsid w:val="00AF50E9"/>
    <w:rsid w:val="00AF5303"/>
    <w:rsid w:val="00AF532C"/>
    <w:rsid w:val="00AF53DF"/>
    <w:rsid w:val="00AF53F5"/>
    <w:rsid w:val="00AF59DB"/>
    <w:rsid w:val="00AF5B9B"/>
    <w:rsid w:val="00AF5F1A"/>
    <w:rsid w:val="00AF619B"/>
    <w:rsid w:val="00AF6285"/>
    <w:rsid w:val="00AF67E8"/>
    <w:rsid w:val="00AF69CC"/>
    <w:rsid w:val="00AF69F0"/>
    <w:rsid w:val="00AF6E76"/>
    <w:rsid w:val="00AF7271"/>
    <w:rsid w:val="00AF741A"/>
    <w:rsid w:val="00AF7764"/>
    <w:rsid w:val="00AF7786"/>
    <w:rsid w:val="00AF7879"/>
    <w:rsid w:val="00AF7F92"/>
    <w:rsid w:val="00B003F5"/>
    <w:rsid w:val="00B005B8"/>
    <w:rsid w:val="00B00884"/>
    <w:rsid w:val="00B00A8A"/>
    <w:rsid w:val="00B00F59"/>
    <w:rsid w:val="00B014CE"/>
    <w:rsid w:val="00B018AA"/>
    <w:rsid w:val="00B01CD9"/>
    <w:rsid w:val="00B01D25"/>
    <w:rsid w:val="00B01DA2"/>
    <w:rsid w:val="00B01DBC"/>
    <w:rsid w:val="00B01DF0"/>
    <w:rsid w:val="00B02221"/>
    <w:rsid w:val="00B02398"/>
    <w:rsid w:val="00B02550"/>
    <w:rsid w:val="00B029EE"/>
    <w:rsid w:val="00B02B1F"/>
    <w:rsid w:val="00B02CE7"/>
    <w:rsid w:val="00B0306D"/>
    <w:rsid w:val="00B031CD"/>
    <w:rsid w:val="00B032FD"/>
    <w:rsid w:val="00B03927"/>
    <w:rsid w:val="00B03B8B"/>
    <w:rsid w:val="00B03E07"/>
    <w:rsid w:val="00B04078"/>
    <w:rsid w:val="00B04097"/>
    <w:rsid w:val="00B04299"/>
    <w:rsid w:val="00B042EB"/>
    <w:rsid w:val="00B04311"/>
    <w:rsid w:val="00B0454D"/>
    <w:rsid w:val="00B04584"/>
    <w:rsid w:val="00B04ADC"/>
    <w:rsid w:val="00B04B44"/>
    <w:rsid w:val="00B04BA2"/>
    <w:rsid w:val="00B04D4E"/>
    <w:rsid w:val="00B04DB1"/>
    <w:rsid w:val="00B05121"/>
    <w:rsid w:val="00B052B4"/>
    <w:rsid w:val="00B054AE"/>
    <w:rsid w:val="00B055AC"/>
    <w:rsid w:val="00B055EB"/>
    <w:rsid w:val="00B056DF"/>
    <w:rsid w:val="00B0571E"/>
    <w:rsid w:val="00B057A0"/>
    <w:rsid w:val="00B058EA"/>
    <w:rsid w:val="00B05FBA"/>
    <w:rsid w:val="00B06060"/>
    <w:rsid w:val="00B06179"/>
    <w:rsid w:val="00B061A9"/>
    <w:rsid w:val="00B06295"/>
    <w:rsid w:val="00B062D5"/>
    <w:rsid w:val="00B06407"/>
    <w:rsid w:val="00B065E2"/>
    <w:rsid w:val="00B073CF"/>
    <w:rsid w:val="00B076B8"/>
    <w:rsid w:val="00B0780D"/>
    <w:rsid w:val="00B0788E"/>
    <w:rsid w:val="00B07A4C"/>
    <w:rsid w:val="00B07A52"/>
    <w:rsid w:val="00B07A80"/>
    <w:rsid w:val="00B07AB5"/>
    <w:rsid w:val="00B07C48"/>
    <w:rsid w:val="00B07F94"/>
    <w:rsid w:val="00B07FE2"/>
    <w:rsid w:val="00B100A5"/>
    <w:rsid w:val="00B101AD"/>
    <w:rsid w:val="00B102D6"/>
    <w:rsid w:val="00B1073B"/>
    <w:rsid w:val="00B1074D"/>
    <w:rsid w:val="00B10772"/>
    <w:rsid w:val="00B10913"/>
    <w:rsid w:val="00B109F1"/>
    <w:rsid w:val="00B10CDB"/>
    <w:rsid w:val="00B10D5D"/>
    <w:rsid w:val="00B1140F"/>
    <w:rsid w:val="00B11A48"/>
    <w:rsid w:val="00B11AB0"/>
    <w:rsid w:val="00B11C72"/>
    <w:rsid w:val="00B11D2F"/>
    <w:rsid w:val="00B11D91"/>
    <w:rsid w:val="00B12173"/>
    <w:rsid w:val="00B121F5"/>
    <w:rsid w:val="00B12422"/>
    <w:rsid w:val="00B1254A"/>
    <w:rsid w:val="00B1256E"/>
    <w:rsid w:val="00B12858"/>
    <w:rsid w:val="00B12A0D"/>
    <w:rsid w:val="00B12A38"/>
    <w:rsid w:val="00B12DDF"/>
    <w:rsid w:val="00B12FA3"/>
    <w:rsid w:val="00B132AC"/>
    <w:rsid w:val="00B132E4"/>
    <w:rsid w:val="00B1377B"/>
    <w:rsid w:val="00B13A6E"/>
    <w:rsid w:val="00B13B94"/>
    <w:rsid w:val="00B13BA8"/>
    <w:rsid w:val="00B13C87"/>
    <w:rsid w:val="00B13D29"/>
    <w:rsid w:val="00B13E53"/>
    <w:rsid w:val="00B13ECB"/>
    <w:rsid w:val="00B13F24"/>
    <w:rsid w:val="00B14103"/>
    <w:rsid w:val="00B14184"/>
    <w:rsid w:val="00B14316"/>
    <w:rsid w:val="00B1478C"/>
    <w:rsid w:val="00B1491C"/>
    <w:rsid w:val="00B14D31"/>
    <w:rsid w:val="00B14ED9"/>
    <w:rsid w:val="00B15024"/>
    <w:rsid w:val="00B15525"/>
    <w:rsid w:val="00B15704"/>
    <w:rsid w:val="00B15725"/>
    <w:rsid w:val="00B15A81"/>
    <w:rsid w:val="00B15C0E"/>
    <w:rsid w:val="00B15FDB"/>
    <w:rsid w:val="00B162D7"/>
    <w:rsid w:val="00B16AE6"/>
    <w:rsid w:val="00B16BD7"/>
    <w:rsid w:val="00B16CB8"/>
    <w:rsid w:val="00B1707E"/>
    <w:rsid w:val="00B173AF"/>
    <w:rsid w:val="00B17436"/>
    <w:rsid w:val="00B17523"/>
    <w:rsid w:val="00B17AD5"/>
    <w:rsid w:val="00B17DA0"/>
    <w:rsid w:val="00B20062"/>
    <w:rsid w:val="00B20214"/>
    <w:rsid w:val="00B209B7"/>
    <w:rsid w:val="00B20A0E"/>
    <w:rsid w:val="00B20AF3"/>
    <w:rsid w:val="00B20BEE"/>
    <w:rsid w:val="00B20C34"/>
    <w:rsid w:val="00B2117E"/>
    <w:rsid w:val="00B21310"/>
    <w:rsid w:val="00B215E3"/>
    <w:rsid w:val="00B21634"/>
    <w:rsid w:val="00B219E6"/>
    <w:rsid w:val="00B219EB"/>
    <w:rsid w:val="00B21C9F"/>
    <w:rsid w:val="00B21E18"/>
    <w:rsid w:val="00B21F1A"/>
    <w:rsid w:val="00B21F1F"/>
    <w:rsid w:val="00B224B6"/>
    <w:rsid w:val="00B22CA4"/>
    <w:rsid w:val="00B22DAE"/>
    <w:rsid w:val="00B23023"/>
    <w:rsid w:val="00B23384"/>
    <w:rsid w:val="00B2340B"/>
    <w:rsid w:val="00B2342C"/>
    <w:rsid w:val="00B23539"/>
    <w:rsid w:val="00B23701"/>
    <w:rsid w:val="00B23C3C"/>
    <w:rsid w:val="00B23D84"/>
    <w:rsid w:val="00B2432F"/>
    <w:rsid w:val="00B2437B"/>
    <w:rsid w:val="00B24391"/>
    <w:rsid w:val="00B2472F"/>
    <w:rsid w:val="00B2485F"/>
    <w:rsid w:val="00B248A1"/>
    <w:rsid w:val="00B24A1A"/>
    <w:rsid w:val="00B24A1E"/>
    <w:rsid w:val="00B24AF3"/>
    <w:rsid w:val="00B24E8D"/>
    <w:rsid w:val="00B250BE"/>
    <w:rsid w:val="00B2510B"/>
    <w:rsid w:val="00B251F9"/>
    <w:rsid w:val="00B25323"/>
    <w:rsid w:val="00B2541F"/>
    <w:rsid w:val="00B25885"/>
    <w:rsid w:val="00B25A1E"/>
    <w:rsid w:val="00B25AFB"/>
    <w:rsid w:val="00B2618F"/>
    <w:rsid w:val="00B26B94"/>
    <w:rsid w:val="00B26C01"/>
    <w:rsid w:val="00B26C6F"/>
    <w:rsid w:val="00B26E7D"/>
    <w:rsid w:val="00B26E8C"/>
    <w:rsid w:val="00B274B1"/>
    <w:rsid w:val="00B2769A"/>
    <w:rsid w:val="00B2773C"/>
    <w:rsid w:val="00B2777B"/>
    <w:rsid w:val="00B2781F"/>
    <w:rsid w:val="00B27B92"/>
    <w:rsid w:val="00B30153"/>
    <w:rsid w:val="00B3062F"/>
    <w:rsid w:val="00B30957"/>
    <w:rsid w:val="00B30A60"/>
    <w:rsid w:val="00B30AF1"/>
    <w:rsid w:val="00B30C32"/>
    <w:rsid w:val="00B30CAF"/>
    <w:rsid w:val="00B30D06"/>
    <w:rsid w:val="00B30D1A"/>
    <w:rsid w:val="00B31338"/>
    <w:rsid w:val="00B3147B"/>
    <w:rsid w:val="00B315A6"/>
    <w:rsid w:val="00B3171F"/>
    <w:rsid w:val="00B317EF"/>
    <w:rsid w:val="00B31AB3"/>
    <w:rsid w:val="00B31BB7"/>
    <w:rsid w:val="00B31F81"/>
    <w:rsid w:val="00B322F6"/>
    <w:rsid w:val="00B3234C"/>
    <w:rsid w:val="00B32720"/>
    <w:rsid w:val="00B3280E"/>
    <w:rsid w:val="00B32840"/>
    <w:rsid w:val="00B32FAF"/>
    <w:rsid w:val="00B33171"/>
    <w:rsid w:val="00B331B2"/>
    <w:rsid w:val="00B334F5"/>
    <w:rsid w:val="00B33508"/>
    <w:rsid w:val="00B335C2"/>
    <w:rsid w:val="00B33613"/>
    <w:rsid w:val="00B33747"/>
    <w:rsid w:val="00B33758"/>
    <w:rsid w:val="00B33773"/>
    <w:rsid w:val="00B33933"/>
    <w:rsid w:val="00B33982"/>
    <w:rsid w:val="00B33BCC"/>
    <w:rsid w:val="00B33CA6"/>
    <w:rsid w:val="00B33D93"/>
    <w:rsid w:val="00B33FCE"/>
    <w:rsid w:val="00B3408D"/>
    <w:rsid w:val="00B34328"/>
    <w:rsid w:val="00B343CF"/>
    <w:rsid w:val="00B348B8"/>
    <w:rsid w:val="00B3493B"/>
    <w:rsid w:val="00B34950"/>
    <w:rsid w:val="00B349A0"/>
    <w:rsid w:val="00B349A9"/>
    <w:rsid w:val="00B34A81"/>
    <w:rsid w:val="00B3510F"/>
    <w:rsid w:val="00B35819"/>
    <w:rsid w:val="00B35C23"/>
    <w:rsid w:val="00B3613A"/>
    <w:rsid w:val="00B36264"/>
    <w:rsid w:val="00B365F6"/>
    <w:rsid w:val="00B3686A"/>
    <w:rsid w:val="00B36A2F"/>
    <w:rsid w:val="00B36C27"/>
    <w:rsid w:val="00B36D8A"/>
    <w:rsid w:val="00B370E6"/>
    <w:rsid w:val="00B372CD"/>
    <w:rsid w:val="00B3763E"/>
    <w:rsid w:val="00B378AE"/>
    <w:rsid w:val="00B37952"/>
    <w:rsid w:val="00B379E6"/>
    <w:rsid w:val="00B379F2"/>
    <w:rsid w:val="00B37C7C"/>
    <w:rsid w:val="00B37F43"/>
    <w:rsid w:val="00B37F70"/>
    <w:rsid w:val="00B4015E"/>
    <w:rsid w:val="00B40595"/>
    <w:rsid w:val="00B406CB"/>
    <w:rsid w:val="00B40769"/>
    <w:rsid w:val="00B40B45"/>
    <w:rsid w:val="00B40FDA"/>
    <w:rsid w:val="00B40FDB"/>
    <w:rsid w:val="00B41283"/>
    <w:rsid w:val="00B41330"/>
    <w:rsid w:val="00B41394"/>
    <w:rsid w:val="00B413DE"/>
    <w:rsid w:val="00B41977"/>
    <w:rsid w:val="00B41C10"/>
    <w:rsid w:val="00B420C8"/>
    <w:rsid w:val="00B42199"/>
    <w:rsid w:val="00B42255"/>
    <w:rsid w:val="00B424CC"/>
    <w:rsid w:val="00B42530"/>
    <w:rsid w:val="00B427A2"/>
    <w:rsid w:val="00B428D7"/>
    <w:rsid w:val="00B42919"/>
    <w:rsid w:val="00B42CE0"/>
    <w:rsid w:val="00B42D56"/>
    <w:rsid w:val="00B43677"/>
    <w:rsid w:val="00B43CD4"/>
    <w:rsid w:val="00B43D32"/>
    <w:rsid w:val="00B43DDB"/>
    <w:rsid w:val="00B43E60"/>
    <w:rsid w:val="00B43EA8"/>
    <w:rsid w:val="00B442D0"/>
    <w:rsid w:val="00B4442A"/>
    <w:rsid w:val="00B4485D"/>
    <w:rsid w:val="00B44BF4"/>
    <w:rsid w:val="00B44E35"/>
    <w:rsid w:val="00B44FB6"/>
    <w:rsid w:val="00B4534D"/>
    <w:rsid w:val="00B45770"/>
    <w:rsid w:val="00B459A5"/>
    <w:rsid w:val="00B45BCE"/>
    <w:rsid w:val="00B4609B"/>
    <w:rsid w:val="00B460D6"/>
    <w:rsid w:val="00B46382"/>
    <w:rsid w:val="00B46539"/>
    <w:rsid w:val="00B46882"/>
    <w:rsid w:val="00B47006"/>
    <w:rsid w:val="00B4705E"/>
    <w:rsid w:val="00B472EE"/>
    <w:rsid w:val="00B47472"/>
    <w:rsid w:val="00B479C3"/>
    <w:rsid w:val="00B47B7A"/>
    <w:rsid w:val="00B47C2C"/>
    <w:rsid w:val="00B47CEA"/>
    <w:rsid w:val="00B47FC8"/>
    <w:rsid w:val="00B50720"/>
    <w:rsid w:val="00B50841"/>
    <w:rsid w:val="00B50B7A"/>
    <w:rsid w:val="00B50C8A"/>
    <w:rsid w:val="00B50E95"/>
    <w:rsid w:val="00B51268"/>
    <w:rsid w:val="00B516FA"/>
    <w:rsid w:val="00B517F3"/>
    <w:rsid w:val="00B522FB"/>
    <w:rsid w:val="00B52361"/>
    <w:rsid w:val="00B5240B"/>
    <w:rsid w:val="00B52533"/>
    <w:rsid w:val="00B5274F"/>
    <w:rsid w:val="00B52CF3"/>
    <w:rsid w:val="00B52DD0"/>
    <w:rsid w:val="00B52E99"/>
    <w:rsid w:val="00B52FD7"/>
    <w:rsid w:val="00B530EF"/>
    <w:rsid w:val="00B5328A"/>
    <w:rsid w:val="00B53648"/>
    <w:rsid w:val="00B536EC"/>
    <w:rsid w:val="00B53886"/>
    <w:rsid w:val="00B53CA5"/>
    <w:rsid w:val="00B53F45"/>
    <w:rsid w:val="00B543E0"/>
    <w:rsid w:val="00B5453B"/>
    <w:rsid w:val="00B546C6"/>
    <w:rsid w:val="00B546F7"/>
    <w:rsid w:val="00B5481B"/>
    <w:rsid w:val="00B5488F"/>
    <w:rsid w:val="00B548FC"/>
    <w:rsid w:val="00B54EB3"/>
    <w:rsid w:val="00B55055"/>
    <w:rsid w:val="00B5510B"/>
    <w:rsid w:val="00B55214"/>
    <w:rsid w:val="00B5528D"/>
    <w:rsid w:val="00B553C1"/>
    <w:rsid w:val="00B555AF"/>
    <w:rsid w:val="00B5566A"/>
    <w:rsid w:val="00B55C49"/>
    <w:rsid w:val="00B55E75"/>
    <w:rsid w:val="00B55F31"/>
    <w:rsid w:val="00B56007"/>
    <w:rsid w:val="00B5622A"/>
    <w:rsid w:val="00B5646A"/>
    <w:rsid w:val="00B56796"/>
    <w:rsid w:val="00B56921"/>
    <w:rsid w:val="00B56A08"/>
    <w:rsid w:val="00B56CEA"/>
    <w:rsid w:val="00B56EBE"/>
    <w:rsid w:val="00B56F05"/>
    <w:rsid w:val="00B57146"/>
    <w:rsid w:val="00B57548"/>
    <w:rsid w:val="00B576DF"/>
    <w:rsid w:val="00B57765"/>
    <w:rsid w:val="00B5792A"/>
    <w:rsid w:val="00B57B50"/>
    <w:rsid w:val="00B57B65"/>
    <w:rsid w:val="00B57E2A"/>
    <w:rsid w:val="00B57F11"/>
    <w:rsid w:val="00B57F5D"/>
    <w:rsid w:val="00B6005E"/>
    <w:rsid w:val="00B60065"/>
    <w:rsid w:val="00B600D8"/>
    <w:rsid w:val="00B60C00"/>
    <w:rsid w:val="00B60DB1"/>
    <w:rsid w:val="00B60E2B"/>
    <w:rsid w:val="00B60E5B"/>
    <w:rsid w:val="00B61035"/>
    <w:rsid w:val="00B6150A"/>
    <w:rsid w:val="00B6155B"/>
    <w:rsid w:val="00B615E1"/>
    <w:rsid w:val="00B61D6D"/>
    <w:rsid w:val="00B61D74"/>
    <w:rsid w:val="00B61D9F"/>
    <w:rsid w:val="00B61DE2"/>
    <w:rsid w:val="00B61E31"/>
    <w:rsid w:val="00B61F41"/>
    <w:rsid w:val="00B62159"/>
    <w:rsid w:val="00B6236E"/>
    <w:rsid w:val="00B62402"/>
    <w:rsid w:val="00B6254C"/>
    <w:rsid w:val="00B626D8"/>
    <w:rsid w:val="00B6277B"/>
    <w:rsid w:val="00B62B09"/>
    <w:rsid w:val="00B62B69"/>
    <w:rsid w:val="00B62EFD"/>
    <w:rsid w:val="00B63319"/>
    <w:rsid w:val="00B636FF"/>
    <w:rsid w:val="00B63837"/>
    <w:rsid w:val="00B63E91"/>
    <w:rsid w:val="00B643A7"/>
    <w:rsid w:val="00B643CE"/>
    <w:rsid w:val="00B64493"/>
    <w:rsid w:val="00B6455B"/>
    <w:rsid w:val="00B649F8"/>
    <w:rsid w:val="00B64A79"/>
    <w:rsid w:val="00B64CF8"/>
    <w:rsid w:val="00B64E23"/>
    <w:rsid w:val="00B64F9F"/>
    <w:rsid w:val="00B6520E"/>
    <w:rsid w:val="00B652F4"/>
    <w:rsid w:val="00B653C3"/>
    <w:rsid w:val="00B655BD"/>
    <w:rsid w:val="00B657FF"/>
    <w:rsid w:val="00B65847"/>
    <w:rsid w:val="00B658F5"/>
    <w:rsid w:val="00B659FF"/>
    <w:rsid w:val="00B66249"/>
    <w:rsid w:val="00B66799"/>
    <w:rsid w:val="00B66910"/>
    <w:rsid w:val="00B6693D"/>
    <w:rsid w:val="00B669F0"/>
    <w:rsid w:val="00B66C59"/>
    <w:rsid w:val="00B66D16"/>
    <w:rsid w:val="00B66EB0"/>
    <w:rsid w:val="00B67119"/>
    <w:rsid w:val="00B6747D"/>
    <w:rsid w:val="00B6799E"/>
    <w:rsid w:val="00B67A17"/>
    <w:rsid w:val="00B67BD5"/>
    <w:rsid w:val="00B7008B"/>
    <w:rsid w:val="00B7014A"/>
    <w:rsid w:val="00B70691"/>
    <w:rsid w:val="00B70981"/>
    <w:rsid w:val="00B70A33"/>
    <w:rsid w:val="00B70C88"/>
    <w:rsid w:val="00B70E93"/>
    <w:rsid w:val="00B70EE2"/>
    <w:rsid w:val="00B7125E"/>
    <w:rsid w:val="00B7174D"/>
    <w:rsid w:val="00B719B2"/>
    <w:rsid w:val="00B71A41"/>
    <w:rsid w:val="00B71AF7"/>
    <w:rsid w:val="00B71BDE"/>
    <w:rsid w:val="00B71E9F"/>
    <w:rsid w:val="00B72893"/>
    <w:rsid w:val="00B72D05"/>
    <w:rsid w:val="00B72DB0"/>
    <w:rsid w:val="00B72EE1"/>
    <w:rsid w:val="00B73A5A"/>
    <w:rsid w:val="00B73ADA"/>
    <w:rsid w:val="00B73D77"/>
    <w:rsid w:val="00B73FC0"/>
    <w:rsid w:val="00B74173"/>
    <w:rsid w:val="00B7427E"/>
    <w:rsid w:val="00B747AD"/>
    <w:rsid w:val="00B7494D"/>
    <w:rsid w:val="00B7498F"/>
    <w:rsid w:val="00B74ABF"/>
    <w:rsid w:val="00B74E96"/>
    <w:rsid w:val="00B752AD"/>
    <w:rsid w:val="00B7548C"/>
    <w:rsid w:val="00B754E6"/>
    <w:rsid w:val="00B75A5A"/>
    <w:rsid w:val="00B75CE2"/>
    <w:rsid w:val="00B76345"/>
    <w:rsid w:val="00B76466"/>
    <w:rsid w:val="00B76BF3"/>
    <w:rsid w:val="00B76C92"/>
    <w:rsid w:val="00B76DB4"/>
    <w:rsid w:val="00B770F0"/>
    <w:rsid w:val="00B776B1"/>
    <w:rsid w:val="00B77839"/>
    <w:rsid w:val="00B77955"/>
    <w:rsid w:val="00B779F9"/>
    <w:rsid w:val="00B77D41"/>
    <w:rsid w:val="00B80099"/>
    <w:rsid w:val="00B800C2"/>
    <w:rsid w:val="00B80107"/>
    <w:rsid w:val="00B80315"/>
    <w:rsid w:val="00B805D1"/>
    <w:rsid w:val="00B807C5"/>
    <w:rsid w:val="00B80B8B"/>
    <w:rsid w:val="00B810F0"/>
    <w:rsid w:val="00B813EE"/>
    <w:rsid w:val="00B814DD"/>
    <w:rsid w:val="00B81EE7"/>
    <w:rsid w:val="00B8206C"/>
    <w:rsid w:val="00B823E9"/>
    <w:rsid w:val="00B825FB"/>
    <w:rsid w:val="00B82666"/>
    <w:rsid w:val="00B82C93"/>
    <w:rsid w:val="00B82F9B"/>
    <w:rsid w:val="00B83300"/>
    <w:rsid w:val="00B83440"/>
    <w:rsid w:val="00B8348E"/>
    <w:rsid w:val="00B834B2"/>
    <w:rsid w:val="00B83581"/>
    <w:rsid w:val="00B83686"/>
    <w:rsid w:val="00B8391A"/>
    <w:rsid w:val="00B83BE9"/>
    <w:rsid w:val="00B83D9C"/>
    <w:rsid w:val="00B83DC7"/>
    <w:rsid w:val="00B83DE7"/>
    <w:rsid w:val="00B8403D"/>
    <w:rsid w:val="00B841C7"/>
    <w:rsid w:val="00B842B2"/>
    <w:rsid w:val="00B84332"/>
    <w:rsid w:val="00B84921"/>
    <w:rsid w:val="00B84977"/>
    <w:rsid w:val="00B84BA0"/>
    <w:rsid w:val="00B84D43"/>
    <w:rsid w:val="00B84FFD"/>
    <w:rsid w:val="00B853B1"/>
    <w:rsid w:val="00B85482"/>
    <w:rsid w:val="00B856CE"/>
    <w:rsid w:val="00B859F4"/>
    <w:rsid w:val="00B85A56"/>
    <w:rsid w:val="00B85ADF"/>
    <w:rsid w:val="00B8646E"/>
    <w:rsid w:val="00B866A5"/>
    <w:rsid w:val="00B86A21"/>
    <w:rsid w:val="00B872DA"/>
    <w:rsid w:val="00B874BC"/>
    <w:rsid w:val="00B87BF9"/>
    <w:rsid w:val="00B87E50"/>
    <w:rsid w:val="00B87F2A"/>
    <w:rsid w:val="00B90254"/>
    <w:rsid w:val="00B909BD"/>
    <w:rsid w:val="00B90B1A"/>
    <w:rsid w:val="00B90FDC"/>
    <w:rsid w:val="00B9135A"/>
    <w:rsid w:val="00B914B8"/>
    <w:rsid w:val="00B916F9"/>
    <w:rsid w:val="00B919AA"/>
    <w:rsid w:val="00B91AE2"/>
    <w:rsid w:val="00B91CC8"/>
    <w:rsid w:val="00B91CF8"/>
    <w:rsid w:val="00B926BD"/>
    <w:rsid w:val="00B926D7"/>
    <w:rsid w:val="00B92727"/>
    <w:rsid w:val="00B92ABB"/>
    <w:rsid w:val="00B92B40"/>
    <w:rsid w:val="00B92C32"/>
    <w:rsid w:val="00B92D42"/>
    <w:rsid w:val="00B92E9D"/>
    <w:rsid w:val="00B92F4B"/>
    <w:rsid w:val="00B93958"/>
    <w:rsid w:val="00B93E59"/>
    <w:rsid w:val="00B93EDF"/>
    <w:rsid w:val="00B93F7E"/>
    <w:rsid w:val="00B93F80"/>
    <w:rsid w:val="00B9480D"/>
    <w:rsid w:val="00B94828"/>
    <w:rsid w:val="00B9485B"/>
    <w:rsid w:val="00B94CDC"/>
    <w:rsid w:val="00B94F19"/>
    <w:rsid w:val="00B95161"/>
    <w:rsid w:val="00B953AF"/>
    <w:rsid w:val="00B9575A"/>
    <w:rsid w:val="00B959F0"/>
    <w:rsid w:val="00B95AF8"/>
    <w:rsid w:val="00B95F7F"/>
    <w:rsid w:val="00B95FB2"/>
    <w:rsid w:val="00B9647C"/>
    <w:rsid w:val="00B969BB"/>
    <w:rsid w:val="00B972D6"/>
    <w:rsid w:val="00B97971"/>
    <w:rsid w:val="00B97B8B"/>
    <w:rsid w:val="00B97D63"/>
    <w:rsid w:val="00BA05AF"/>
    <w:rsid w:val="00BA06C6"/>
    <w:rsid w:val="00BA10F5"/>
    <w:rsid w:val="00BA130D"/>
    <w:rsid w:val="00BA142F"/>
    <w:rsid w:val="00BA14BC"/>
    <w:rsid w:val="00BA1711"/>
    <w:rsid w:val="00BA1722"/>
    <w:rsid w:val="00BA184B"/>
    <w:rsid w:val="00BA1ABB"/>
    <w:rsid w:val="00BA1B23"/>
    <w:rsid w:val="00BA1DD0"/>
    <w:rsid w:val="00BA1F7D"/>
    <w:rsid w:val="00BA1FDF"/>
    <w:rsid w:val="00BA238E"/>
    <w:rsid w:val="00BA241A"/>
    <w:rsid w:val="00BA24B7"/>
    <w:rsid w:val="00BA265B"/>
    <w:rsid w:val="00BA2752"/>
    <w:rsid w:val="00BA2871"/>
    <w:rsid w:val="00BA2D1C"/>
    <w:rsid w:val="00BA2D27"/>
    <w:rsid w:val="00BA2F02"/>
    <w:rsid w:val="00BA3369"/>
    <w:rsid w:val="00BA3576"/>
    <w:rsid w:val="00BA3886"/>
    <w:rsid w:val="00BA3BAC"/>
    <w:rsid w:val="00BA410D"/>
    <w:rsid w:val="00BA41E3"/>
    <w:rsid w:val="00BA43F6"/>
    <w:rsid w:val="00BA44A4"/>
    <w:rsid w:val="00BA45B0"/>
    <w:rsid w:val="00BA45FF"/>
    <w:rsid w:val="00BA4656"/>
    <w:rsid w:val="00BA4AF2"/>
    <w:rsid w:val="00BA4E32"/>
    <w:rsid w:val="00BA4ED1"/>
    <w:rsid w:val="00BA501D"/>
    <w:rsid w:val="00BA53B9"/>
    <w:rsid w:val="00BA5573"/>
    <w:rsid w:val="00BA5638"/>
    <w:rsid w:val="00BA5AC0"/>
    <w:rsid w:val="00BA5BCC"/>
    <w:rsid w:val="00BA5C3C"/>
    <w:rsid w:val="00BA5C44"/>
    <w:rsid w:val="00BA5E42"/>
    <w:rsid w:val="00BA5EAB"/>
    <w:rsid w:val="00BA5EB2"/>
    <w:rsid w:val="00BA620D"/>
    <w:rsid w:val="00BA647F"/>
    <w:rsid w:val="00BA66F8"/>
    <w:rsid w:val="00BA6945"/>
    <w:rsid w:val="00BA7041"/>
    <w:rsid w:val="00BA7238"/>
    <w:rsid w:val="00BA7265"/>
    <w:rsid w:val="00BA74A7"/>
    <w:rsid w:val="00BA7507"/>
    <w:rsid w:val="00BA7894"/>
    <w:rsid w:val="00BA7954"/>
    <w:rsid w:val="00BA7ADD"/>
    <w:rsid w:val="00BA7B4F"/>
    <w:rsid w:val="00BA7C93"/>
    <w:rsid w:val="00BA7C96"/>
    <w:rsid w:val="00BB014F"/>
    <w:rsid w:val="00BB01A4"/>
    <w:rsid w:val="00BB01F8"/>
    <w:rsid w:val="00BB051A"/>
    <w:rsid w:val="00BB09BD"/>
    <w:rsid w:val="00BB0C1C"/>
    <w:rsid w:val="00BB0C81"/>
    <w:rsid w:val="00BB0DFE"/>
    <w:rsid w:val="00BB0EA5"/>
    <w:rsid w:val="00BB0EF6"/>
    <w:rsid w:val="00BB0FBF"/>
    <w:rsid w:val="00BB134F"/>
    <w:rsid w:val="00BB1388"/>
    <w:rsid w:val="00BB13B6"/>
    <w:rsid w:val="00BB16E9"/>
    <w:rsid w:val="00BB17FF"/>
    <w:rsid w:val="00BB1C36"/>
    <w:rsid w:val="00BB1C5E"/>
    <w:rsid w:val="00BB1D86"/>
    <w:rsid w:val="00BB1E44"/>
    <w:rsid w:val="00BB249A"/>
    <w:rsid w:val="00BB2AD3"/>
    <w:rsid w:val="00BB3184"/>
    <w:rsid w:val="00BB31B4"/>
    <w:rsid w:val="00BB32A3"/>
    <w:rsid w:val="00BB3367"/>
    <w:rsid w:val="00BB33A8"/>
    <w:rsid w:val="00BB395F"/>
    <w:rsid w:val="00BB3AF7"/>
    <w:rsid w:val="00BB3B0C"/>
    <w:rsid w:val="00BB3B5E"/>
    <w:rsid w:val="00BB42AF"/>
    <w:rsid w:val="00BB433D"/>
    <w:rsid w:val="00BB466B"/>
    <w:rsid w:val="00BB46B4"/>
    <w:rsid w:val="00BB471C"/>
    <w:rsid w:val="00BB477C"/>
    <w:rsid w:val="00BB4960"/>
    <w:rsid w:val="00BB4C2D"/>
    <w:rsid w:val="00BB4C7C"/>
    <w:rsid w:val="00BB4E38"/>
    <w:rsid w:val="00BB4F18"/>
    <w:rsid w:val="00BB4F91"/>
    <w:rsid w:val="00BB52AE"/>
    <w:rsid w:val="00BB53F4"/>
    <w:rsid w:val="00BB56FC"/>
    <w:rsid w:val="00BB5C49"/>
    <w:rsid w:val="00BB5E28"/>
    <w:rsid w:val="00BB60D6"/>
    <w:rsid w:val="00BB65E0"/>
    <w:rsid w:val="00BB68AE"/>
    <w:rsid w:val="00BB6F99"/>
    <w:rsid w:val="00BB78B1"/>
    <w:rsid w:val="00BB795E"/>
    <w:rsid w:val="00BB7D13"/>
    <w:rsid w:val="00BB7D48"/>
    <w:rsid w:val="00BB7F26"/>
    <w:rsid w:val="00BC00B8"/>
    <w:rsid w:val="00BC00ED"/>
    <w:rsid w:val="00BC0252"/>
    <w:rsid w:val="00BC0419"/>
    <w:rsid w:val="00BC0450"/>
    <w:rsid w:val="00BC0583"/>
    <w:rsid w:val="00BC0691"/>
    <w:rsid w:val="00BC0A6B"/>
    <w:rsid w:val="00BC14D0"/>
    <w:rsid w:val="00BC1539"/>
    <w:rsid w:val="00BC161A"/>
    <w:rsid w:val="00BC165A"/>
    <w:rsid w:val="00BC16B0"/>
    <w:rsid w:val="00BC1807"/>
    <w:rsid w:val="00BC19A9"/>
    <w:rsid w:val="00BC19C5"/>
    <w:rsid w:val="00BC1DB2"/>
    <w:rsid w:val="00BC1E87"/>
    <w:rsid w:val="00BC1EEB"/>
    <w:rsid w:val="00BC1F74"/>
    <w:rsid w:val="00BC1FBB"/>
    <w:rsid w:val="00BC20D9"/>
    <w:rsid w:val="00BC2279"/>
    <w:rsid w:val="00BC2395"/>
    <w:rsid w:val="00BC23E6"/>
    <w:rsid w:val="00BC25E1"/>
    <w:rsid w:val="00BC2716"/>
    <w:rsid w:val="00BC2B78"/>
    <w:rsid w:val="00BC2BA7"/>
    <w:rsid w:val="00BC2E3F"/>
    <w:rsid w:val="00BC307C"/>
    <w:rsid w:val="00BC30D4"/>
    <w:rsid w:val="00BC34BD"/>
    <w:rsid w:val="00BC3995"/>
    <w:rsid w:val="00BC3A31"/>
    <w:rsid w:val="00BC3D16"/>
    <w:rsid w:val="00BC3F59"/>
    <w:rsid w:val="00BC4084"/>
    <w:rsid w:val="00BC41F6"/>
    <w:rsid w:val="00BC4266"/>
    <w:rsid w:val="00BC42C7"/>
    <w:rsid w:val="00BC4349"/>
    <w:rsid w:val="00BC43C2"/>
    <w:rsid w:val="00BC44B3"/>
    <w:rsid w:val="00BC45F6"/>
    <w:rsid w:val="00BC4A90"/>
    <w:rsid w:val="00BC4CEF"/>
    <w:rsid w:val="00BC50E1"/>
    <w:rsid w:val="00BC52D4"/>
    <w:rsid w:val="00BC5305"/>
    <w:rsid w:val="00BC5544"/>
    <w:rsid w:val="00BC5566"/>
    <w:rsid w:val="00BC5582"/>
    <w:rsid w:val="00BC55C8"/>
    <w:rsid w:val="00BC5895"/>
    <w:rsid w:val="00BC5AA1"/>
    <w:rsid w:val="00BC5CF8"/>
    <w:rsid w:val="00BC60A2"/>
    <w:rsid w:val="00BC64CB"/>
    <w:rsid w:val="00BC64F5"/>
    <w:rsid w:val="00BC65B6"/>
    <w:rsid w:val="00BC65E0"/>
    <w:rsid w:val="00BC684F"/>
    <w:rsid w:val="00BC6AFC"/>
    <w:rsid w:val="00BC6B53"/>
    <w:rsid w:val="00BC6E08"/>
    <w:rsid w:val="00BC7084"/>
    <w:rsid w:val="00BC7163"/>
    <w:rsid w:val="00BC737E"/>
    <w:rsid w:val="00BC73C2"/>
    <w:rsid w:val="00BC748E"/>
    <w:rsid w:val="00BC7561"/>
    <w:rsid w:val="00BC7569"/>
    <w:rsid w:val="00BC75CB"/>
    <w:rsid w:val="00BC7C36"/>
    <w:rsid w:val="00BD0347"/>
    <w:rsid w:val="00BD0355"/>
    <w:rsid w:val="00BD038D"/>
    <w:rsid w:val="00BD0481"/>
    <w:rsid w:val="00BD0706"/>
    <w:rsid w:val="00BD08E4"/>
    <w:rsid w:val="00BD0910"/>
    <w:rsid w:val="00BD0AC5"/>
    <w:rsid w:val="00BD14A5"/>
    <w:rsid w:val="00BD1557"/>
    <w:rsid w:val="00BD19E1"/>
    <w:rsid w:val="00BD1AB7"/>
    <w:rsid w:val="00BD1DE6"/>
    <w:rsid w:val="00BD1E6A"/>
    <w:rsid w:val="00BD20C9"/>
    <w:rsid w:val="00BD2189"/>
    <w:rsid w:val="00BD22AD"/>
    <w:rsid w:val="00BD27B0"/>
    <w:rsid w:val="00BD2808"/>
    <w:rsid w:val="00BD2B87"/>
    <w:rsid w:val="00BD2DBA"/>
    <w:rsid w:val="00BD3034"/>
    <w:rsid w:val="00BD3042"/>
    <w:rsid w:val="00BD31F1"/>
    <w:rsid w:val="00BD386D"/>
    <w:rsid w:val="00BD3936"/>
    <w:rsid w:val="00BD3CE3"/>
    <w:rsid w:val="00BD3E92"/>
    <w:rsid w:val="00BD4586"/>
    <w:rsid w:val="00BD4916"/>
    <w:rsid w:val="00BD4A3B"/>
    <w:rsid w:val="00BD4A85"/>
    <w:rsid w:val="00BD4C44"/>
    <w:rsid w:val="00BD4E1E"/>
    <w:rsid w:val="00BD5602"/>
    <w:rsid w:val="00BD5B4A"/>
    <w:rsid w:val="00BD5B67"/>
    <w:rsid w:val="00BD6311"/>
    <w:rsid w:val="00BD634B"/>
    <w:rsid w:val="00BD6568"/>
    <w:rsid w:val="00BD68EF"/>
    <w:rsid w:val="00BD6EAE"/>
    <w:rsid w:val="00BD70AF"/>
    <w:rsid w:val="00BD7356"/>
    <w:rsid w:val="00BD7417"/>
    <w:rsid w:val="00BD7DBE"/>
    <w:rsid w:val="00BD7F90"/>
    <w:rsid w:val="00BE026E"/>
    <w:rsid w:val="00BE02B3"/>
    <w:rsid w:val="00BE02E6"/>
    <w:rsid w:val="00BE038A"/>
    <w:rsid w:val="00BE081C"/>
    <w:rsid w:val="00BE0821"/>
    <w:rsid w:val="00BE0A50"/>
    <w:rsid w:val="00BE0DFC"/>
    <w:rsid w:val="00BE0E4B"/>
    <w:rsid w:val="00BE100A"/>
    <w:rsid w:val="00BE100C"/>
    <w:rsid w:val="00BE10E0"/>
    <w:rsid w:val="00BE118F"/>
    <w:rsid w:val="00BE183D"/>
    <w:rsid w:val="00BE1C0C"/>
    <w:rsid w:val="00BE20D9"/>
    <w:rsid w:val="00BE21B5"/>
    <w:rsid w:val="00BE22D4"/>
    <w:rsid w:val="00BE233E"/>
    <w:rsid w:val="00BE2459"/>
    <w:rsid w:val="00BE2500"/>
    <w:rsid w:val="00BE27AB"/>
    <w:rsid w:val="00BE2E14"/>
    <w:rsid w:val="00BE2FBD"/>
    <w:rsid w:val="00BE303D"/>
    <w:rsid w:val="00BE30AA"/>
    <w:rsid w:val="00BE36DD"/>
    <w:rsid w:val="00BE3B99"/>
    <w:rsid w:val="00BE3E8E"/>
    <w:rsid w:val="00BE4371"/>
    <w:rsid w:val="00BE483C"/>
    <w:rsid w:val="00BE4CDB"/>
    <w:rsid w:val="00BE4FF8"/>
    <w:rsid w:val="00BE5334"/>
    <w:rsid w:val="00BE550D"/>
    <w:rsid w:val="00BE5635"/>
    <w:rsid w:val="00BE6081"/>
    <w:rsid w:val="00BE60E4"/>
    <w:rsid w:val="00BE6364"/>
    <w:rsid w:val="00BE63CD"/>
    <w:rsid w:val="00BE64F5"/>
    <w:rsid w:val="00BE67A3"/>
    <w:rsid w:val="00BE6933"/>
    <w:rsid w:val="00BE6F8E"/>
    <w:rsid w:val="00BE7052"/>
    <w:rsid w:val="00BE721A"/>
    <w:rsid w:val="00BE786D"/>
    <w:rsid w:val="00BE78CF"/>
    <w:rsid w:val="00BE7B4D"/>
    <w:rsid w:val="00BE7E1D"/>
    <w:rsid w:val="00BE7E9C"/>
    <w:rsid w:val="00BE7F85"/>
    <w:rsid w:val="00BF0361"/>
    <w:rsid w:val="00BF0399"/>
    <w:rsid w:val="00BF044A"/>
    <w:rsid w:val="00BF06C0"/>
    <w:rsid w:val="00BF06C7"/>
    <w:rsid w:val="00BF0D27"/>
    <w:rsid w:val="00BF108B"/>
    <w:rsid w:val="00BF15D8"/>
    <w:rsid w:val="00BF16DA"/>
    <w:rsid w:val="00BF1743"/>
    <w:rsid w:val="00BF1B63"/>
    <w:rsid w:val="00BF1C30"/>
    <w:rsid w:val="00BF1DBD"/>
    <w:rsid w:val="00BF1E11"/>
    <w:rsid w:val="00BF232D"/>
    <w:rsid w:val="00BF2393"/>
    <w:rsid w:val="00BF2E96"/>
    <w:rsid w:val="00BF39EA"/>
    <w:rsid w:val="00BF3A90"/>
    <w:rsid w:val="00BF3A9E"/>
    <w:rsid w:val="00BF3BF9"/>
    <w:rsid w:val="00BF3C59"/>
    <w:rsid w:val="00BF3E24"/>
    <w:rsid w:val="00BF4177"/>
    <w:rsid w:val="00BF41BD"/>
    <w:rsid w:val="00BF42DA"/>
    <w:rsid w:val="00BF4448"/>
    <w:rsid w:val="00BF4FBA"/>
    <w:rsid w:val="00BF521C"/>
    <w:rsid w:val="00BF5244"/>
    <w:rsid w:val="00BF54EA"/>
    <w:rsid w:val="00BF6254"/>
    <w:rsid w:val="00BF67C5"/>
    <w:rsid w:val="00BF67D5"/>
    <w:rsid w:val="00BF6EB8"/>
    <w:rsid w:val="00BF6F81"/>
    <w:rsid w:val="00BF72CB"/>
    <w:rsid w:val="00BF7320"/>
    <w:rsid w:val="00BF7A19"/>
    <w:rsid w:val="00BF7E3B"/>
    <w:rsid w:val="00C00080"/>
    <w:rsid w:val="00C00289"/>
    <w:rsid w:val="00C0057E"/>
    <w:rsid w:val="00C007E1"/>
    <w:rsid w:val="00C008AF"/>
    <w:rsid w:val="00C00E0C"/>
    <w:rsid w:val="00C014E3"/>
    <w:rsid w:val="00C0174E"/>
    <w:rsid w:val="00C018E2"/>
    <w:rsid w:val="00C01D11"/>
    <w:rsid w:val="00C02268"/>
    <w:rsid w:val="00C02375"/>
    <w:rsid w:val="00C023A2"/>
    <w:rsid w:val="00C023DB"/>
    <w:rsid w:val="00C0281F"/>
    <w:rsid w:val="00C028B8"/>
    <w:rsid w:val="00C02E11"/>
    <w:rsid w:val="00C032DB"/>
    <w:rsid w:val="00C03339"/>
    <w:rsid w:val="00C03AE8"/>
    <w:rsid w:val="00C03BB9"/>
    <w:rsid w:val="00C03D7E"/>
    <w:rsid w:val="00C03F02"/>
    <w:rsid w:val="00C05142"/>
    <w:rsid w:val="00C05586"/>
    <w:rsid w:val="00C055AB"/>
    <w:rsid w:val="00C05A75"/>
    <w:rsid w:val="00C05F78"/>
    <w:rsid w:val="00C06065"/>
    <w:rsid w:val="00C064A9"/>
    <w:rsid w:val="00C0652C"/>
    <w:rsid w:val="00C065DC"/>
    <w:rsid w:val="00C068A8"/>
    <w:rsid w:val="00C06DF6"/>
    <w:rsid w:val="00C06F55"/>
    <w:rsid w:val="00C0786D"/>
    <w:rsid w:val="00C07A3C"/>
    <w:rsid w:val="00C07AFC"/>
    <w:rsid w:val="00C07BAE"/>
    <w:rsid w:val="00C07C20"/>
    <w:rsid w:val="00C07E07"/>
    <w:rsid w:val="00C10107"/>
    <w:rsid w:val="00C10A6A"/>
    <w:rsid w:val="00C10CE4"/>
    <w:rsid w:val="00C10E31"/>
    <w:rsid w:val="00C10EF5"/>
    <w:rsid w:val="00C112EA"/>
    <w:rsid w:val="00C113A5"/>
    <w:rsid w:val="00C117E0"/>
    <w:rsid w:val="00C11E8D"/>
    <w:rsid w:val="00C11EE9"/>
    <w:rsid w:val="00C124E6"/>
    <w:rsid w:val="00C1256A"/>
    <w:rsid w:val="00C126A2"/>
    <w:rsid w:val="00C12A76"/>
    <w:rsid w:val="00C12BD7"/>
    <w:rsid w:val="00C12ED6"/>
    <w:rsid w:val="00C12F65"/>
    <w:rsid w:val="00C132E3"/>
    <w:rsid w:val="00C134EE"/>
    <w:rsid w:val="00C1355A"/>
    <w:rsid w:val="00C135C2"/>
    <w:rsid w:val="00C13F59"/>
    <w:rsid w:val="00C141A7"/>
    <w:rsid w:val="00C141C0"/>
    <w:rsid w:val="00C14262"/>
    <w:rsid w:val="00C1429B"/>
    <w:rsid w:val="00C144B4"/>
    <w:rsid w:val="00C1452F"/>
    <w:rsid w:val="00C14555"/>
    <w:rsid w:val="00C148FA"/>
    <w:rsid w:val="00C1495E"/>
    <w:rsid w:val="00C15459"/>
    <w:rsid w:val="00C15623"/>
    <w:rsid w:val="00C156F2"/>
    <w:rsid w:val="00C157A6"/>
    <w:rsid w:val="00C157AA"/>
    <w:rsid w:val="00C15841"/>
    <w:rsid w:val="00C15BC5"/>
    <w:rsid w:val="00C15CAD"/>
    <w:rsid w:val="00C162F2"/>
    <w:rsid w:val="00C16762"/>
    <w:rsid w:val="00C16AD8"/>
    <w:rsid w:val="00C16BFE"/>
    <w:rsid w:val="00C16CDC"/>
    <w:rsid w:val="00C17042"/>
    <w:rsid w:val="00C1719D"/>
    <w:rsid w:val="00C1722A"/>
    <w:rsid w:val="00C176E0"/>
    <w:rsid w:val="00C1799B"/>
    <w:rsid w:val="00C179BA"/>
    <w:rsid w:val="00C17B71"/>
    <w:rsid w:val="00C17BF2"/>
    <w:rsid w:val="00C17C45"/>
    <w:rsid w:val="00C17F61"/>
    <w:rsid w:val="00C20033"/>
    <w:rsid w:val="00C20038"/>
    <w:rsid w:val="00C20213"/>
    <w:rsid w:val="00C20389"/>
    <w:rsid w:val="00C20452"/>
    <w:rsid w:val="00C20AA3"/>
    <w:rsid w:val="00C20C6A"/>
    <w:rsid w:val="00C20CA8"/>
    <w:rsid w:val="00C20CC5"/>
    <w:rsid w:val="00C20EEA"/>
    <w:rsid w:val="00C2103E"/>
    <w:rsid w:val="00C21202"/>
    <w:rsid w:val="00C21C5B"/>
    <w:rsid w:val="00C22097"/>
    <w:rsid w:val="00C2209E"/>
    <w:rsid w:val="00C22201"/>
    <w:rsid w:val="00C22327"/>
    <w:rsid w:val="00C22361"/>
    <w:rsid w:val="00C223AA"/>
    <w:rsid w:val="00C2258B"/>
    <w:rsid w:val="00C227FB"/>
    <w:rsid w:val="00C2294A"/>
    <w:rsid w:val="00C22DAB"/>
    <w:rsid w:val="00C2309A"/>
    <w:rsid w:val="00C233E6"/>
    <w:rsid w:val="00C235CC"/>
    <w:rsid w:val="00C23C2D"/>
    <w:rsid w:val="00C23CD5"/>
    <w:rsid w:val="00C23DDF"/>
    <w:rsid w:val="00C23E7C"/>
    <w:rsid w:val="00C23EF9"/>
    <w:rsid w:val="00C243ED"/>
    <w:rsid w:val="00C24553"/>
    <w:rsid w:val="00C2461F"/>
    <w:rsid w:val="00C24B02"/>
    <w:rsid w:val="00C24B7B"/>
    <w:rsid w:val="00C24D99"/>
    <w:rsid w:val="00C25110"/>
    <w:rsid w:val="00C2513A"/>
    <w:rsid w:val="00C2530E"/>
    <w:rsid w:val="00C253CF"/>
    <w:rsid w:val="00C25513"/>
    <w:rsid w:val="00C2563A"/>
    <w:rsid w:val="00C25949"/>
    <w:rsid w:val="00C25A7B"/>
    <w:rsid w:val="00C25AB1"/>
    <w:rsid w:val="00C25E84"/>
    <w:rsid w:val="00C25F7D"/>
    <w:rsid w:val="00C25FC3"/>
    <w:rsid w:val="00C26A03"/>
    <w:rsid w:val="00C26A91"/>
    <w:rsid w:val="00C27002"/>
    <w:rsid w:val="00C27310"/>
    <w:rsid w:val="00C274E1"/>
    <w:rsid w:val="00C27541"/>
    <w:rsid w:val="00C276B9"/>
    <w:rsid w:val="00C27775"/>
    <w:rsid w:val="00C27804"/>
    <w:rsid w:val="00C27896"/>
    <w:rsid w:val="00C27A4C"/>
    <w:rsid w:val="00C3040D"/>
    <w:rsid w:val="00C30A14"/>
    <w:rsid w:val="00C30AA5"/>
    <w:rsid w:val="00C30D07"/>
    <w:rsid w:val="00C30D79"/>
    <w:rsid w:val="00C30DD8"/>
    <w:rsid w:val="00C312AD"/>
    <w:rsid w:val="00C3138F"/>
    <w:rsid w:val="00C31720"/>
    <w:rsid w:val="00C3186F"/>
    <w:rsid w:val="00C31C03"/>
    <w:rsid w:val="00C31FD4"/>
    <w:rsid w:val="00C32230"/>
    <w:rsid w:val="00C32317"/>
    <w:rsid w:val="00C32789"/>
    <w:rsid w:val="00C329E3"/>
    <w:rsid w:val="00C32B63"/>
    <w:rsid w:val="00C32F5D"/>
    <w:rsid w:val="00C3349F"/>
    <w:rsid w:val="00C3363A"/>
    <w:rsid w:val="00C33D13"/>
    <w:rsid w:val="00C340F2"/>
    <w:rsid w:val="00C34276"/>
    <w:rsid w:val="00C346A6"/>
    <w:rsid w:val="00C34757"/>
    <w:rsid w:val="00C34B00"/>
    <w:rsid w:val="00C34D24"/>
    <w:rsid w:val="00C34E0E"/>
    <w:rsid w:val="00C34F53"/>
    <w:rsid w:val="00C350CF"/>
    <w:rsid w:val="00C35101"/>
    <w:rsid w:val="00C35293"/>
    <w:rsid w:val="00C35295"/>
    <w:rsid w:val="00C354E5"/>
    <w:rsid w:val="00C35545"/>
    <w:rsid w:val="00C356B6"/>
    <w:rsid w:val="00C356D3"/>
    <w:rsid w:val="00C35985"/>
    <w:rsid w:val="00C35BC8"/>
    <w:rsid w:val="00C361D3"/>
    <w:rsid w:val="00C365ED"/>
    <w:rsid w:val="00C368A2"/>
    <w:rsid w:val="00C36983"/>
    <w:rsid w:val="00C36996"/>
    <w:rsid w:val="00C36A7E"/>
    <w:rsid w:val="00C37191"/>
    <w:rsid w:val="00C3727C"/>
    <w:rsid w:val="00C373A6"/>
    <w:rsid w:val="00C37532"/>
    <w:rsid w:val="00C37793"/>
    <w:rsid w:val="00C37922"/>
    <w:rsid w:val="00C37A8B"/>
    <w:rsid w:val="00C37C7C"/>
    <w:rsid w:val="00C4095D"/>
    <w:rsid w:val="00C40A00"/>
    <w:rsid w:val="00C40D8F"/>
    <w:rsid w:val="00C412DE"/>
    <w:rsid w:val="00C41702"/>
    <w:rsid w:val="00C41745"/>
    <w:rsid w:val="00C417E2"/>
    <w:rsid w:val="00C41844"/>
    <w:rsid w:val="00C41A77"/>
    <w:rsid w:val="00C41BC4"/>
    <w:rsid w:val="00C41BDB"/>
    <w:rsid w:val="00C41F74"/>
    <w:rsid w:val="00C422D3"/>
    <w:rsid w:val="00C424CC"/>
    <w:rsid w:val="00C425CC"/>
    <w:rsid w:val="00C42A46"/>
    <w:rsid w:val="00C42B03"/>
    <w:rsid w:val="00C43017"/>
    <w:rsid w:val="00C43A89"/>
    <w:rsid w:val="00C43BAE"/>
    <w:rsid w:val="00C43F32"/>
    <w:rsid w:val="00C43F85"/>
    <w:rsid w:val="00C4406A"/>
    <w:rsid w:val="00C44314"/>
    <w:rsid w:val="00C447E9"/>
    <w:rsid w:val="00C44963"/>
    <w:rsid w:val="00C44B0E"/>
    <w:rsid w:val="00C44B8C"/>
    <w:rsid w:val="00C44BD9"/>
    <w:rsid w:val="00C45062"/>
    <w:rsid w:val="00C45285"/>
    <w:rsid w:val="00C45861"/>
    <w:rsid w:val="00C45B50"/>
    <w:rsid w:val="00C45CF7"/>
    <w:rsid w:val="00C45D7D"/>
    <w:rsid w:val="00C46096"/>
    <w:rsid w:val="00C4625F"/>
    <w:rsid w:val="00C464E1"/>
    <w:rsid w:val="00C46641"/>
    <w:rsid w:val="00C46758"/>
    <w:rsid w:val="00C46A63"/>
    <w:rsid w:val="00C46AE9"/>
    <w:rsid w:val="00C46C5A"/>
    <w:rsid w:val="00C46CE7"/>
    <w:rsid w:val="00C46E03"/>
    <w:rsid w:val="00C474CC"/>
    <w:rsid w:val="00C47772"/>
    <w:rsid w:val="00C47AF8"/>
    <w:rsid w:val="00C47CBC"/>
    <w:rsid w:val="00C47CDC"/>
    <w:rsid w:val="00C47E76"/>
    <w:rsid w:val="00C47E85"/>
    <w:rsid w:val="00C47F7F"/>
    <w:rsid w:val="00C50077"/>
    <w:rsid w:val="00C50265"/>
    <w:rsid w:val="00C505C9"/>
    <w:rsid w:val="00C50672"/>
    <w:rsid w:val="00C50763"/>
    <w:rsid w:val="00C509CE"/>
    <w:rsid w:val="00C50E5D"/>
    <w:rsid w:val="00C50FF6"/>
    <w:rsid w:val="00C51095"/>
    <w:rsid w:val="00C511CE"/>
    <w:rsid w:val="00C512A6"/>
    <w:rsid w:val="00C512E3"/>
    <w:rsid w:val="00C5136C"/>
    <w:rsid w:val="00C513B0"/>
    <w:rsid w:val="00C514D6"/>
    <w:rsid w:val="00C51835"/>
    <w:rsid w:val="00C51949"/>
    <w:rsid w:val="00C51A83"/>
    <w:rsid w:val="00C52210"/>
    <w:rsid w:val="00C52357"/>
    <w:rsid w:val="00C524E8"/>
    <w:rsid w:val="00C52887"/>
    <w:rsid w:val="00C528A9"/>
    <w:rsid w:val="00C52980"/>
    <w:rsid w:val="00C52AAC"/>
    <w:rsid w:val="00C52DC2"/>
    <w:rsid w:val="00C52EC6"/>
    <w:rsid w:val="00C52FCE"/>
    <w:rsid w:val="00C5345D"/>
    <w:rsid w:val="00C5351E"/>
    <w:rsid w:val="00C5376F"/>
    <w:rsid w:val="00C53D2A"/>
    <w:rsid w:val="00C53D81"/>
    <w:rsid w:val="00C53E89"/>
    <w:rsid w:val="00C53F7D"/>
    <w:rsid w:val="00C54124"/>
    <w:rsid w:val="00C5432A"/>
    <w:rsid w:val="00C54394"/>
    <w:rsid w:val="00C54470"/>
    <w:rsid w:val="00C544F0"/>
    <w:rsid w:val="00C5455F"/>
    <w:rsid w:val="00C5472D"/>
    <w:rsid w:val="00C5483D"/>
    <w:rsid w:val="00C55059"/>
    <w:rsid w:val="00C55307"/>
    <w:rsid w:val="00C553A4"/>
    <w:rsid w:val="00C559F6"/>
    <w:rsid w:val="00C55ADD"/>
    <w:rsid w:val="00C560B6"/>
    <w:rsid w:val="00C56241"/>
    <w:rsid w:val="00C56355"/>
    <w:rsid w:val="00C564E2"/>
    <w:rsid w:val="00C5676D"/>
    <w:rsid w:val="00C567A6"/>
    <w:rsid w:val="00C56AD9"/>
    <w:rsid w:val="00C56FE9"/>
    <w:rsid w:val="00C571B8"/>
    <w:rsid w:val="00C573C7"/>
    <w:rsid w:val="00C574EB"/>
    <w:rsid w:val="00C57763"/>
    <w:rsid w:val="00C5778C"/>
    <w:rsid w:val="00C577B1"/>
    <w:rsid w:val="00C5784F"/>
    <w:rsid w:val="00C60297"/>
    <w:rsid w:val="00C607C0"/>
    <w:rsid w:val="00C609C5"/>
    <w:rsid w:val="00C60A34"/>
    <w:rsid w:val="00C60BAB"/>
    <w:rsid w:val="00C60E70"/>
    <w:rsid w:val="00C60FC1"/>
    <w:rsid w:val="00C610C2"/>
    <w:rsid w:val="00C6116C"/>
    <w:rsid w:val="00C613A9"/>
    <w:rsid w:val="00C61631"/>
    <w:rsid w:val="00C61A19"/>
    <w:rsid w:val="00C61B5E"/>
    <w:rsid w:val="00C61CA1"/>
    <w:rsid w:val="00C61FB2"/>
    <w:rsid w:val="00C62015"/>
    <w:rsid w:val="00C6240F"/>
    <w:rsid w:val="00C6282F"/>
    <w:rsid w:val="00C62A63"/>
    <w:rsid w:val="00C62AC4"/>
    <w:rsid w:val="00C62ACA"/>
    <w:rsid w:val="00C6322B"/>
    <w:rsid w:val="00C6347B"/>
    <w:rsid w:val="00C63516"/>
    <w:rsid w:val="00C63522"/>
    <w:rsid w:val="00C63682"/>
    <w:rsid w:val="00C63934"/>
    <w:rsid w:val="00C639C9"/>
    <w:rsid w:val="00C63B53"/>
    <w:rsid w:val="00C63BC9"/>
    <w:rsid w:val="00C63C7A"/>
    <w:rsid w:val="00C644B6"/>
    <w:rsid w:val="00C645D6"/>
    <w:rsid w:val="00C64960"/>
    <w:rsid w:val="00C64D41"/>
    <w:rsid w:val="00C65393"/>
    <w:rsid w:val="00C653BB"/>
    <w:rsid w:val="00C6545A"/>
    <w:rsid w:val="00C659D2"/>
    <w:rsid w:val="00C65AF1"/>
    <w:rsid w:val="00C65BFE"/>
    <w:rsid w:val="00C65D25"/>
    <w:rsid w:val="00C66040"/>
    <w:rsid w:val="00C6605E"/>
    <w:rsid w:val="00C6606B"/>
    <w:rsid w:val="00C66503"/>
    <w:rsid w:val="00C66772"/>
    <w:rsid w:val="00C66B84"/>
    <w:rsid w:val="00C66D34"/>
    <w:rsid w:val="00C6705F"/>
    <w:rsid w:val="00C670AF"/>
    <w:rsid w:val="00C67352"/>
    <w:rsid w:val="00C673D6"/>
    <w:rsid w:val="00C6740C"/>
    <w:rsid w:val="00C67A79"/>
    <w:rsid w:val="00C67B3F"/>
    <w:rsid w:val="00C67D92"/>
    <w:rsid w:val="00C700EC"/>
    <w:rsid w:val="00C70282"/>
    <w:rsid w:val="00C7040F"/>
    <w:rsid w:val="00C705ED"/>
    <w:rsid w:val="00C70743"/>
    <w:rsid w:val="00C707EC"/>
    <w:rsid w:val="00C708BD"/>
    <w:rsid w:val="00C70995"/>
    <w:rsid w:val="00C70A56"/>
    <w:rsid w:val="00C710BE"/>
    <w:rsid w:val="00C71255"/>
    <w:rsid w:val="00C718AA"/>
    <w:rsid w:val="00C71B4A"/>
    <w:rsid w:val="00C71C62"/>
    <w:rsid w:val="00C71F02"/>
    <w:rsid w:val="00C71FE6"/>
    <w:rsid w:val="00C72F23"/>
    <w:rsid w:val="00C73062"/>
    <w:rsid w:val="00C7329E"/>
    <w:rsid w:val="00C73348"/>
    <w:rsid w:val="00C73A0F"/>
    <w:rsid w:val="00C73AB2"/>
    <w:rsid w:val="00C73DCC"/>
    <w:rsid w:val="00C73E07"/>
    <w:rsid w:val="00C74087"/>
    <w:rsid w:val="00C74668"/>
    <w:rsid w:val="00C748F6"/>
    <w:rsid w:val="00C74CA2"/>
    <w:rsid w:val="00C74D02"/>
    <w:rsid w:val="00C74DA9"/>
    <w:rsid w:val="00C74E14"/>
    <w:rsid w:val="00C74EC3"/>
    <w:rsid w:val="00C74EF5"/>
    <w:rsid w:val="00C74F9D"/>
    <w:rsid w:val="00C7523E"/>
    <w:rsid w:val="00C7551F"/>
    <w:rsid w:val="00C757E4"/>
    <w:rsid w:val="00C75938"/>
    <w:rsid w:val="00C7595E"/>
    <w:rsid w:val="00C75EA5"/>
    <w:rsid w:val="00C76103"/>
    <w:rsid w:val="00C76143"/>
    <w:rsid w:val="00C76250"/>
    <w:rsid w:val="00C765D1"/>
    <w:rsid w:val="00C7669C"/>
    <w:rsid w:val="00C768D8"/>
    <w:rsid w:val="00C76D67"/>
    <w:rsid w:val="00C76E49"/>
    <w:rsid w:val="00C76F9A"/>
    <w:rsid w:val="00C76FCE"/>
    <w:rsid w:val="00C7713A"/>
    <w:rsid w:val="00C772CF"/>
    <w:rsid w:val="00C77569"/>
    <w:rsid w:val="00C777A7"/>
    <w:rsid w:val="00C77A8B"/>
    <w:rsid w:val="00C77AA6"/>
    <w:rsid w:val="00C77B98"/>
    <w:rsid w:val="00C77C30"/>
    <w:rsid w:val="00C77CCB"/>
    <w:rsid w:val="00C77E15"/>
    <w:rsid w:val="00C800F1"/>
    <w:rsid w:val="00C80267"/>
    <w:rsid w:val="00C80402"/>
    <w:rsid w:val="00C8045F"/>
    <w:rsid w:val="00C80BAF"/>
    <w:rsid w:val="00C80BF3"/>
    <w:rsid w:val="00C81287"/>
    <w:rsid w:val="00C814B4"/>
    <w:rsid w:val="00C814C3"/>
    <w:rsid w:val="00C819E8"/>
    <w:rsid w:val="00C81ACD"/>
    <w:rsid w:val="00C81C80"/>
    <w:rsid w:val="00C81D0A"/>
    <w:rsid w:val="00C81DCF"/>
    <w:rsid w:val="00C82000"/>
    <w:rsid w:val="00C820E8"/>
    <w:rsid w:val="00C824B7"/>
    <w:rsid w:val="00C82925"/>
    <w:rsid w:val="00C82C3A"/>
    <w:rsid w:val="00C82ECB"/>
    <w:rsid w:val="00C83299"/>
    <w:rsid w:val="00C834E2"/>
    <w:rsid w:val="00C83949"/>
    <w:rsid w:val="00C83B2A"/>
    <w:rsid w:val="00C83CA4"/>
    <w:rsid w:val="00C84065"/>
    <w:rsid w:val="00C8435F"/>
    <w:rsid w:val="00C8448F"/>
    <w:rsid w:val="00C845C4"/>
    <w:rsid w:val="00C845E5"/>
    <w:rsid w:val="00C845F2"/>
    <w:rsid w:val="00C846FD"/>
    <w:rsid w:val="00C8474B"/>
    <w:rsid w:val="00C848BA"/>
    <w:rsid w:val="00C84A24"/>
    <w:rsid w:val="00C8547F"/>
    <w:rsid w:val="00C85536"/>
    <w:rsid w:val="00C85579"/>
    <w:rsid w:val="00C85A75"/>
    <w:rsid w:val="00C85F07"/>
    <w:rsid w:val="00C85F36"/>
    <w:rsid w:val="00C85F7B"/>
    <w:rsid w:val="00C86174"/>
    <w:rsid w:val="00C86203"/>
    <w:rsid w:val="00C86492"/>
    <w:rsid w:val="00C8657E"/>
    <w:rsid w:val="00C865E7"/>
    <w:rsid w:val="00C8683E"/>
    <w:rsid w:val="00C86BC8"/>
    <w:rsid w:val="00C86C4E"/>
    <w:rsid w:val="00C870F3"/>
    <w:rsid w:val="00C87690"/>
    <w:rsid w:val="00C8770D"/>
    <w:rsid w:val="00C877B7"/>
    <w:rsid w:val="00C87802"/>
    <w:rsid w:val="00C87ACA"/>
    <w:rsid w:val="00C9024C"/>
    <w:rsid w:val="00C90581"/>
    <w:rsid w:val="00C90664"/>
    <w:rsid w:val="00C90AA5"/>
    <w:rsid w:val="00C90D02"/>
    <w:rsid w:val="00C90F59"/>
    <w:rsid w:val="00C90F8B"/>
    <w:rsid w:val="00C910EF"/>
    <w:rsid w:val="00C9110E"/>
    <w:rsid w:val="00C9114F"/>
    <w:rsid w:val="00C91379"/>
    <w:rsid w:val="00C91523"/>
    <w:rsid w:val="00C91591"/>
    <w:rsid w:val="00C918A0"/>
    <w:rsid w:val="00C918A1"/>
    <w:rsid w:val="00C91F03"/>
    <w:rsid w:val="00C92235"/>
    <w:rsid w:val="00C925C7"/>
    <w:rsid w:val="00C928D8"/>
    <w:rsid w:val="00C92B39"/>
    <w:rsid w:val="00C92D0C"/>
    <w:rsid w:val="00C9320E"/>
    <w:rsid w:val="00C93466"/>
    <w:rsid w:val="00C93E5C"/>
    <w:rsid w:val="00C941A6"/>
    <w:rsid w:val="00C9473F"/>
    <w:rsid w:val="00C94F45"/>
    <w:rsid w:val="00C951FB"/>
    <w:rsid w:val="00C95495"/>
    <w:rsid w:val="00C954DB"/>
    <w:rsid w:val="00C954DE"/>
    <w:rsid w:val="00C95569"/>
    <w:rsid w:val="00C957F8"/>
    <w:rsid w:val="00C95909"/>
    <w:rsid w:val="00C959D2"/>
    <w:rsid w:val="00C95A2B"/>
    <w:rsid w:val="00C95B2F"/>
    <w:rsid w:val="00C95F17"/>
    <w:rsid w:val="00C96097"/>
    <w:rsid w:val="00C9635B"/>
    <w:rsid w:val="00C96533"/>
    <w:rsid w:val="00C9671D"/>
    <w:rsid w:val="00C96B82"/>
    <w:rsid w:val="00C96FCC"/>
    <w:rsid w:val="00C971F6"/>
    <w:rsid w:val="00C974B7"/>
    <w:rsid w:val="00C976F8"/>
    <w:rsid w:val="00C97A3E"/>
    <w:rsid w:val="00C97A45"/>
    <w:rsid w:val="00C97BD5"/>
    <w:rsid w:val="00C97C01"/>
    <w:rsid w:val="00CA0058"/>
    <w:rsid w:val="00CA0060"/>
    <w:rsid w:val="00CA027D"/>
    <w:rsid w:val="00CA068B"/>
    <w:rsid w:val="00CA0A66"/>
    <w:rsid w:val="00CA0AD1"/>
    <w:rsid w:val="00CA0CAA"/>
    <w:rsid w:val="00CA0E31"/>
    <w:rsid w:val="00CA1076"/>
    <w:rsid w:val="00CA12CC"/>
    <w:rsid w:val="00CA143F"/>
    <w:rsid w:val="00CA1681"/>
    <w:rsid w:val="00CA1852"/>
    <w:rsid w:val="00CA1A6A"/>
    <w:rsid w:val="00CA1B50"/>
    <w:rsid w:val="00CA1CBE"/>
    <w:rsid w:val="00CA1CFA"/>
    <w:rsid w:val="00CA1FC8"/>
    <w:rsid w:val="00CA2029"/>
    <w:rsid w:val="00CA2207"/>
    <w:rsid w:val="00CA225A"/>
    <w:rsid w:val="00CA27AC"/>
    <w:rsid w:val="00CA2854"/>
    <w:rsid w:val="00CA2AE3"/>
    <w:rsid w:val="00CA2BF9"/>
    <w:rsid w:val="00CA2D93"/>
    <w:rsid w:val="00CA2E2E"/>
    <w:rsid w:val="00CA2E34"/>
    <w:rsid w:val="00CA2F4E"/>
    <w:rsid w:val="00CA2F74"/>
    <w:rsid w:val="00CA354D"/>
    <w:rsid w:val="00CA3C06"/>
    <w:rsid w:val="00CA4016"/>
    <w:rsid w:val="00CA4EE7"/>
    <w:rsid w:val="00CA54E4"/>
    <w:rsid w:val="00CA55A7"/>
    <w:rsid w:val="00CA5628"/>
    <w:rsid w:val="00CA56B0"/>
    <w:rsid w:val="00CA5B72"/>
    <w:rsid w:val="00CA5EAC"/>
    <w:rsid w:val="00CA618B"/>
    <w:rsid w:val="00CA6589"/>
    <w:rsid w:val="00CA65AF"/>
    <w:rsid w:val="00CA677A"/>
    <w:rsid w:val="00CA6A27"/>
    <w:rsid w:val="00CA6A29"/>
    <w:rsid w:val="00CA6BBF"/>
    <w:rsid w:val="00CA6FF1"/>
    <w:rsid w:val="00CA7150"/>
    <w:rsid w:val="00CA720B"/>
    <w:rsid w:val="00CA752D"/>
    <w:rsid w:val="00CA7576"/>
    <w:rsid w:val="00CA7601"/>
    <w:rsid w:val="00CA7B2E"/>
    <w:rsid w:val="00CA7BCD"/>
    <w:rsid w:val="00CA7D63"/>
    <w:rsid w:val="00CB0535"/>
    <w:rsid w:val="00CB0CF5"/>
    <w:rsid w:val="00CB0F72"/>
    <w:rsid w:val="00CB1413"/>
    <w:rsid w:val="00CB1494"/>
    <w:rsid w:val="00CB1A35"/>
    <w:rsid w:val="00CB1AD3"/>
    <w:rsid w:val="00CB1B09"/>
    <w:rsid w:val="00CB1CE5"/>
    <w:rsid w:val="00CB1F20"/>
    <w:rsid w:val="00CB25C9"/>
    <w:rsid w:val="00CB265B"/>
    <w:rsid w:val="00CB26AA"/>
    <w:rsid w:val="00CB27A7"/>
    <w:rsid w:val="00CB2ABD"/>
    <w:rsid w:val="00CB2C64"/>
    <w:rsid w:val="00CB2E5D"/>
    <w:rsid w:val="00CB2E6E"/>
    <w:rsid w:val="00CB31CF"/>
    <w:rsid w:val="00CB32E7"/>
    <w:rsid w:val="00CB350D"/>
    <w:rsid w:val="00CB3E85"/>
    <w:rsid w:val="00CB3EE1"/>
    <w:rsid w:val="00CB3F24"/>
    <w:rsid w:val="00CB4112"/>
    <w:rsid w:val="00CB448D"/>
    <w:rsid w:val="00CB4BD1"/>
    <w:rsid w:val="00CB4D80"/>
    <w:rsid w:val="00CB501F"/>
    <w:rsid w:val="00CB5073"/>
    <w:rsid w:val="00CB5642"/>
    <w:rsid w:val="00CB5D62"/>
    <w:rsid w:val="00CB5DFE"/>
    <w:rsid w:val="00CB620D"/>
    <w:rsid w:val="00CB62F7"/>
    <w:rsid w:val="00CB6430"/>
    <w:rsid w:val="00CB6514"/>
    <w:rsid w:val="00CB65E3"/>
    <w:rsid w:val="00CB6625"/>
    <w:rsid w:val="00CB667C"/>
    <w:rsid w:val="00CB66F5"/>
    <w:rsid w:val="00CB6857"/>
    <w:rsid w:val="00CB6937"/>
    <w:rsid w:val="00CB6C0D"/>
    <w:rsid w:val="00CB6C4C"/>
    <w:rsid w:val="00CB7590"/>
    <w:rsid w:val="00CB7683"/>
    <w:rsid w:val="00CB77B7"/>
    <w:rsid w:val="00CB7825"/>
    <w:rsid w:val="00CB799D"/>
    <w:rsid w:val="00CB7EA7"/>
    <w:rsid w:val="00CB7F43"/>
    <w:rsid w:val="00CB7FBD"/>
    <w:rsid w:val="00CC0414"/>
    <w:rsid w:val="00CC0824"/>
    <w:rsid w:val="00CC08F7"/>
    <w:rsid w:val="00CC0A35"/>
    <w:rsid w:val="00CC0CC3"/>
    <w:rsid w:val="00CC0FC6"/>
    <w:rsid w:val="00CC110F"/>
    <w:rsid w:val="00CC14D6"/>
    <w:rsid w:val="00CC1502"/>
    <w:rsid w:val="00CC17FD"/>
    <w:rsid w:val="00CC187A"/>
    <w:rsid w:val="00CC18E6"/>
    <w:rsid w:val="00CC1A1F"/>
    <w:rsid w:val="00CC1D7E"/>
    <w:rsid w:val="00CC23C8"/>
    <w:rsid w:val="00CC24CA"/>
    <w:rsid w:val="00CC25AB"/>
    <w:rsid w:val="00CC2813"/>
    <w:rsid w:val="00CC2B8B"/>
    <w:rsid w:val="00CC2BC3"/>
    <w:rsid w:val="00CC2BDB"/>
    <w:rsid w:val="00CC2D03"/>
    <w:rsid w:val="00CC2D0A"/>
    <w:rsid w:val="00CC2E20"/>
    <w:rsid w:val="00CC2E3F"/>
    <w:rsid w:val="00CC2E87"/>
    <w:rsid w:val="00CC319B"/>
    <w:rsid w:val="00CC329F"/>
    <w:rsid w:val="00CC3635"/>
    <w:rsid w:val="00CC3911"/>
    <w:rsid w:val="00CC3C51"/>
    <w:rsid w:val="00CC3D6B"/>
    <w:rsid w:val="00CC44BD"/>
    <w:rsid w:val="00CC4655"/>
    <w:rsid w:val="00CC4683"/>
    <w:rsid w:val="00CC46E6"/>
    <w:rsid w:val="00CC4AB2"/>
    <w:rsid w:val="00CC4D40"/>
    <w:rsid w:val="00CC4DA3"/>
    <w:rsid w:val="00CC500E"/>
    <w:rsid w:val="00CC52B8"/>
    <w:rsid w:val="00CC5464"/>
    <w:rsid w:val="00CC55AC"/>
    <w:rsid w:val="00CC5660"/>
    <w:rsid w:val="00CC57C7"/>
    <w:rsid w:val="00CC5923"/>
    <w:rsid w:val="00CC5DC3"/>
    <w:rsid w:val="00CC5F91"/>
    <w:rsid w:val="00CC5FFA"/>
    <w:rsid w:val="00CC61B7"/>
    <w:rsid w:val="00CC649C"/>
    <w:rsid w:val="00CC66BF"/>
    <w:rsid w:val="00CC6785"/>
    <w:rsid w:val="00CC779C"/>
    <w:rsid w:val="00CC7854"/>
    <w:rsid w:val="00CC78D9"/>
    <w:rsid w:val="00CC7906"/>
    <w:rsid w:val="00CC79EA"/>
    <w:rsid w:val="00CC7CBC"/>
    <w:rsid w:val="00CC7E0C"/>
    <w:rsid w:val="00CD019D"/>
    <w:rsid w:val="00CD01D3"/>
    <w:rsid w:val="00CD06FC"/>
    <w:rsid w:val="00CD0705"/>
    <w:rsid w:val="00CD070F"/>
    <w:rsid w:val="00CD08D3"/>
    <w:rsid w:val="00CD0958"/>
    <w:rsid w:val="00CD1142"/>
    <w:rsid w:val="00CD1B41"/>
    <w:rsid w:val="00CD1CB6"/>
    <w:rsid w:val="00CD1E90"/>
    <w:rsid w:val="00CD1ECA"/>
    <w:rsid w:val="00CD203F"/>
    <w:rsid w:val="00CD20F4"/>
    <w:rsid w:val="00CD225D"/>
    <w:rsid w:val="00CD22DA"/>
    <w:rsid w:val="00CD244A"/>
    <w:rsid w:val="00CD24AB"/>
    <w:rsid w:val="00CD24BB"/>
    <w:rsid w:val="00CD2553"/>
    <w:rsid w:val="00CD3638"/>
    <w:rsid w:val="00CD364C"/>
    <w:rsid w:val="00CD3804"/>
    <w:rsid w:val="00CD3A2A"/>
    <w:rsid w:val="00CD3B0F"/>
    <w:rsid w:val="00CD3B6D"/>
    <w:rsid w:val="00CD3C70"/>
    <w:rsid w:val="00CD3D67"/>
    <w:rsid w:val="00CD3F14"/>
    <w:rsid w:val="00CD42D5"/>
    <w:rsid w:val="00CD4869"/>
    <w:rsid w:val="00CD4A1B"/>
    <w:rsid w:val="00CD4A46"/>
    <w:rsid w:val="00CD4A6F"/>
    <w:rsid w:val="00CD4B5C"/>
    <w:rsid w:val="00CD4CDE"/>
    <w:rsid w:val="00CD4DAA"/>
    <w:rsid w:val="00CD5118"/>
    <w:rsid w:val="00CD553F"/>
    <w:rsid w:val="00CD570D"/>
    <w:rsid w:val="00CD58A6"/>
    <w:rsid w:val="00CD5925"/>
    <w:rsid w:val="00CD599F"/>
    <w:rsid w:val="00CD5D27"/>
    <w:rsid w:val="00CD5D3F"/>
    <w:rsid w:val="00CD60F7"/>
    <w:rsid w:val="00CD61A0"/>
    <w:rsid w:val="00CD6D3A"/>
    <w:rsid w:val="00CD70A0"/>
    <w:rsid w:val="00CD7135"/>
    <w:rsid w:val="00CD7182"/>
    <w:rsid w:val="00CD72DD"/>
    <w:rsid w:val="00CD7399"/>
    <w:rsid w:val="00CE0799"/>
    <w:rsid w:val="00CE0B67"/>
    <w:rsid w:val="00CE0D75"/>
    <w:rsid w:val="00CE11A5"/>
    <w:rsid w:val="00CE12F0"/>
    <w:rsid w:val="00CE16B5"/>
    <w:rsid w:val="00CE16D2"/>
    <w:rsid w:val="00CE19D8"/>
    <w:rsid w:val="00CE1CA8"/>
    <w:rsid w:val="00CE1F66"/>
    <w:rsid w:val="00CE2029"/>
    <w:rsid w:val="00CE21A3"/>
    <w:rsid w:val="00CE21ED"/>
    <w:rsid w:val="00CE221E"/>
    <w:rsid w:val="00CE266A"/>
    <w:rsid w:val="00CE26A6"/>
    <w:rsid w:val="00CE284F"/>
    <w:rsid w:val="00CE2963"/>
    <w:rsid w:val="00CE2CA2"/>
    <w:rsid w:val="00CE2E09"/>
    <w:rsid w:val="00CE2E74"/>
    <w:rsid w:val="00CE31F3"/>
    <w:rsid w:val="00CE32BB"/>
    <w:rsid w:val="00CE33B8"/>
    <w:rsid w:val="00CE3463"/>
    <w:rsid w:val="00CE38F9"/>
    <w:rsid w:val="00CE3E56"/>
    <w:rsid w:val="00CE3EB6"/>
    <w:rsid w:val="00CE3EBB"/>
    <w:rsid w:val="00CE3F02"/>
    <w:rsid w:val="00CE41F5"/>
    <w:rsid w:val="00CE4304"/>
    <w:rsid w:val="00CE455B"/>
    <w:rsid w:val="00CE4680"/>
    <w:rsid w:val="00CE46C5"/>
    <w:rsid w:val="00CE4AD7"/>
    <w:rsid w:val="00CE4D6E"/>
    <w:rsid w:val="00CE4FD1"/>
    <w:rsid w:val="00CE504C"/>
    <w:rsid w:val="00CE5218"/>
    <w:rsid w:val="00CE54AA"/>
    <w:rsid w:val="00CE568B"/>
    <w:rsid w:val="00CE571D"/>
    <w:rsid w:val="00CE5C94"/>
    <w:rsid w:val="00CE609F"/>
    <w:rsid w:val="00CE60EB"/>
    <w:rsid w:val="00CE69C3"/>
    <w:rsid w:val="00CE6D20"/>
    <w:rsid w:val="00CE7015"/>
    <w:rsid w:val="00CE713B"/>
    <w:rsid w:val="00CE75C9"/>
    <w:rsid w:val="00CE763C"/>
    <w:rsid w:val="00CE7838"/>
    <w:rsid w:val="00CE7A41"/>
    <w:rsid w:val="00CE7B11"/>
    <w:rsid w:val="00CE7BA6"/>
    <w:rsid w:val="00CE7C11"/>
    <w:rsid w:val="00CF0111"/>
    <w:rsid w:val="00CF0318"/>
    <w:rsid w:val="00CF0738"/>
    <w:rsid w:val="00CF081F"/>
    <w:rsid w:val="00CF0AD8"/>
    <w:rsid w:val="00CF0AF9"/>
    <w:rsid w:val="00CF0E58"/>
    <w:rsid w:val="00CF1054"/>
    <w:rsid w:val="00CF157F"/>
    <w:rsid w:val="00CF1824"/>
    <w:rsid w:val="00CF187E"/>
    <w:rsid w:val="00CF1958"/>
    <w:rsid w:val="00CF1B6C"/>
    <w:rsid w:val="00CF1DC2"/>
    <w:rsid w:val="00CF1F32"/>
    <w:rsid w:val="00CF1FFC"/>
    <w:rsid w:val="00CF20A4"/>
    <w:rsid w:val="00CF213A"/>
    <w:rsid w:val="00CF22E6"/>
    <w:rsid w:val="00CF231B"/>
    <w:rsid w:val="00CF238C"/>
    <w:rsid w:val="00CF2866"/>
    <w:rsid w:val="00CF2932"/>
    <w:rsid w:val="00CF2AAC"/>
    <w:rsid w:val="00CF2D2E"/>
    <w:rsid w:val="00CF31E8"/>
    <w:rsid w:val="00CF329F"/>
    <w:rsid w:val="00CF34A9"/>
    <w:rsid w:val="00CF354C"/>
    <w:rsid w:val="00CF3657"/>
    <w:rsid w:val="00CF3926"/>
    <w:rsid w:val="00CF3B78"/>
    <w:rsid w:val="00CF3B9E"/>
    <w:rsid w:val="00CF3C80"/>
    <w:rsid w:val="00CF3CF1"/>
    <w:rsid w:val="00CF4350"/>
    <w:rsid w:val="00CF4D94"/>
    <w:rsid w:val="00CF4F77"/>
    <w:rsid w:val="00CF5145"/>
    <w:rsid w:val="00CF535E"/>
    <w:rsid w:val="00CF55BC"/>
    <w:rsid w:val="00CF56A0"/>
    <w:rsid w:val="00CF5D50"/>
    <w:rsid w:val="00CF6015"/>
    <w:rsid w:val="00CF6028"/>
    <w:rsid w:val="00CF67D0"/>
    <w:rsid w:val="00CF69F8"/>
    <w:rsid w:val="00CF6C22"/>
    <w:rsid w:val="00CF6F6D"/>
    <w:rsid w:val="00CF7016"/>
    <w:rsid w:val="00CF72CB"/>
    <w:rsid w:val="00CF7538"/>
    <w:rsid w:val="00CF7A98"/>
    <w:rsid w:val="00CF7B4F"/>
    <w:rsid w:val="00CF7E52"/>
    <w:rsid w:val="00D00030"/>
    <w:rsid w:val="00D00035"/>
    <w:rsid w:val="00D00470"/>
    <w:rsid w:val="00D00736"/>
    <w:rsid w:val="00D0076D"/>
    <w:rsid w:val="00D00869"/>
    <w:rsid w:val="00D00A1A"/>
    <w:rsid w:val="00D00DE1"/>
    <w:rsid w:val="00D011B2"/>
    <w:rsid w:val="00D013F9"/>
    <w:rsid w:val="00D014A2"/>
    <w:rsid w:val="00D0153A"/>
    <w:rsid w:val="00D015A2"/>
    <w:rsid w:val="00D01617"/>
    <w:rsid w:val="00D01ADC"/>
    <w:rsid w:val="00D020F5"/>
    <w:rsid w:val="00D02184"/>
    <w:rsid w:val="00D02187"/>
    <w:rsid w:val="00D02626"/>
    <w:rsid w:val="00D02842"/>
    <w:rsid w:val="00D02CC3"/>
    <w:rsid w:val="00D02CD6"/>
    <w:rsid w:val="00D0332B"/>
    <w:rsid w:val="00D0338F"/>
    <w:rsid w:val="00D033A1"/>
    <w:rsid w:val="00D03D24"/>
    <w:rsid w:val="00D03D69"/>
    <w:rsid w:val="00D03E80"/>
    <w:rsid w:val="00D040B1"/>
    <w:rsid w:val="00D0423E"/>
    <w:rsid w:val="00D0456D"/>
    <w:rsid w:val="00D0462C"/>
    <w:rsid w:val="00D048B7"/>
    <w:rsid w:val="00D04D2A"/>
    <w:rsid w:val="00D05066"/>
    <w:rsid w:val="00D05138"/>
    <w:rsid w:val="00D054D0"/>
    <w:rsid w:val="00D055EA"/>
    <w:rsid w:val="00D057F4"/>
    <w:rsid w:val="00D05976"/>
    <w:rsid w:val="00D05978"/>
    <w:rsid w:val="00D05BB5"/>
    <w:rsid w:val="00D05E38"/>
    <w:rsid w:val="00D06013"/>
    <w:rsid w:val="00D060F5"/>
    <w:rsid w:val="00D0623F"/>
    <w:rsid w:val="00D06496"/>
    <w:rsid w:val="00D065B9"/>
    <w:rsid w:val="00D06607"/>
    <w:rsid w:val="00D066C0"/>
    <w:rsid w:val="00D067D0"/>
    <w:rsid w:val="00D073FF"/>
    <w:rsid w:val="00D07674"/>
    <w:rsid w:val="00D07876"/>
    <w:rsid w:val="00D07899"/>
    <w:rsid w:val="00D07A29"/>
    <w:rsid w:val="00D1027C"/>
    <w:rsid w:val="00D104A1"/>
    <w:rsid w:val="00D10834"/>
    <w:rsid w:val="00D108D0"/>
    <w:rsid w:val="00D1093E"/>
    <w:rsid w:val="00D10FBB"/>
    <w:rsid w:val="00D11275"/>
    <w:rsid w:val="00D113B5"/>
    <w:rsid w:val="00D11449"/>
    <w:rsid w:val="00D1154E"/>
    <w:rsid w:val="00D117C8"/>
    <w:rsid w:val="00D11887"/>
    <w:rsid w:val="00D11E01"/>
    <w:rsid w:val="00D11E3A"/>
    <w:rsid w:val="00D1285C"/>
    <w:rsid w:val="00D12E54"/>
    <w:rsid w:val="00D12E7A"/>
    <w:rsid w:val="00D134A6"/>
    <w:rsid w:val="00D136AF"/>
    <w:rsid w:val="00D136FA"/>
    <w:rsid w:val="00D14174"/>
    <w:rsid w:val="00D1468C"/>
    <w:rsid w:val="00D146EB"/>
    <w:rsid w:val="00D14891"/>
    <w:rsid w:val="00D148F1"/>
    <w:rsid w:val="00D14966"/>
    <w:rsid w:val="00D14CDF"/>
    <w:rsid w:val="00D1503D"/>
    <w:rsid w:val="00D15842"/>
    <w:rsid w:val="00D15936"/>
    <w:rsid w:val="00D15973"/>
    <w:rsid w:val="00D159CB"/>
    <w:rsid w:val="00D15D6E"/>
    <w:rsid w:val="00D15DB3"/>
    <w:rsid w:val="00D15F16"/>
    <w:rsid w:val="00D15FA3"/>
    <w:rsid w:val="00D16068"/>
    <w:rsid w:val="00D16477"/>
    <w:rsid w:val="00D166D3"/>
    <w:rsid w:val="00D1674D"/>
    <w:rsid w:val="00D16CFD"/>
    <w:rsid w:val="00D173BF"/>
    <w:rsid w:val="00D1756C"/>
    <w:rsid w:val="00D17571"/>
    <w:rsid w:val="00D17745"/>
    <w:rsid w:val="00D179C0"/>
    <w:rsid w:val="00D179D6"/>
    <w:rsid w:val="00D179EA"/>
    <w:rsid w:val="00D17C8C"/>
    <w:rsid w:val="00D17CA3"/>
    <w:rsid w:val="00D17DF4"/>
    <w:rsid w:val="00D200C8"/>
    <w:rsid w:val="00D2041D"/>
    <w:rsid w:val="00D20573"/>
    <w:rsid w:val="00D205F8"/>
    <w:rsid w:val="00D211AE"/>
    <w:rsid w:val="00D212F5"/>
    <w:rsid w:val="00D213D1"/>
    <w:rsid w:val="00D21637"/>
    <w:rsid w:val="00D217AD"/>
    <w:rsid w:val="00D217D4"/>
    <w:rsid w:val="00D218E3"/>
    <w:rsid w:val="00D21C9A"/>
    <w:rsid w:val="00D21D83"/>
    <w:rsid w:val="00D21D9B"/>
    <w:rsid w:val="00D225BB"/>
    <w:rsid w:val="00D228A9"/>
    <w:rsid w:val="00D22B3E"/>
    <w:rsid w:val="00D22C96"/>
    <w:rsid w:val="00D22CBE"/>
    <w:rsid w:val="00D22FF1"/>
    <w:rsid w:val="00D23EBB"/>
    <w:rsid w:val="00D23FC9"/>
    <w:rsid w:val="00D241D0"/>
    <w:rsid w:val="00D24288"/>
    <w:rsid w:val="00D25548"/>
    <w:rsid w:val="00D258AA"/>
    <w:rsid w:val="00D258C0"/>
    <w:rsid w:val="00D2598B"/>
    <w:rsid w:val="00D25A1C"/>
    <w:rsid w:val="00D25BE1"/>
    <w:rsid w:val="00D25C9F"/>
    <w:rsid w:val="00D26332"/>
    <w:rsid w:val="00D267B6"/>
    <w:rsid w:val="00D267CC"/>
    <w:rsid w:val="00D26A09"/>
    <w:rsid w:val="00D26E51"/>
    <w:rsid w:val="00D26EFB"/>
    <w:rsid w:val="00D26F9F"/>
    <w:rsid w:val="00D270D0"/>
    <w:rsid w:val="00D2716F"/>
    <w:rsid w:val="00D272DE"/>
    <w:rsid w:val="00D273E6"/>
    <w:rsid w:val="00D2744B"/>
    <w:rsid w:val="00D27499"/>
    <w:rsid w:val="00D2776E"/>
    <w:rsid w:val="00D27CC6"/>
    <w:rsid w:val="00D27FBC"/>
    <w:rsid w:val="00D301DD"/>
    <w:rsid w:val="00D30277"/>
    <w:rsid w:val="00D3049B"/>
    <w:rsid w:val="00D3054F"/>
    <w:rsid w:val="00D3068B"/>
    <w:rsid w:val="00D309D5"/>
    <w:rsid w:val="00D30AB8"/>
    <w:rsid w:val="00D30B47"/>
    <w:rsid w:val="00D31000"/>
    <w:rsid w:val="00D31271"/>
    <w:rsid w:val="00D312F8"/>
    <w:rsid w:val="00D317F8"/>
    <w:rsid w:val="00D31B43"/>
    <w:rsid w:val="00D31D87"/>
    <w:rsid w:val="00D31E06"/>
    <w:rsid w:val="00D31E9C"/>
    <w:rsid w:val="00D32187"/>
    <w:rsid w:val="00D3232A"/>
    <w:rsid w:val="00D3233A"/>
    <w:rsid w:val="00D32360"/>
    <w:rsid w:val="00D32878"/>
    <w:rsid w:val="00D328D3"/>
    <w:rsid w:val="00D32934"/>
    <w:rsid w:val="00D33029"/>
    <w:rsid w:val="00D3308B"/>
    <w:rsid w:val="00D3337E"/>
    <w:rsid w:val="00D3353B"/>
    <w:rsid w:val="00D33914"/>
    <w:rsid w:val="00D33CBC"/>
    <w:rsid w:val="00D33FAF"/>
    <w:rsid w:val="00D344AF"/>
    <w:rsid w:val="00D349BB"/>
    <w:rsid w:val="00D34A1F"/>
    <w:rsid w:val="00D34D05"/>
    <w:rsid w:val="00D34DE9"/>
    <w:rsid w:val="00D34F29"/>
    <w:rsid w:val="00D3576D"/>
    <w:rsid w:val="00D35DAC"/>
    <w:rsid w:val="00D35F7D"/>
    <w:rsid w:val="00D36002"/>
    <w:rsid w:val="00D3607D"/>
    <w:rsid w:val="00D36131"/>
    <w:rsid w:val="00D36246"/>
    <w:rsid w:val="00D36254"/>
    <w:rsid w:val="00D3641F"/>
    <w:rsid w:val="00D36545"/>
    <w:rsid w:val="00D36655"/>
    <w:rsid w:val="00D367E5"/>
    <w:rsid w:val="00D36A16"/>
    <w:rsid w:val="00D36E6F"/>
    <w:rsid w:val="00D36FED"/>
    <w:rsid w:val="00D3707C"/>
    <w:rsid w:val="00D3733F"/>
    <w:rsid w:val="00D377EC"/>
    <w:rsid w:val="00D379FD"/>
    <w:rsid w:val="00D37A8F"/>
    <w:rsid w:val="00D40813"/>
    <w:rsid w:val="00D4092B"/>
    <w:rsid w:val="00D40B12"/>
    <w:rsid w:val="00D40B43"/>
    <w:rsid w:val="00D41134"/>
    <w:rsid w:val="00D4139D"/>
    <w:rsid w:val="00D419C6"/>
    <w:rsid w:val="00D41AF9"/>
    <w:rsid w:val="00D41B36"/>
    <w:rsid w:val="00D41C4E"/>
    <w:rsid w:val="00D41D0E"/>
    <w:rsid w:val="00D41D91"/>
    <w:rsid w:val="00D41FF0"/>
    <w:rsid w:val="00D4202A"/>
    <w:rsid w:val="00D42315"/>
    <w:rsid w:val="00D423CB"/>
    <w:rsid w:val="00D424DD"/>
    <w:rsid w:val="00D4269A"/>
    <w:rsid w:val="00D427F7"/>
    <w:rsid w:val="00D4286E"/>
    <w:rsid w:val="00D42891"/>
    <w:rsid w:val="00D42A82"/>
    <w:rsid w:val="00D42AC7"/>
    <w:rsid w:val="00D42CFA"/>
    <w:rsid w:val="00D42D1A"/>
    <w:rsid w:val="00D43277"/>
    <w:rsid w:val="00D43722"/>
    <w:rsid w:val="00D439B6"/>
    <w:rsid w:val="00D439E4"/>
    <w:rsid w:val="00D43AAB"/>
    <w:rsid w:val="00D43AD2"/>
    <w:rsid w:val="00D43D9C"/>
    <w:rsid w:val="00D44072"/>
    <w:rsid w:val="00D44230"/>
    <w:rsid w:val="00D4426C"/>
    <w:rsid w:val="00D44E86"/>
    <w:rsid w:val="00D45165"/>
    <w:rsid w:val="00D45194"/>
    <w:rsid w:val="00D45307"/>
    <w:rsid w:val="00D4538F"/>
    <w:rsid w:val="00D45464"/>
    <w:rsid w:val="00D4591A"/>
    <w:rsid w:val="00D45DC7"/>
    <w:rsid w:val="00D46216"/>
    <w:rsid w:val="00D46683"/>
    <w:rsid w:val="00D4695D"/>
    <w:rsid w:val="00D473ED"/>
    <w:rsid w:val="00D47787"/>
    <w:rsid w:val="00D47837"/>
    <w:rsid w:val="00D5019B"/>
    <w:rsid w:val="00D506F3"/>
    <w:rsid w:val="00D50A75"/>
    <w:rsid w:val="00D50BEB"/>
    <w:rsid w:val="00D50D96"/>
    <w:rsid w:val="00D50DBB"/>
    <w:rsid w:val="00D50DEC"/>
    <w:rsid w:val="00D50EDF"/>
    <w:rsid w:val="00D50FBC"/>
    <w:rsid w:val="00D50FF4"/>
    <w:rsid w:val="00D51454"/>
    <w:rsid w:val="00D514A4"/>
    <w:rsid w:val="00D517AC"/>
    <w:rsid w:val="00D517B9"/>
    <w:rsid w:val="00D5190F"/>
    <w:rsid w:val="00D51A22"/>
    <w:rsid w:val="00D51E88"/>
    <w:rsid w:val="00D52168"/>
    <w:rsid w:val="00D5235E"/>
    <w:rsid w:val="00D526BB"/>
    <w:rsid w:val="00D52B9D"/>
    <w:rsid w:val="00D52C5C"/>
    <w:rsid w:val="00D52E0B"/>
    <w:rsid w:val="00D52F0E"/>
    <w:rsid w:val="00D5311B"/>
    <w:rsid w:val="00D531AD"/>
    <w:rsid w:val="00D531B0"/>
    <w:rsid w:val="00D53969"/>
    <w:rsid w:val="00D53C12"/>
    <w:rsid w:val="00D53C27"/>
    <w:rsid w:val="00D53C95"/>
    <w:rsid w:val="00D53DC9"/>
    <w:rsid w:val="00D53EBD"/>
    <w:rsid w:val="00D53EF0"/>
    <w:rsid w:val="00D54020"/>
    <w:rsid w:val="00D541EC"/>
    <w:rsid w:val="00D54369"/>
    <w:rsid w:val="00D543AA"/>
    <w:rsid w:val="00D54568"/>
    <w:rsid w:val="00D5473D"/>
    <w:rsid w:val="00D54752"/>
    <w:rsid w:val="00D548AD"/>
    <w:rsid w:val="00D54955"/>
    <w:rsid w:val="00D54AB5"/>
    <w:rsid w:val="00D54C47"/>
    <w:rsid w:val="00D54DA2"/>
    <w:rsid w:val="00D54FB7"/>
    <w:rsid w:val="00D550A8"/>
    <w:rsid w:val="00D55178"/>
    <w:rsid w:val="00D551EA"/>
    <w:rsid w:val="00D5535E"/>
    <w:rsid w:val="00D553EF"/>
    <w:rsid w:val="00D554BB"/>
    <w:rsid w:val="00D55ADB"/>
    <w:rsid w:val="00D55AF2"/>
    <w:rsid w:val="00D55CB5"/>
    <w:rsid w:val="00D55F31"/>
    <w:rsid w:val="00D55F4F"/>
    <w:rsid w:val="00D55F87"/>
    <w:rsid w:val="00D56397"/>
    <w:rsid w:val="00D56574"/>
    <w:rsid w:val="00D5663E"/>
    <w:rsid w:val="00D568A3"/>
    <w:rsid w:val="00D56D2C"/>
    <w:rsid w:val="00D56E1A"/>
    <w:rsid w:val="00D572A2"/>
    <w:rsid w:val="00D573DC"/>
    <w:rsid w:val="00D575BA"/>
    <w:rsid w:val="00D5777C"/>
    <w:rsid w:val="00D578AF"/>
    <w:rsid w:val="00D57904"/>
    <w:rsid w:val="00D57A3F"/>
    <w:rsid w:val="00D57AFB"/>
    <w:rsid w:val="00D60273"/>
    <w:rsid w:val="00D602DD"/>
    <w:rsid w:val="00D603FC"/>
    <w:rsid w:val="00D6052B"/>
    <w:rsid w:val="00D60E5F"/>
    <w:rsid w:val="00D6117D"/>
    <w:rsid w:val="00D615A4"/>
    <w:rsid w:val="00D615AE"/>
    <w:rsid w:val="00D6182F"/>
    <w:rsid w:val="00D61935"/>
    <w:rsid w:val="00D61AB4"/>
    <w:rsid w:val="00D61AD6"/>
    <w:rsid w:val="00D61C0D"/>
    <w:rsid w:val="00D61FBC"/>
    <w:rsid w:val="00D620D6"/>
    <w:rsid w:val="00D623C1"/>
    <w:rsid w:val="00D62515"/>
    <w:rsid w:val="00D62862"/>
    <w:rsid w:val="00D62880"/>
    <w:rsid w:val="00D62A9D"/>
    <w:rsid w:val="00D62ADF"/>
    <w:rsid w:val="00D62C24"/>
    <w:rsid w:val="00D62C3A"/>
    <w:rsid w:val="00D62F08"/>
    <w:rsid w:val="00D6311C"/>
    <w:rsid w:val="00D63522"/>
    <w:rsid w:val="00D635E9"/>
    <w:rsid w:val="00D63638"/>
    <w:rsid w:val="00D63709"/>
    <w:rsid w:val="00D6381A"/>
    <w:rsid w:val="00D639A8"/>
    <w:rsid w:val="00D63DC2"/>
    <w:rsid w:val="00D6400B"/>
    <w:rsid w:val="00D64565"/>
    <w:rsid w:val="00D64ABB"/>
    <w:rsid w:val="00D64C81"/>
    <w:rsid w:val="00D64EF2"/>
    <w:rsid w:val="00D64EFF"/>
    <w:rsid w:val="00D65164"/>
    <w:rsid w:val="00D6518A"/>
    <w:rsid w:val="00D65248"/>
    <w:rsid w:val="00D6535A"/>
    <w:rsid w:val="00D653BD"/>
    <w:rsid w:val="00D65598"/>
    <w:rsid w:val="00D6568F"/>
    <w:rsid w:val="00D6597D"/>
    <w:rsid w:val="00D65C3E"/>
    <w:rsid w:val="00D65CFA"/>
    <w:rsid w:val="00D65D38"/>
    <w:rsid w:val="00D65EAC"/>
    <w:rsid w:val="00D65F03"/>
    <w:rsid w:val="00D66644"/>
    <w:rsid w:val="00D66674"/>
    <w:rsid w:val="00D667EC"/>
    <w:rsid w:val="00D667F8"/>
    <w:rsid w:val="00D66837"/>
    <w:rsid w:val="00D6697B"/>
    <w:rsid w:val="00D67800"/>
    <w:rsid w:val="00D678B8"/>
    <w:rsid w:val="00D67BDA"/>
    <w:rsid w:val="00D67BDE"/>
    <w:rsid w:val="00D67ED5"/>
    <w:rsid w:val="00D70007"/>
    <w:rsid w:val="00D70630"/>
    <w:rsid w:val="00D706D1"/>
    <w:rsid w:val="00D7087E"/>
    <w:rsid w:val="00D70A23"/>
    <w:rsid w:val="00D70BA2"/>
    <w:rsid w:val="00D70C5F"/>
    <w:rsid w:val="00D70D49"/>
    <w:rsid w:val="00D70D87"/>
    <w:rsid w:val="00D70E6B"/>
    <w:rsid w:val="00D70FC3"/>
    <w:rsid w:val="00D710F5"/>
    <w:rsid w:val="00D7176D"/>
    <w:rsid w:val="00D71E84"/>
    <w:rsid w:val="00D71EA3"/>
    <w:rsid w:val="00D7217B"/>
    <w:rsid w:val="00D7226C"/>
    <w:rsid w:val="00D726A3"/>
    <w:rsid w:val="00D727E2"/>
    <w:rsid w:val="00D728AC"/>
    <w:rsid w:val="00D72952"/>
    <w:rsid w:val="00D72DDD"/>
    <w:rsid w:val="00D72F08"/>
    <w:rsid w:val="00D72F5A"/>
    <w:rsid w:val="00D730F8"/>
    <w:rsid w:val="00D732F6"/>
    <w:rsid w:val="00D73545"/>
    <w:rsid w:val="00D737C5"/>
    <w:rsid w:val="00D738BF"/>
    <w:rsid w:val="00D738C6"/>
    <w:rsid w:val="00D741FA"/>
    <w:rsid w:val="00D743AB"/>
    <w:rsid w:val="00D7448A"/>
    <w:rsid w:val="00D7456E"/>
    <w:rsid w:val="00D74949"/>
    <w:rsid w:val="00D74B17"/>
    <w:rsid w:val="00D74B26"/>
    <w:rsid w:val="00D74B9C"/>
    <w:rsid w:val="00D74BCE"/>
    <w:rsid w:val="00D74BF0"/>
    <w:rsid w:val="00D74C33"/>
    <w:rsid w:val="00D74F1C"/>
    <w:rsid w:val="00D7586A"/>
    <w:rsid w:val="00D7598D"/>
    <w:rsid w:val="00D75DF9"/>
    <w:rsid w:val="00D75E7B"/>
    <w:rsid w:val="00D7623D"/>
    <w:rsid w:val="00D762AE"/>
    <w:rsid w:val="00D76438"/>
    <w:rsid w:val="00D765B7"/>
    <w:rsid w:val="00D7690B"/>
    <w:rsid w:val="00D769D9"/>
    <w:rsid w:val="00D76BE0"/>
    <w:rsid w:val="00D76FE5"/>
    <w:rsid w:val="00D772AE"/>
    <w:rsid w:val="00D77540"/>
    <w:rsid w:val="00D77593"/>
    <w:rsid w:val="00D775A7"/>
    <w:rsid w:val="00D7783F"/>
    <w:rsid w:val="00D77957"/>
    <w:rsid w:val="00D8035F"/>
    <w:rsid w:val="00D8038E"/>
    <w:rsid w:val="00D80415"/>
    <w:rsid w:val="00D804AF"/>
    <w:rsid w:val="00D807EA"/>
    <w:rsid w:val="00D8089B"/>
    <w:rsid w:val="00D8089D"/>
    <w:rsid w:val="00D80978"/>
    <w:rsid w:val="00D809C5"/>
    <w:rsid w:val="00D80B82"/>
    <w:rsid w:val="00D8104C"/>
    <w:rsid w:val="00D81645"/>
    <w:rsid w:val="00D8173D"/>
    <w:rsid w:val="00D8179F"/>
    <w:rsid w:val="00D817D3"/>
    <w:rsid w:val="00D819D2"/>
    <w:rsid w:val="00D81D20"/>
    <w:rsid w:val="00D81D69"/>
    <w:rsid w:val="00D81D6F"/>
    <w:rsid w:val="00D81DE1"/>
    <w:rsid w:val="00D82022"/>
    <w:rsid w:val="00D82341"/>
    <w:rsid w:val="00D82C75"/>
    <w:rsid w:val="00D82EE1"/>
    <w:rsid w:val="00D82FBD"/>
    <w:rsid w:val="00D8301E"/>
    <w:rsid w:val="00D835D4"/>
    <w:rsid w:val="00D840B8"/>
    <w:rsid w:val="00D840BC"/>
    <w:rsid w:val="00D84260"/>
    <w:rsid w:val="00D84418"/>
    <w:rsid w:val="00D847F8"/>
    <w:rsid w:val="00D84867"/>
    <w:rsid w:val="00D850C5"/>
    <w:rsid w:val="00D853AF"/>
    <w:rsid w:val="00D854EC"/>
    <w:rsid w:val="00D85534"/>
    <w:rsid w:val="00D85539"/>
    <w:rsid w:val="00D85795"/>
    <w:rsid w:val="00D859E7"/>
    <w:rsid w:val="00D85ACA"/>
    <w:rsid w:val="00D85DD1"/>
    <w:rsid w:val="00D86050"/>
    <w:rsid w:val="00D86506"/>
    <w:rsid w:val="00D867E4"/>
    <w:rsid w:val="00D86A07"/>
    <w:rsid w:val="00D86A96"/>
    <w:rsid w:val="00D86B4E"/>
    <w:rsid w:val="00D86C05"/>
    <w:rsid w:val="00D86C9C"/>
    <w:rsid w:val="00D86CE8"/>
    <w:rsid w:val="00D86FA5"/>
    <w:rsid w:val="00D8708D"/>
    <w:rsid w:val="00D87242"/>
    <w:rsid w:val="00D872B6"/>
    <w:rsid w:val="00D873FF"/>
    <w:rsid w:val="00D87609"/>
    <w:rsid w:val="00D878F9"/>
    <w:rsid w:val="00D87D0B"/>
    <w:rsid w:val="00D90013"/>
    <w:rsid w:val="00D90595"/>
    <w:rsid w:val="00D90A0A"/>
    <w:rsid w:val="00D90B0A"/>
    <w:rsid w:val="00D9133E"/>
    <w:rsid w:val="00D9146D"/>
    <w:rsid w:val="00D9170D"/>
    <w:rsid w:val="00D91717"/>
    <w:rsid w:val="00D91860"/>
    <w:rsid w:val="00D91865"/>
    <w:rsid w:val="00D919FF"/>
    <w:rsid w:val="00D91BCD"/>
    <w:rsid w:val="00D91C66"/>
    <w:rsid w:val="00D91FEE"/>
    <w:rsid w:val="00D92159"/>
    <w:rsid w:val="00D923F2"/>
    <w:rsid w:val="00D92528"/>
    <w:rsid w:val="00D92B0D"/>
    <w:rsid w:val="00D92F0E"/>
    <w:rsid w:val="00D92FE3"/>
    <w:rsid w:val="00D931B3"/>
    <w:rsid w:val="00D932D3"/>
    <w:rsid w:val="00D93312"/>
    <w:rsid w:val="00D937B2"/>
    <w:rsid w:val="00D93B65"/>
    <w:rsid w:val="00D93C48"/>
    <w:rsid w:val="00D93DE8"/>
    <w:rsid w:val="00D93E7A"/>
    <w:rsid w:val="00D93EF5"/>
    <w:rsid w:val="00D94924"/>
    <w:rsid w:val="00D94CD7"/>
    <w:rsid w:val="00D95044"/>
    <w:rsid w:val="00D951C9"/>
    <w:rsid w:val="00D95530"/>
    <w:rsid w:val="00D95AC5"/>
    <w:rsid w:val="00D95B1A"/>
    <w:rsid w:val="00D96B04"/>
    <w:rsid w:val="00D96B99"/>
    <w:rsid w:val="00D96E8C"/>
    <w:rsid w:val="00D96FF5"/>
    <w:rsid w:val="00D970B9"/>
    <w:rsid w:val="00D97219"/>
    <w:rsid w:val="00D97400"/>
    <w:rsid w:val="00D9763A"/>
    <w:rsid w:val="00D976D4"/>
    <w:rsid w:val="00D97E7C"/>
    <w:rsid w:val="00DA012F"/>
    <w:rsid w:val="00DA01D0"/>
    <w:rsid w:val="00DA021D"/>
    <w:rsid w:val="00DA0702"/>
    <w:rsid w:val="00DA0A5D"/>
    <w:rsid w:val="00DA0BFB"/>
    <w:rsid w:val="00DA0D4E"/>
    <w:rsid w:val="00DA0DAF"/>
    <w:rsid w:val="00DA143A"/>
    <w:rsid w:val="00DA1462"/>
    <w:rsid w:val="00DA1504"/>
    <w:rsid w:val="00DA1F11"/>
    <w:rsid w:val="00DA2043"/>
    <w:rsid w:val="00DA20A2"/>
    <w:rsid w:val="00DA2222"/>
    <w:rsid w:val="00DA22B9"/>
    <w:rsid w:val="00DA27FB"/>
    <w:rsid w:val="00DA29C4"/>
    <w:rsid w:val="00DA2BB2"/>
    <w:rsid w:val="00DA2BFC"/>
    <w:rsid w:val="00DA2C79"/>
    <w:rsid w:val="00DA2E77"/>
    <w:rsid w:val="00DA306F"/>
    <w:rsid w:val="00DA33E4"/>
    <w:rsid w:val="00DA3473"/>
    <w:rsid w:val="00DA3503"/>
    <w:rsid w:val="00DA37A4"/>
    <w:rsid w:val="00DA38C2"/>
    <w:rsid w:val="00DA3CB1"/>
    <w:rsid w:val="00DA3CE9"/>
    <w:rsid w:val="00DA423C"/>
    <w:rsid w:val="00DA42CD"/>
    <w:rsid w:val="00DA4728"/>
    <w:rsid w:val="00DA4A1E"/>
    <w:rsid w:val="00DA4B8D"/>
    <w:rsid w:val="00DA4DBE"/>
    <w:rsid w:val="00DA4DCC"/>
    <w:rsid w:val="00DA4EB1"/>
    <w:rsid w:val="00DA4EE0"/>
    <w:rsid w:val="00DA4F1C"/>
    <w:rsid w:val="00DA52D2"/>
    <w:rsid w:val="00DA540E"/>
    <w:rsid w:val="00DA562C"/>
    <w:rsid w:val="00DA5844"/>
    <w:rsid w:val="00DA58C6"/>
    <w:rsid w:val="00DA5A4F"/>
    <w:rsid w:val="00DA5A73"/>
    <w:rsid w:val="00DA5AC4"/>
    <w:rsid w:val="00DA5B3B"/>
    <w:rsid w:val="00DA5F8B"/>
    <w:rsid w:val="00DA62CA"/>
    <w:rsid w:val="00DA65A7"/>
    <w:rsid w:val="00DA684A"/>
    <w:rsid w:val="00DA6F29"/>
    <w:rsid w:val="00DA6F72"/>
    <w:rsid w:val="00DA708B"/>
    <w:rsid w:val="00DA713D"/>
    <w:rsid w:val="00DA75BA"/>
    <w:rsid w:val="00DA75E6"/>
    <w:rsid w:val="00DA77BC"/>
    <w:rsid w:val="00DA77EF"/>
    <w:rsid w:val="00DA7A3A"/>
    <w:rsid w:val="00DA7ABB"/>
    <w:rsid w:val="00DB00FC"/>
    <w:rsid w:val="00DB0416"/>
    <w:rsid w:val="00DB050C"/>
    <w:rsid w:val="00DB05B7"/>
    <w:rsid w:val="00DB0857"/>
    <w:rsid w:val="00DB0B41"/>
    <w:rsid w:val="00DB0D1D"/>
    <w:rsid w:val="00DB17D0"/>
    <w:rsid w:val="00DB181C"/>
    <w:rsid w:val="00DB182A"/>
    <w:rsid w:val="00DB19FB"/>
    <w:rsid w:val="00DB1A83"/>
    <w:rsid w:val="00DB1B29"/>
    <w:rsid w:val="00DB219E"/>
    <w:rsid w:val="00DB21DD"/>
    <w:rsid w:val="00DB234C"/>
    <w:rsid w:val="00DB2569"/>
    <w:rsid w:val="00DB25F1"/>
    <w:rsid w:val="00DB28CD"/>
    <w:rsid w:val="00DB2AED"/>
    <w:rsid w:val="00DB2E52"/>
    <w:rsid w:val="00DB3A3C"/>
    <w:rsid w:val="00DB42E4"/>
    <w:rsid w:val="00DB44D0"/>
    <w:rsid w:val="00DB4567"/>
    <w:rsid w:val="00DB493C"/>
    <w:rsid w:val="00DB4B28"/>
    <w:rsid w:val="00DB4B66"/>
    <w:rsid w:val="00DB4B7F"/>
    <w:rsid w:val="00DB4D9E"/>
    <w:rsid w:val="00DB4F07"/>
    <w:rsid w:val="00DB4F1A"/>
    <w:rsid w:val="00DB558C"/>
    <w:rsid w:val="00DB5AD6"/>
    <w:rsid w:val="00DB5B31"/>
    <w:rsid w:val="00DB5B9B"/>
    <w:rsid w:val="00DB60CF"/>
    <w:rsid w:val="00DB60E2"/>
    <w:rsid w:val="00DB620E"/>
    <w:rsid w:val="00DB632A"/>
    <w:rsid w:val="00DB63B8"/>
    <w:rsid w:val="00DB63F9"/>
    <w:rsid w:val="00DB644F"/>
    <w:rsid w:val="00DB6991"/>
    <w:rsid w:val="00DB6CD6"/>
    <w:rsid w:val="00DB6FE8"/>
    <w:rsid w:val="00DB71F4"/>
    <w:rsid w:val="00DB72F1"/>
    <w:rsid w:val="00DB72F4"/>
    <w:rsid w:val="00DB7364"/>
    <w:rsid w:val="00DB7749"/>
    <w:rsid w:val="00DB7828"/>
    <w:rsid w:val="00DB7917"/>
    <w:rsid w:val="00DB7DCF"/>
    <w:rsid w:val="00DB7DD7"/>
    <w:rsid w:val="00DB7DFD"/>
    <w:rsid w:val="00DC000D"/>
    <w:rsid w:val="00DC024D"/>
    <w:rsid w:val="00DC06B0"/>
    <w:rsid w:val="00DC0CF0"/>
    <w:rsid w:val="00DC0E6B"/>
    <w:rsid w:val="00DC12F1"/>
    <w:rsid w:val="00DC15E5"/>
    <w:rsid w:val="00DC160B"/>
    <w:rsid w:val="00DC1690"/>
    <w:rsid w:val="00DC16E4"/>
    <w:rsid w:val="00DC1777"/>
    <w:rsid w:val="00DC1AFE"/>
    <w:rsid w:val="00DC1F62"/>
    <w:rsid w:val="00DC1F75"/>
    <w:rsid w:val="00DC1F93"/>
    <w:rsid w:val="00DC2040"/>
    <w:rsid w:val="00DC25DE"/>
    <w:rsid w:val="00DC26B1"/>
    <w:rsid w:val="00DC26D6"/>
    <w:rsid w:val="00DC26FA"/>
    <w:rsid w:val="00DC27B2"/>
    <w:rsid w:val="00DC282F"/>
    <w:rsid w:val="00DC2899"/>
    <w:rsid w:val="00DC291A"/>
    <w:rsid w:val="00DC2A9C"/>
    <w:rsid w:val="00DC350B"/>
    <w:rsid w:val="00DC38C7"/>
    <w:rsid w:val="00DC3A0B"/>
    <w:rsid w:val="00DC3ABF"/>
    <w:rsid w:val="00DC3C77"/>
    <w:rsid w:val="00DC3D94"/>
    <w:rsid w:val="00DC4236"/>
    <w:rsid w:val="00DC4829"/>
    <w:rsid w:val="00DC4971"/>
    <w:rsid w:val="00DC4A23"/>
    <w:rsid w:val="00DC4ACE"/>
    <w:rsid w:val="00DC51F0"/>
    <w:rsid w:val="00DC5430"/>
    <w:rsid w:val="00DC5808"/>
    <w:rsid w:val="00DC58EF"/>
    <w:rsid w:val="00DC5C68"/>
    <w:rsid w:val="00DC629A"/>
    <w:rsid w:val="00DC62DF"/>
    <w:rsid w:val="00DC64C9"/>
    <w:rsid w:val="00DC671E"/>
    <w:rsid w:val="00DC67CE"/>
    <w:rsid w:val="00DC6A25"/>
    <w:rsid w:val="00DC6B59"/>
    <w:rsid w:val="00DC6DAF"/>
    <w:rsid w:val="00DC6ED0"/>
    <w:rsid w:val="00DC6FA4"/>
    <w:rsid w:val="00DC6FFF"/>
    <w:rsid w:val="00DC7057"/>
    <w:rsid w:val="00DC7574"/>
    <w:rsid w:val="00DC76BB"/>
    <w:rsid w:val="00DC77CA"/>
    <w:rsid w:val="00DC78C6"/>
    <w:rsid w:val="00DC7A5C"/>
    <w:rsid w:val="00DC7C54"/>
    <w:rsid w:val="00DC7FA3"/>
    <w:rsid w:val="00DC7FA7"/>
    <w:rsid w:val="00DD00F9"/>
    <w:rsid w:val="00DD0182"/>
    <w:rsid w:val="00DD03CC"/>
    <w:rsid w:val="00DD0404"/>
    <w:rsid w:val="00DD0522"/>
    <w:rsid w:val="00DD056A"/>
    <w:rsid w:val="00DD05CD"/>
    <w:rsid w:val="00DD06DF"/>
    <w:rsid w:val="00DD11C7"/>
    <w:rsid w:val="00DD14BD"/>
    <w:rsid w:val="00DD1563"/>
    <w:rsid w:val="00DD1614"/>
    <w:rsid w:val="00DD16AC"/>
    <w:rsid w:val="00DD1B24"/>
    <w:rsid w:val="00DD22DD"/>
    <w:rsid w:val="00DD2343"/>
    <w:rsid w:val="00DD236A"/>
    <w:rsid w:val="00DD2839"/>
    <w:rsid w:val="00DD29C1"/>
    <w:rsid w:val="00DD2F3D"/>
    <w:rsid w:val="00DD318C"/>
    <w:rsid w:val="00DD3688"/>
    <w:rsid w:val="00DD3761"/>
    <w:rsid w:val="00DD38B4"/>
    <w:rsid w:val="00DD3F31"/>
    <w:rsid w:val="00DD4375"/>
    <w:rsid w:val="00DD47D4"/>
    <w:rsid w:val="00DD48DE"/>
    <w:rsid w:val="00DD5143"/>
    <w:rsid w:val="00DD51A4"/>
    <w:rsid w:val="00DD523E"/>
    <w:rsid w:val="00DD57DE"/>
    <w:rsid w:val="00DD5DB8"/>
    <w:rsid w:val="00DD6039"/>
    <w:rsid w:val="00DD6264"/>
    <w:rsid w:val="00DD63CA"/>
    <w:rsid w:val="00DD6455"/>
    <w:rsid w:val="00DD6532"/>
    <w:rsid w:val="00DD66B2"/>
    <w:rsid w:val="00DD6A0D"/>
    <w:rsid w:val="00DD6A9D"/>
    <w:rsid w:val="00DD6BA1"/>
    <w:rsid w:val="00DD6D96"/>
    <w:rsid w:val="00DD6E90"/>
    <w:rsid w:val="00DD70BB"/>
    <w:rsid w:val="00DD71F1"/>
    <w:rsid w:val="00DD752A"/>
    <w:rsid w:val="00DD76D0"/>
    <w:rsid w:val="00DD7890"/>
    <w:rsid w:val="00DD792D"/>
    <w:rsid w:val="00DD7A26"/>
    <w:rsid w:val="00DD7E03"/>
    <w:rsid w:val="00DE00CF"/>
    <w:rsid w:val="00DE04E0"/>
    <w:rsid w:val="00DE0546"/>
    <w:rsid w:val="00DE05CD"/>
    <w:rsid w:val="00DE0780"/>
    <w:rsid w:val="00DE0949"/>
    <w:rsid w:val="00DE0BF0"/>
    <w:rsid w:val="00DE120D"/>
    <w:rsid w:val="00DE164A"/>
    <w:rsid w:val="00DE1A6E"/>
    <w:rsid w:val="00DE1B8B"/>
    <w:rsid w:val="00DE1BEF"/>
    <w:rsid w:val="00DE1DBC"/>
    <w:rsid w:val="00DE266D"/>
    <w:rsid w:val="00DE2A31"/>
    <w:rsid w:val="00DE2A9C"/>
    <w:rsid w:val="00DE2AA3"/>
    <w:rsid w:val="00DE33D2"/>
    <w:rsid w:val="00DE36DF"/>
    <w:rsid w:val="00DE40D7"/>
    <w:rsid w:val="00DE41D4"/>
    <w:rsid w:val="00DE42EF"/>
    <w:rsid w:val="00DE4733"/>
    <w:rsid w:val="00DE48F7"/>
    <w:rsid w:val="00DE4A74"/>
    <w:rsid w:val="00DE4BFB"/>
    <w:rsid w:val="00DE51C9"/>
    <w:rsid w:val="00DE52A2"/>
    <w:rsid w:val="00DE56FA"/>
    <w:rsid w:val="00DE5766"/>
    <w:rsid w:val="00DE58F6"/>
    <w:rsid w:val="00DE5927"/>
    <w:rsid w:val="00DE5A26"/>
    <w:rsid w:val="00DE611D"/>
    <w:rsid w:val="00DE636B"/>
    <w:rsid w:val="00DE641D"/>
    <w:rsid w:val="00DE642B"/>
    <w:rsid w:val="00DE650B"/>
    <w:rsid w:val="00DE6571"/>
    <w:rsid w:val="00DE69D3"/>
    <w:rsid w:val="00DE6A2A"/>
    <w:rsid w:val="00DE6B5C"/>
    <w:rsid w:val="00DE6F06"/>
    <w:rsid w:val="00DE7547"/>
    <w:rsid w:val="00DE7577"/>
    <w:rsid w:val="00DE75AA"/>
    <w:rsid w:val="00DE7700"/>
    <w:rsid w:val="00DE7783"/>
    <w:rsid w:val="00DE7871"/>
    <w:rsid w:val="00DE78AF"/>
    <w:rsid w:val="00DE79A7"/>
    <w:rsid w:val="00DE7E5D"/>
    <w:rsid w:val="00DF003B"/>
    <w:rsid w:val="00DF0390"/>
    <w:rsid w:val="00DF061E"/>
    <w:rsid w:val="00DF07E4"/>
    <w:rsid w:val="00DF07FC"/>
    <w:rsid w:val="00DF0847"/>
    <w:rsid w:val="00DF105C"/>
    <w:rsid w:val="00DF11C2"/>
    <w:rsid w:val="00DF16AB"/>
    <w:rsid w:val="00DF16B2"/>
    <w:rsid w:val="00DF20E1"/>
    <w:rsid w:val="00DF213A"/>
    <w:rsid w:val="00DF2257"/>
    <w:rsid w:val="00DF2505"/>
    <w:rsid w:val="00DF269F"/>
    <w:rsid w:val="00DF298F"/>
    <w:rsid w:val="00DF2CF6"/>
    <w:rsid w:val="00DF2F24"/>
    <w:rsid w:val="00DF300A"/>
    <w:rsid w:val="00DF30E1"/>
    <w:rsid w:val="00DF3135"/>
    <w:rsid w:val="00DF33A9"/>
    <w:rsid w:val="00DF3590"/>
    <w:rsid w:val="00DF3632"/>
    <w:rsid w:val="00DF3781"/>
    <w:rsid w:val="00DF37E5"/>
    <w:rsid w:val="00DF3868"/>
    <w:rsid w:val="00DF39C4"/>
    <w:rsid w:val="00DF3AF2"/>
    <w:rsid w:val="00DF3D0A"/>
    <w:rsid w:val="00DF4305"/>
    <w:rsid w:val="00DF4652"/>
    <w:rsid w:val="00DF492E"/>
    <w:rsid w:val="00DF4E0B"/>
    <w:rsid w:val="00DF5371"/>
    <w:rsid w:val="00DF55E3"/>
    <w:rsid w:val="00DF56AF"/>
    <w:rsid w:val="00DF5A65"/>
    <w:rsid w:val="00DF5B6F"/>
    <w:rsid w:val="00DF5C57"/>
    <w:rsid w:val="00DF5EC5"/>
    <w:rsid w:val="00DF627E"/>
    <w:rsid w:val="00DF6496"/>
    <w:rsid w:val="00DF6A5E"/>
    <w:rsid w:val="00DF6DFA"/>
    <w:rsid w:val="00DF6E16"/>
    <w:rsid w:val="00DF70E8"/>
    <w:rsid w:val="00DF7199"/>
    <w:rsid w:val="00DF7339"/>
    <w:rsid w:val="00DF733F"/>
    <w:rsid w:val="00DF7381"/>
    <w:rsid w:val="00DF73D4"/>
    <w:rsid w:val="00DF7667"/>
    <w:rsid w:val="00DF77BC"/>
    <w:rsid w:val="00DF791D"/>
    <w:rsid w:val="00DF7934"/>
    <w:rsid w:val="00DF7A38"/>
    <w:rsid w:val="00DF7D38"/>
    <w:rsid w:val="00DF7E7E"/>
    <w:rsid w:val="00DF7FE2"/>
    <w:rsid w:val="00E00261"/>
    <w:rsid w:val="00E00281"/>
    <w:rsid w:val="00E0047A"/>
    <w:rsid w:val="00E005B2"/>
    <w:rsid w:val="00E006BE"/>
    <w:rsid w:val="00E00A66"/>
    <w:rsid w:val="00E00E72"/>
    <w:rsid w:val="00E00F81"/>
    <w:rsid w:val="00E010F0"/>
    <w:rsid w:val="00E01534"/>
    <w:rsid w:val="00E016B9"/>
    <w:rsid w:val="00E016BB"/>
    <w:rsid w:val="00E016C3"/>
    <w:rsid w:val="00E01C56"/>
    <w:rsid w:val="00E01C87"/>
    <w:rsid w:val="00E02182"/>
    <w:rsid w:val="00E02442"/>
    <w:rsid w:val="00E02559"/>
    <w:rsid w:val="00E02667"/>
    <w:rsid w:val="00E02CE9"/>
    <w:rsid w:val="00E02DDC"/>
    <w:rsid w:val="00E0325C"/>
    <w:rsid w:val="00E0335C"/>
    <w:rsid w:val="00E033CF"/>
    <w:rsid w:val="00E035A8"/>
    <w:rsid w:val="00E0364D"/>
    <w:rsid w:val="00E03692"/>
    <w:rsid w:val="00E038CD"/>
    <w:rsid w:val="00E03E6B"/>
    <w:rsid w:val="00E03EC5"/>
    <w:rsid w:val="00E03FB2"/>
    <w:rsid w:val="00E044A7"/>
    <w:rsid w:val="00E046C6"/>
    <w:rsid w:val="00E0492E"/>
    <w:rsid w:val="00E04978"/>
    <w:rsid w:val="00E04A4F"/>
    <w:rsid w:val="00E04C96"/>
    <w:rsid w:val="00E04DB9"/>
    <w:rsid w:val="00E0592D"/>
    <w:rsid w:val="00E05AB9"/>
    <w:rsid w:val="00E05ACA"/>
    <w:rsid w:val="00E05B81"/>
    <w:rsid w:val="00E061A0"/>
    <w:rsid w:val="00E06422"/>
    <w:rsid w:val="00E0645E"/>
    <w:rsid w:val="00E0666B"/>
    <w:rsid w:val="00E066EF"/>
    <w:rsid w:val="00E0678D"/>
    <w:rsid w:val="00E06ACD"/>
    <w:rsid w:val="00E06C66"/>
    <w:rsid w:val="00E06CF9"/>
    <w:rsid w:val="00E07282"/>
    <w:rsid w:val="00E072D3"/>
    <w:rsid w:val="00E0745F"/>
    <w:rsid w:val="00E07542"/>
    <w:rsid w:val="00E07554"/>
    <w:rsid w:val="00E07ABD"/>
    <w:rsid w:val="00E07C08"/>
    <w:rsid w:val="00E07FEC"/>
    <w:rsid w:val="00E101C9"/>
    <w:rsid w:val="00E10477"/>
    <w:rsid w:val="00E104EC"/>
    <w:rsid w:val="00E10A26"/>
    <w:rsid w:val="00E10A35"/>
    <w:rsid w:val="00E10A4D"/>
    <w:rsid w:val="00E10C5F"/>
    <w:rsid w:val="00E10CF6"/>
    <w:rsid w:val="00E10D73"/>
    <w:rsid w:val="00E10D9F"/>
    <w:rsid w:val="00E10EDD"/>
    <w:rsid w:val="00E11038"/>
    <w:rsid w:val="00E112FD"/>
    <w:rsid w:val="00E11303"/>
    <w:rsid w:val="00E114CB"/>
    <w:rsid w:val="00E1173F"/>
    <w:rsid w:val="00E11870"/>
    <w:rsid w:val="00E11D26"/>
    <w:rsid w:val="00E11E3A"/>
    <w:rsid w:val="00E121FE"/>
    <w:rsid w:val="00E122F1"/>
    <w:rsid w:val="00E1232A"/>
    <w:rsid w:val="00E12410"/>
    <w:rsid w:val="00E12600"/>
    <w:rsid w:val="00E128AC"/>
    <w:rsid w:val="00E128BD"/>
    <w:rsid w:val="00E12C5B"/>
    <w:rsid w:val="00E12C86"/>
    <w:rsid w:val="00E1325E"/>
    <w:rsid w:val="00E1348A"/>
    <w:rsid w:val="00E135DD"/>
    <w:rsid w:val="00E13869"/>
    <w:rsid w:val="00E139D7"/>
    <w:rsid w:val="00E13B79"/>
    <w:rsid w:val="00E13D27"/>
    <w:rsid w:val="00E14051"/>
    <w:rsid w:val="00E14139"/>
    <w:rsid w:val="00E14448"/>
    <w:rsid w:val="00E14861"/>
    <w:rsid w:val="00E1488F"/>
    <w:rsid w:val="00E148D4"/>
    <w:rsid w:val="00E14A22"/>
    <w:rsid w:val="00E14B81"/>
    <w:rsid w:val="00E14BFD"/>
    <w:rsid w:val="00E14CD6"/>
    <w:rsid w:val="00E14E7F"/>
    <w:rsid w:val="00E14F04"/>
    <w:rsid w:val="00E14F59"/>
    <w:rsid w:val="00E14F94"/>
    <w:rsid w:val="00E15176"/>
    <w:rsid w:val="00E16251"/>
    <w:rsid w:val="00E16429"/>
    <w:rsid w:val="00E167CF"/>
    <w:rsid w:val="00E169DA"/>
    <w:rsid w:val="00E16B16"/>
    <w:rsid w:val="00E16B84"/>
    <w:rsid w:val="00E16D19"/>
    <w:rsid w:val="00E16E15"/>
    <w:rsid w:val="00E16FB4"/>
    <w:rsid w:val="00E174BD"/>
    <w:rsid w:val="00E20049"/>
    <w:rsid w:val="00E201E6"/>
    <w:rsid w:val="00E2080A"/>
    <w:rsid w:val="00E208F3"/>
    <w:rsid w:val="00E20983"/>
    <w:rsid w:val="00E20A2E"/>
    <w:rsid w:val="00E20FCB"/>
    <w:rsid w:val="00E21033"/>
    <w:rsid w:val="00E215B1"/>
    <w:rsid w:val="00E21660"/>
    <w:rsid w:val="00E2183C"/>
    <w:rsid w:val="00E218C0"/>
    <w:rsid w:val="00E21989"/>
    <w:rsid w:val="00E21E8B"/>
    <w:rsid w:val="00E21EEA"/>
    <w:rsid w:val="00E221E8"/>
    <w:rsid w:val="00E2232F"/>
    <w:rsid w:val="00E2254E"/>
    <w:rsid w:val="00E225CD"/>
    <w:rsid w:val="00E225D3"/>
    <w:rsid w:val="00E22607"/>
    <w:rsid w:val="00E228CA"/>
    <w:rsid w:val="00E228F2"/>
    <w:rsid w:val="00E22E7C"/>
    <w:rsid w:val="00E22E9A"/>
    <w:rsid w:val="00E22F2D"/>
    <w:rsid w:val="00E2320F"/>
    <w:rsid w:val="00E232A5"/>
    <w:rsid w:val="00E2340E"/>
    <w:rsid w:val="00E237D5"/>
    <w:rsid w:val="00E23C7D"/>
    <w:rsid w:val="00E23E91"/>
    <w:rsid w:val="00E24027"/>
    <w:rsid w:val="00E241C6"/>
    <w:rsid w:val="00E242D6"/>
    <w:rsid w:val="00E2449E"/>
    <w:rsid w:val="00E2450E"/>
    <w:rsid w:val="00E24621"/>
    <w:rsid w:val="00E24948"/>
    <w:rsid w:val="00E24A86"/>
    <w:rsid w:val="00E24F77"/>
    <w:rsid w:val="00E24FB0"/>
    <w:rsid w:val="00E250DC"/>
    <w:rsid w:val="00E2542A"/>
    <w:rsid w:val="00E2542D"/>
    <w:rsid w:val="00E2547F"/>
    <w:rsid w:val="00E254B0"/>
    <w:rsid w:val="00E25B90"/>
    <w:rsid w:val="00E25BD8"/>
    <w:rsid w:val="00E25E31"/>
    <w:rsid w:val="00E2628B"/>
    <w:rsid w:val="00E26740"/>
    <w:rsid w:val="00E271B7"/>
    <w:rsid w:val="00E2726F"/>
    <w:rsid w:val="00E27D30"/>
    <w:rsid w:val="00E3037A"/>
    <w:rsid w:val="00E303CE"/>
    <w:rsid w:val="00E30918"/>
    <w:rsid w:val="00E30979"/>
    <w:rsid w:val="00E30B57"/>
    <w:rsid w:val="00E30C9F"/>
    <w:rsid w:val="00E30FF5"/>
    <w:rsid w:val="00E31437"/>
    <w:rsid w:val="00E31648"/>
    <w:rsid w:val="00E31A2B"/>
    <w:rsid w:val="00E31BA6"/>
    <w:rsid w:val="00E31EEE"/>
    <w:rsid w:val="00E31F10"/>
    <w:rsid w:val="00E31F4B"/>
    <w:rsid w:val="00E32301"/>
    <w:rsid w:val="00E32334"/>
    <w:rsid w:val="00E323B7"/>
    <w:rsid w:val="00E323E0"/>
    <w:rsid w:val="00E327A2"/>
    <w:rsid w:val="00E327B2"/>
    <w:rsid w:val="00E32D11"/>
    <w:rsid w:val="00E338F4"/>
    <w:rsid w:val="00E33A19"/>
    <w:rsid w:val="00E33E13"/>
    <w:rsid w:val="00E3424E"/>
    <w:rsid w:val="00E343A7"/>
    <w:rsid w:val="00E344DC"/>
    <w:rsid w:val="00E34541"/>
    <w:rsid w:val="00E346C7"/>
    <w:rsid w:val="00E34889"/>
    <w:rsid w:val="00E34B4F"/>
    <w:rsid w:val="00E35415"/>
    <w:rsid w:val="00E3561B"/>
    <w:rsid w:val="00E3564C"/>
    <w:rsid w:val="00E3592B"/>
    <w:rsid w:val="00E361CB"/>
    <w:rsid w:val="00E364D6"/>
    <w:rsid w:val="00E3689A"/>
    <w:rsid w:val="00E36AF3"/>
    <w:rsid w:val="00E36F48"/>
    <w:rsid w:val="00E37139"/>
    <w:rsid w:val="00E371C3"/>
    <w:rsid w:val="00E371D7"/>
    <w:rsid w:val="00E372DD"/>
    <w:rsid w:val="00E373CC"/>
    <w:rsid w:val="00E37419"/>
    <w:rsid w:val="00E3759C"/>
    <w:rsid w:val="00E3769D"/>
    <w:rsid w:val="00E3771F"/>
    <w:rsid w:val="00E37A30"/>
    <w:rsid w:val="00E37C13"/>
    <w:rsid w:val="00E37D60"/>
    <w:rsid w:val="00E40031"/>
    <w:rsid w:val="00E4007F"/>
    <w:rsid w:val="00E40090"/>
    <w:rsid w:val="00E4033F"/>
    <w:rsid w:val="00E40418"/>
    <w:rsid w:val="00E4044E"/>
    <w:rsid w:val="00E40F16"/>
    <w:rsid w:val="00E412FA"/>
    <w:rsid w:val="00E413CC"/>
    <w:rsid w:val="00E41542"/>
    <w:rsid w:val="00E41819"/>
    <w:rsid w:val="00E4194C"/>
    <w:rsid w:val="00E41974"/>
    <w:rsid w:val="00E41AC1"/>
    <w:rsid w:val="00E41BA4"/>
    <w:rsid w:val="00E41EAC"/>
    <w:rsid w:val="00E42139"/>
    <w:rsid w:val="00E421E3"/>
    <w:rsid w:val="00E4237F"/>
    <w:rsid w:val="00E425F2"/>
    <w:rsid w:val="00E42698"/>
    <w:rsid w:val="00E42989"/>
    <w:rsid w:val="00E4309D"/>
    <w:rsid w:val="00E4332D"/>
    <w:rsid w:val="00E435C6"/>
    <w:rsid w:val="00E4376A"/>
    <w:rsid w:val="00E439F3"/>
    <w:rsid w:val="00E43E19"/>
    <w:rsid w:val="00E44082"/>
    <w:rsid w:val="00E442D7"/>
    <w:rsid w:val="00E44482"/>
    <w:rsid w:val="00E446B1"/>
    <w:rsid w:val="00E44741"/>
    <w:rsid w:val="00E44A01"/>
    <w:rsid w:val="00E44A0C"/>
    <w:rsid w:val="00E44E48"/>
    <w:rsid w:val="00E44EFD"/>
    <w:rsid w:val="00E4506C"/>
    <w:rsid w:val="00E45134"/>
    <w:rsid w:val="00E45207"/>
    <w:rsid w:val="00E45335"/>
    <w:rsid w:val="00E45391"/>
    <w:rsid w:val="00E4564F"/>
    <w:rsid w:val="00E45696"/>
    <w:rsid w:val="00E45812"/>
    <w:rsid w:val="00E45AE6"/>
    <w:rsid w:val="00E45D04"/>
    <w:rsid w:val="00E46C62"/>
    <w:rsid w:val="00E4710B"/>
    <w:rsid w:val="00E4736E"/>
    <w:rsid w:val="00E47601"/>
    <w:rsid w:val="00E4794C"/>
    <w:rsid w:val="00E47992"/>
    <w:rsid w:val="00E479B2"/>
    <w:rsid w:val="00E47ECC"/>
    <w:rsid w:val="00E47FE2"/>
    <w:rsid w:val="00E5083E"/>
    <w:rsid w:val="00E50980"/>
    <w:rsid w:val="00E50A4C"/>
    <w:rsid w:val="00E50AB0"/>
    <w:rsid w:val="00E50C73"/>
    <w:rsid w:val="00E51198"/>
    <w:rsid w:val="00E51357"/>
    <w:rsid w:val="00E51375"/>
    <w:rsid w:val="00E513C1"/>
    <w:rsid w:val="00E514C2"/>
    <w:rsid w:val="00E5172C"/>
    <w:rsid w:val="00E51740"/>
    <w:rsid w:val="00E51AB1"/>
    <w:rsid w:val="00E52297"/>
    <w:rsid w:val="00E525CE"/>
    <w:rsid w:val="00E5275E"/>
    <w:rsid w:val="00E527F1"/>
    <w:rsid w:val="00E528C0"/>
    <w:rsid w:val="00E52A94"/>
    <w:rsid w:val="00E52F11"/>
    <w:rsid w:val="00E52FB4"/>
    <w:rsid w:val="00E53149"/>
    <w:rsid w:val="00E5348B"/>
    <w:rsid w:val="00E53A7D"/>
    <w:rsid w:val="00E53AC1"/>
    <w:rsid w:val="00E53DE3"/>
    <w:rsid w:val="00E53EBE"/>
    <w:rsid w:val="00E5434F"/>
    <w:rsid w:val="00E5456C"/>
    <w:rsid w:val="00E54888"/>
    <w:rsid w:val="00E548CC"/>
    <w:rsid w:val="00E54905"/>
    <w:rsid w:val="00E54B03"/>
    <w:rsid w:val="00E55148"/>
    <w:rsid w:val="00E5516E"/>
    <w:rsid w:val="00E5560D"/>
    <w:rsid w:val="00E55762"/>
    <w:rsid w:val="00E55836"/>
    <w:rsid w:val="00E559F2"/>
    <w:rsid w:val="00E55BBF"/>
    <w:rsid w:val="00E55F49"/>
    <w:rsid w:val="00E56095"/>
    <w:rsid w:val="00E56521"/>
    <w:rsid w:val="00E57057"/>
    <w:rsid w:val="00E5720B"/>
    <w:rsid w:val="00E57C24"/>
    <w:rsid w:val="00E57C63"/>
    <w:rsid w:val="00E57C67"/>
    <w:rsid w:val="00E57C71"/>
    <w:rsid w:val="00E57DF0"/>
    <w:rsid w:val="00E6057A"/>
    <w:rsid w:val="00E6082F"/>
    <w:rsid w:val="00E60BAA"/>
    <w:rsid w:val="00E60D43"/>
    <w:rsid w:val="00E60D4B"/>
    <w:rsid w:val="00E60DD6"/>
    <w:rsid w:val="00E61FAA"/>
    <w:rsid w:val="00E62048"/>
    <w:rsid w:val="00E623BF"/>
    <w:rsid w:val="00E6279D"/>
    <w:rsid w:val="00E628BC"/>
    <w:rsid w:val="00E62AAE"/>
    <w:rsid w:val="00E63001"/>
    <w:rsid w:val="00E63628"/>
    <w:rsid w:val="00E6387F"/>
    <w:rsid w:val="00E63976"/>
    <w:rsid w:val="00E63B40"/>
    <w:rsid w:val="00E646E6"/>
    <w:rsid w:val="00E64B53"/>
    <w:rsid w:val="00E64D07"/>
    <w:rsid w:val="00E64E3F"/>
    <w:rsid w:val="00E65467"/>
    <w:rsid w:val="00E65601"/>
    <w:rsid w:val="00E659EE"/>
    <w:rsid w:val="00E65A68"/>
    <w:rsid w:val="00E65A8E"/>
    <w:rsid w:val="00E65DDA"/>
    <w:rsid w:val="00E6603D"/>
    <w:rsid w:val="00E66686"/>
    <w:rsid w:val="00E668A9"/>
    <w:rsid w:val="00E66FCC"/>
    <w:rsid w:val="00E6708F"/>
    <w:rsid w:val="00E671E0"/>
    <w:rsid w:val="00E67200"/>
    <w:rsid w:val="00E6731C"/>
    <w:rsid w:val="00E6785D"/>
    <w:rsid w:val="00E67A6D"/>
    <w:rsid w:val="00E67B1D"/>
    <w:rsid w:val="00E67D08"/>
    <w:rsid w:val="00E67DB2"/>
    <w:rsid w:val="00E67F7A"/>
    <w:rsid w:val="00E70054"/>
    <w:rsid w:val="00E700B8"/>
    <w:rsid w:val="00E701FE"/>
    <w:rsid w:val="00E703BE"/>
    <w:rsid w:val="00E703ED"/>
    <w:rsid w:val="00E7059A"/>
    <w:rsid w:val="00E70646"/>
    <w:rsid w:val="00E70A2E"/>
    <w:rsid w:val="00E70E2B"/>
    <w:rsid w:val="00E70F0B"/>
    <w:rsid w:val="00E70FE4"/>
    <w:rsid w:val="00E7108F"/>
    <w:rsid w:val="00E71197"/>
    <w:rsid w:val="00E715B7"/>
    <w:rsid w:val="00E717DB"/>
    <w:rsid w:val="00E719D7"/>
    <w:rsid w:val="00E71BFB"/>
    <w:rsid w:val="00E71D16"/>
    <w:rsid w:val="00E71FE6"/>
    <w:rsid w:val="00E722D6"/>
    <w:rsid w:val="00E72322"/>
    <w:rsid w:val="00E7256D"/>
    <w:rsid w:val="00E729DB"/>
    <w:rsid w:val="00E72AAB"/>
    <w:rsid w:val="00E72C72"/>
    <w:rsid w:val="00E72FA1"/>
    <w:rsid w:val="00E72FF5"/>
    <w:rsid w:val="00E7332F"/>
    <w:rsid w:val="00E734BE"/>
    <w:rsid w:val="00E7353B"/>
    <w:rsid w:val="00E73756"/>
    <w:rsid w:val="00E738BF"/>
    <w:rsid w:val="00E73916"/>
    <w:rsid w:val="00E739B2"/>
    <w:rsid w:val="00E73D32"/>
    <w:rsid w:val="00E73FFB"/>
    <w:rsid w:val="00E74371"/>
    <w:rsid w:val="00E745B5"/>
    <w:rsid w:val="00E745EB"/>
    <w:rsid w:val="00E746BA"/>
    <w:rsid w:val="00E74753"/>
    <w:rsid w:val="00E747EC"/>
    <w:rsid w:val="00E74C51"/>
    <w:rsid w:val="00E74D35"/>
    <w:rsid w:val="00E75023"/>
    <w:rsid w:val="00E753BA"/>
    <w:rsid w:val="00E75AE5"/>
    <w:rsid w:val="00E75E63"/>
    <w:rsid w:val="00E76010"/>
    <w:rsid w:val="00E768E2"/>
    <w:rsid w:val="00E769FE"/>
    <w:rsid w:val="00E76B34"/>
    <w:rsid w:val="00E76C9A"/>
    <w:rsid w:val="00E76D26"/>
    <w:rsid w:val="00E76DB9"/>
    <w:rsid w:val="00E76F80"/>
    <w:rsid w:val="00E76F9A"/>
    <w:rsid w:val="00E76FDD"/>
    <w:rsid w:val="00E77134"/>
    <w:rsid w:val="00E77822"/>
    <w:rsid w:val="00E778B3"/>
    <w:rsid w:val="00E77A15"/>
    <w:rsid w:val="00E77B10"/>
    <w:rsid w:val="00E77D45"/>
    <w:rsid w:val="00E77F07"/>
    <w:rsid w:val="00E801FD"/>
    <w:rsid w:val="00E8038F"/>
    <w:rsid w:val="00E8076A"/>
    <w:rsid w:val="00E809AC"/>
    <w:rsid w:val="00E80A0E"/>
    <w:rsid w:val="00E80A5E"/>
    <w:rsid w:val="00E81081"/>
    <w:rsid w:val="00E81367"/>
    <w:rsid w:val="00E81384"/>
    <w:rsid w:val="00E813DB"/>
    <w:rsid w:val="00E813E0"/>
    <w:rsid w:val="00E8152C"/>
    <w:rsid w:val="00E817DB"/>
    <w:rsid w:val="00E81C0D"/>
    <w:rsid w:val="00E81C24"/>
    <w:rsid w:val="00E81D87"/>
    <w:rsid w:val="00E8225E"/>
    <w:rsid w:val="00E827B7"/>
    <w:rsid w:val="00E82843"/>
    <w:rsid w:val="00E8291A"/>
    <w:rsid w:val="00E8311C"/>
    <w:rsid w:val="00E8322A"/>
    <w:rsid w:val="00E83293"/>
    <w:rsid w:val="00E837C5"/>
    <w:rsid w:val="00E83A2F"/>
    <w:rsid w:val="00E83B9C"/>
    <w:rsid w:val="00E83BB1"/>
    <w:rsid w:val="00E83C04"/>
    <w:rsid w:val="00E83CB5"/>
    <w:rsid w:val="00E83D9F"/>
    <w:rsid w:val="00E84124"/>
    <w:rsid w:val="00E8437E"/>
    <w:rsid w:val="00E844F5"/>
    <w:rsid w:val="00E84681"/>
    <w:rsid w:val="00E84D0C"/>
    <w:rsid w:val="00E85020"/>
    <w:rsid w:val="00E85261"/>
    <w:rsid w:val="00E853DE"/>
    <w:rsid w:val="00E85C8C"/>
    <w:rsid w:val="00E864C4"/>
    <w:rsid w:val="00E86687"/>
    <w:rsid w:val="00E866E1"/>
    <w:rsid w:val="00E86764"/>
    <w:rsid w:val="00E86967"/>
    <w:rsid w:val="00E86DC4"/>
    <w:rsid w:val="00E86FD1"/>
    <w:rsid w:val="00E87381"/>
    <w:rsid w:val="00E874CB"/>
    <w:rsid w:val="00E876B1"/>
    <w:rsid w:val="00E87907"/>
    <w:rsid w:val="00E87A0E"/>
    <w:rsid w:val="00E87A9B"/>
    <w:rsid w:val="00E87ABA"/>
    <w:rsid w:val="00E87CAB"/>
    <w:rsid w:val="00E87F9D"/>
    <w:rsid w:val="00E9004C"/>
    <w:rsid w:val="00E90A82"/>
    <w:rsid w:val="00E90C86"/>
    <w:rsid w:val="00E91218"/>
    <w:rsid w:val="00E914E1"/>
    <w:rsid w:val="00E91545"/>
    <w:rsid w:val="00E91593"/>
    <w:rsid w:val="00E91724"/>
    <w:rsid w:val="00E92168"/>
    <w:rsid w:val="00E9231F"/>
    <w:rsid w:val="00E92352"/>
    <w:rsid w:val="00E9239D"/>
    <w:rsid w:val="00E923B4"/>
    <w:rsid w:val="00E92C2D"/>
    <w:rsid w:val="00E92C85"/>
    <w:rsid w:val="00E92D3F"/>
    <w:rsid w:val="00E92D8B"/>
    <w:rsid w:val="00E92DA1"/>
    <w:rsid w:val="00E9308D"/>
    <w:rsid w:val="00E93A11"/>
    <w:rsid w:val="00E942D4"/>
    <w:rsid w:val="00E94547"/>
    <w:rsid w:val="00E948D0"/>
    <w:rsid w:val="00E9503C"/>
    <w:rsid w:val="00E950D0"/>
    <w:rsid w:val="00E95280"/>
    <w:rsid w:val="00E953E8"/>
    <w:rsid w:val="00E9543F"/>
    <w:rsid w:val="00E9552E"/>
    <w:rsid w:val="00E95669"/>
    <w:rsid w:val="00E957D8"/>
    <w:rsid w:val="00E95CD9"/>
    <w:rsid w:val="00E95D74"/>
    <w:rsid w:val="00E95F8F"/>
    <w:rsid w:val="00E95F9F"/>
    <w:rsid w:val="00E96228"/>
    <w:rsid w:val="00E96260"/>
    <w:rsid w:val="00E966DC"/>
    <w:rsid w:val="00E966F3"/>
    <w:rsid w:val="00E96D58"/>
    <w:rsid w:val="00E97466"/>
    <w:rsid w:val="00E9799B"/>
    <w:rsid w:val="00E97AD9"/>
    <w:rsid w:val="00E97B74"/>
    <w:rsid w:val="00E97D02"/>
    <w:rsid w:val="00E97D98"/>
    <w:rsid w:val="00E97FDF"/>
    <w:rsid w:val="00EA01FB"/>
    <w:rsid w:val="00EA0B07"/>
    <w:rsid w:val="00EA0BE9"/>
    <w:rsid w:val="00EA1014"/>
    <w:rsid w:val="00EA1205"/>
    <w:rsid w:val="00EA13F5"/>
    <w:rsid w:val="00EA16C4"/>
    <w:rsid w:val="00EA1828"/>
    <w:rsid w:val="00EA1A40"/>
    <w:rsid w:val="00EA1B9D"/>
    <w:rsid w:val="00EA1E97"/>
    <w:rsid w:val="00EA1FC5"/>
    <w:rsid w:val="00EA20FE"/>
    <w:rsid w:val="00EA236C"/>
    <w:rsid w:val="00EA2524"/>
    <w:rsid w:val="00EA2703"/>
    <w:rsid w:val="00EA294F"/>
    <w:rsid w:val="00EA2A1B"/>
    <w:rsid w:val="00EA320A"/>
    <w:rsid w:val="00EA32BA"/>
    <w:rsid w:val="00EA32DB"/>
    <w:rsid w:val="00EA32EB"/>
    <w:rsid w:val="00EA3421"/>
    <w:rsid w:val="00EA34A8"/>
    <w:rsid w:val="00EA3651"/>
    <w:rsid w:val="00EA3CBF"/>
    <w:rsid w:val="00EA3E87"/>
    <w:rsid w:val="00EA442B"/>
    <w:rsid w:val="00EA44E7"/>
    <w:rsid w:val="00EA464A"/>
    <w:rsid w:val="00EA4748"/>
    <w:rsid w:val="00EA4A70"/>
    <w:rsid w:val="00EA4B8D"/>
    <w:rsid w:val="00EA4D69"/>
    <w:rsid w:val="00EA4E12"/>
    <w:rsid w:val="00EA52A4"/>
    <w:rsid w:val="00EA5362"/>
    <w:rsid w:val="00EA54FB"/>
    <w:rsid w:val="00EA573C"/>
    <w:rsid w:val="00EA5929"/>
    <w:rsid w:val="00EA5969"/>
    <w:rsid w:val="00EA59DE"/>
    <w:rsid w:val="00EA5BF6"/>
    <w:rsid w:val="00EA5ECD"/>
    <w:rsid w:val="00EA5F12"/>
    <w:rsid w:val="00EA61A1"/>
    <w:rsid w:val="00EA6250"/>
    <w:rsid w:val="00EA646B"/>
    <w:rsid w:val="00EA6648"/>
    <w:rsid w:val="00EA673D"/>
    <w:rsid w:val="00EA6779"/>
    <w:rsid w:val="00EA697E"/>
    <w:rsid w:val="00EA6B0B"/>
    <w:rsid w:val="00EA6C20"/>
    <w:rsid w:val="00EA700E"/>
    <w:rsid w:val="00EA711D"/>
    <w:rsid w:val="00EA7192"/>
    <w:rsid w:val="00EA75CC"/>
    <w:rsid w:val="00EA7631"/>
    <w:rsid w:val="00EA77E4"/>
    <w:rsid w:val="00EA7A62"/>
    <w:rsid w:val="00EA7BDD"/>
    <w:rsid w:val="00EA7F90"/>
    <w:rsid w:val="00EB045F"/>
    <w:rsid w:val="00EB04F9"/>
    <w:rsid w:val="00EB0511"/>
    <w:rsid w:val="00EB07E9"/>
    <w:rsid w:val="00EB0A8C"/>
    <w:rsid w:val="00EB0B5A"/>
    <w:rsid w:val="00EB0BBB"/>
    <w:rsid w:val="00EB0E49"/>
    <w:rsid w:val="00EB0F1E"/>
    <w:rsid w:val="00EB0FEE"/>
    <w:rsid w:val="00EB17C8"/>
    <w:rsid w:val="00EB1842"/>
    <w:rsid w:val="00EB1AF5"/>
    <w:rsid w:val="00EB1E5D"/>
    <w:rsid w:val="00EB1EC7"/>
    <w:rsid w:val="00EB1ECD"/>
    <w:rsid w:val="00EB1EFE"/>
    <w:rsid w:val="00EB1F50"/>
    <w:rsid w:val="00EB24A1"/>
    <w:rsid w:val="00EB2602"/>
    <w:rsid w:val="00EB2F43"/>
    <w:rsid w:val="00EB2F45"/>
    <w:rsid w:val="00EB31E0"/>
    <w:rsid w:val="00EB331B"/>
    <w:rsid w:val="00EB366B"/>
    <w:rsid w:val="00EB3859"/>
    <w:rsid w:val="00EB4354"/>
    <w:rsid w:val="00EB47AC"/>
    <w:rsid w:val="00EB485B"/>
    <w:rsid w:val="00EB48A9"/>
    <w:rsid w:val="00EB49CD"/>
    <w:rsid w:val="00EB4C8C"/>
    <w:rsid w:val="00EB5108"/>
    <w:rsid w:val="00EB559D"/>
    <w:rsid w:val="00EB5A4B"/>
    <w:rsid w:val="00EB5AFA"/>
    <w:rsid w:val="00EB5B4C"/>
    <w:rsid w:val="00EB5DB8"/>
    <w:rsid w:val="00EB5FA5"/>
    <w:rsid w:val="00EB6372"/>
    <w:rsid w:val="00EB6C6D"/>
    <w:rsid w:val="00EB7579"/>
    <w:rsid w:val="00EB757E"/>
    <w:rsid w:val="00EB76DE"/>
    <w:rsid w:val="00EB76EA"/>
    <w:rsid w:val="00EB7894"/>
    <w:rsid w:val="00EB7C0D"/>
    <w:rsid w:val="00EB7D9A"/>
    <w:rsid w:val="00EB7F83"/>
    <w:rsid w:val="00EB7FDE"/>
    <w:rsid w:val="00EC0064"/>
    <w:rsid w:val="00EC02B1"/>
    <w:rsid w:val="00EC03C7"/>
    <w:rsid w:val="00EC052B"/>
    <w:rsid w:val="00EC0BB5"/>
    <w:rsid w:val="00EC0BDE"/>
    <w:rsid w:val="00EC0C43"/>
    <w:rsid w:val="00EC0DDA"/>
    <w:rsid w:val="00EC0E24"/>
    <w:rsid w:val="00EC10DE"/>
    <w:rsid w:val="00EC1141"/>
    <w:rsid w:val="00EC13E1"/>
    <w:rsid w:val="00EC15DD"/>
    <w:rsid w:val="00EC16BD"/>
    <w:rsid w:val="00EC1991"/>
    <w:rsid w:val="00EC204C"/>
    <w:rsid w:val="00EC205C"/>
    <w:rsid w:val="00EC233F"/>
    <w:rsid w:val="00EC2449"/>
    <w:rsid w:val="00EC30A0"/>
    <w:rsid w:val="00EC370F"/>
    <w:rsid w:val="00EC3B0F"/>
    <w:rsid w:val="00EC3C45"/>
    <w:rsid w:val="00EC41FB"/>
    <w:rsid w:val="00EC45C1"/>
    <w:rsid w:val="00EC48FD"/>
    <w:rsid w:val="00EC4E74"/>
    <w:rsid w:val="00EC4FA2"/>
    <w:rsid w:val="00EC513D"/>
    <w:rsid w:val="00EC54BF"/>
    <w:rsid w:val="00EC55C0"/>
    <w:rsid w:val="00EC5A12"/>
    <w:rsid w:val="00EC5B46"/>
    <w:rsid w:val="00EC60DF"/>
    <w:rsid w:val="00EC634A"/>
    <w:rsid w:val="00EC6942"/>
    <w:rsid w:val="00EC69D6"/>
    <w:rsid w:val="00EC6AFA"/>
    <w:rsid w:val="00EC6BD0"/>
    <w:rsid w:val="00EC6C4F"/>
    <w:rsid w:val="00EC6C61"/>
    <w:rsid w:val="00EC6F94"/>
    <w:rsid w:val="00EC7073"/>
    <w:rsid w:val="00EC7321"/>
    <w:rsid w:val="00EC78DC"/>
    <w:rsid w:val="00EC7BCD"/>
    <w:rsid w:val="00EC7BD1"/>
    <w:rsid w:val="00EC7FC2"/>
    <w:rsid w:val="00ED014D"/>
    <w:rsid w:val="00ED01BC"/>
    <w:rsid w:val="00ED0E84"/>
    <w:rsid w:val="00ED11BB"/>
    <w:rsid w:val="00ED13DD"/>
    <w:rsid w:val="00ED16AA"/>
    <w:rsid w:val="00ED17B9"/>
    <w:rsid w:val="00ED184A"/>
    <w:rsid w:val="00ED18E8"/>
    <w:rsid w:val="00ED1A01"/>
    <w:rsid w:val="00ED1DD3"/>
    <w:rsid w:val="00ED1E79"/>
    <w:rsid w:val="00ED1F9D"/>
    <w:rsid w:val="00ED2889"/>
    <w:rsid w:val="00ED2E89"/>
    <w:rsid w:val="00ED3157"/>
    <w:rsid w:val="00ED32D7"/>
    <w:rsid w:val="00ED34AF"/>
    <w:rsid w:val="00ED372F"/>
    <w:rsid w:val="00ED39C9"/>
    <w:rsid w:val="00ED3BFC"/>
    <w:rsid w:val="00ED4069"/>
    <w:rsid w:val="00ED40EB"/>
    <w:rsid w:val="00ED430A"/>
    <w:rsid w:val="00ED4397"/>
    <w:rsid w:val="00ED477B"/>
    <w:rsid w:val="00ED49B2"/>
    <w:rsid w:val="00ED49E4"/>
    <w:rsid w:val="00ED4A59"/>
    <w:rsid w:val="00ED4A7C"/>
    <w:rsid w:val="00ED4B63"/>
    <w:rsid w:val="00ED4E62"/>
    <w:rsid w:val="00ED4F43"/>
    <w:rsid w:val="00ED54F5"/>
    <w:rsid w:val="00ED5CF1"/>
    <w:rsid w:val="00ED5D35"/>
    <w:rsid w:val="00ED648D"/>
    <w:rsid w:val="00ED6792"/>
    <w:rsid w:val="00ED6B27"/>
    <w:rsid w:val="00ED6BE3"/>
    <w:rsid w:val="00ED6C05"/>
    <w:rsid w:val="00ED6E64"/>
    <w:rsid w:val="00ED6F21"/>
    <w:rsid w:val="00ED7003"/>
    <w:rsid w:val="00ED7014"/>
    <w:rsid w:val="00ED711A"/>
    <w:rsid w:val="00ED7381"/>
    <w:rsid w:val="00ED748B"/>
    <w:rsid w:val="00ED7587"/>
    <w:rsid w:val="00ED75C8"/>
    <w:rsid w:val="00ED763F"/>
    <w:rsid w:val="00ED7698"/>
    <w:rsid w:val="00ED7EFF"/>
    <w:rsid w:val="00EE038A"/>
    <w:rsid w:val="00EE07DA"/>
    <w:rsid w:val="00EE09BF"/>
    <w:rsid w:val="00EE0B5C"/>
    <w:rsid w:val="00EE0C7D"/>
    <w:rsid w:val="00EE1030"/>
    <w:rsid w:val="00EE1192"/>
    <w:rsid w:val="00EE1359"/>
    <w:rsid w:val="00EE153F"/>
    <w:rsid w:val="00EE1A8C"/>
    <w:rsid w:val="00EE1B7E"/>
    <w:rsid w:val="00EE219F"/>
    <w:rsid w:val="00EE2435"/>
    <w:rsid w:val="00EE25A1"/>
    <w:rsid w:val="00EE283C"/>
    <w:rsid w:val="00EE29F9"/>
    <w:rsid w:val="00EE2EBB"/>
    <w:rsid w:val="00EE32E2"/>
    <w:rsid w:val="00EE358B"/>
    <w:rsid w:val="00EE36B7"/>
    <w:rsid w:val="00EE371A"/>
    <w:rsid w:val="00EE37CA"/>
    <w:rsid w:val="00EE38BF"/>
    <w:rsid w:val="00EE3A65"/>
    <w:rsid w:val="00EE3AA7"/>
    <w:rsid w:val="00EE42B5"/>
    <w:rsid w:val="00EE44DF"/>
    <w:rsid w:val="00EE4709"/>
    <w:rsid w:val="00EE47F7"/>
    <w:rsid w:val="00EE4910"/>
    <w:rsid w:val="00EE4981"/>
    <w:rsid w:val="00EE499E"/>
    <w:rsid w:val="00EE4AEA"/>
    <w:rsid w:val="00EE4BB8"/>
    <w:rsid w:val="00EE50B2"/>
    <w:rsid w:val="00EE5155"/>
    <w:rsid w:val="00EE543D"/>
    <w:rsid w:val="00EE5549"/>
    <w:rsid w:val="00EE59FD"/>
    <w:rsid w:val="00EE5D2E"/>
    <w:rsid w:val="00EE5DD9"/>
    <w:rsid w:val="00EE5E3C"/>
    <w:rsid w:val="00EE5F2D"/>
    <w:rsid w:val="00EE6198"/>
    <w:rsid w:val="00EE63A4"/>
    <w:rsid w:val="00EE68C9"/>
    <w:rsid w:val="00EE717E"/>
    <w:rsid w:val="00EE7508"/>
    <w:rsid w:val="00EE768E"/>
    <w:rsid w:val="00EE782C"/>
    <w:rsid w:val="00EE7A06"/>
    <w:rsid w:val="00EE7B8D"/>
    <w:rsid w:val="00EE7E68"/>
    <w:rsid w:val="00EF0178"/>
    <w:rsid w:val="00EF04D8"/>
    <w:rsid w:val="00EF05D0"/>
    <w:rsid w:val="00EF0793"/>
    <w:rsid w:val="00EF088F"/>
    <w:rsid w:val="00EF0A99"/>
    <w:rsid w:val="00EF159B"/>
    <w:rsid w:val="00EF16C0"/>
    <w:rsid w:val="00EF1793"/>
    <w:rsid w:val="00EF1798"/>
    <w:rsid w:val="00EF18A7"/>
    <w:rsid w:val="00EF1A25"/>
    <w:rsid w:val="00EF1A75"/>
    <w:rsid w:val="00EF1B46"/>
    <w:rsid w:val="00EF1B79"/>
    <w:rsid w:val="00EF1F79"/>
    <w:rsid w:val="00EF1FB1"/>
    <w:rsid w:val="00EF23AE"/>
    <w:rsid w:val="00EF24D0"/>
    <w:rsid w:val="00EF24F3"/>
    <w:rsid w:val="00EF267E"/>
    <w:rsid w:val="00EF26A6"/>
    <w:rsid w:val="00EF2DDA"/>
    <w:rsid w:val="00EF2EF5"/>
    <w:rsid w:val="00EF302E"/>
    <w:rsid w:val="00EF33AA"/>
    <w:rsid w:val="00EF34BC"/>
    <w:rsid w:val="00EF35C2"/>
    <w:rsid w:val="00EF3927"/>
    <w:rsid w:val="00EF394B"/>
    <w:rsid w:val="00EF397F"/>
    <w:rsid w:val="00EF3A1A"/>
    <w:rsid w:val="00EF41A2"/>
    <w:rsid w:val="00EF450D"/>
    <w:rsid w:val="00EF4A0B"/>
    <w:rsid w:val="00EF4CF2"/>
    <w:rsid w:val="00EF4CF3"/>
    <w:rsid w:val="00EF551C"/>
    <w:rsid w:val="00EF5652"/>
    <w:rsid w:val="00EF5AB6"/>
    <w:rsid w:val="00EF60F1"/>
    <w:rsid w:val="00EF645A"/>
    <w:rsid w:val="00EF6473"/>
    <w:rsid w:val="00EF64A2"/>
    <w:rsid w:val="00EF6D33"/>
    <w:rsid w:val="00EF7463"/>
    <w:rsid w:val="00EF74CA"/>
    <w:rsid w:val="00EF7572"/>
    <w:rsid w:val="00EF7678"/>
    <w:rsid w:val="00EF77FF"/>
    <w:rsid w:val="00EF7848"/>
    <w:rsid w:val="00F00754"/>
    <w:rsid w:val="00F00756"/>
    <w:rsid w:val="00F007D7"/>
    <w:rsid w:val="00F00916"/>
    <w:rsid w:val="00F00920"/>
    <w:rsid w:val="00F00D4C"/>
    <w:rsid w:val="00F01423"/>
    <w:rsid w:val="00F01532"/>
    <w:rsid w:val="00F01734"/>
    <w:rsid w:val="00F01962"/>
    <w:rsid w:val="00F01968"/>
    <w:rsid w:val="00F01BB7"/>
    <w:rsid w:val="00F01CB3"/>
    <w:rsid w:val="00F01D41"/>
    <w:rsid w:val="00F022C7"/>
    <w:rsid w:val="00F02379"/>
    <w:rsid w:val="00F02516"/>
    <w:rsid w:val="00F02584"/>
    <w:rsid w:val="00F02692"/>
    <w:rsid w:val="00F029CE"/>
    <w:rsid w:val="00F02BCD"/>
    <w:rsid w:val="00F02F6D"/>
    <w:rsid w:val="00F02F73"/>
    <w:rsid w:val="00F03085"/>
    <w:rsid w:val="00F031F3"/>
    <w:rsid w:val="00F0429D"/>
    <w:rsid w:val="00F045C9"/>
    <w:rsid w:val="00F04936"/>
    <w:rsid w:val="00F049B7"/>
    <w:rsid w:val="00F04A1F"/>
    <w:rsid w:val="00F04B2B"/>
    <w:rsid w:val="00F04B2E"/>
    <w:rsid w:val="00F04B5E"/>
    <w:rsid w:val="00F04CF7"/>
    <w:rsid w:val="00F04D1A"/>
    <w:rsid w:val="00F04E00"/>
    <w:rsid w:val="00F04E55"/>
    <w:rsid w:val="00F04F7D"/>
    <w:rsid w:val="00F053AC"/>
    <w:rsid w:val="00F053C0"/>
    <w:rsid w:val="00F05549"/>
    <w:rsid w:val="00F05704"/>
    <w:rsid w:val="00F058F5"/>
    <w:rsid w:val="00F05C25"/>
    <w:rsid w:val="00F05C84"/>
    <w:rsid w:val="00F0637E"/>
    <w:rsid w:val="00F06492"/>
    <w:rsid w:val="00F06602"/>
    <w:rsid w:val="00F06880"/>
    <w:rsid w:val="00F06ABF"/>
    <w:rsid w:val="00F07046"/>
    <w:rsid w:val="00F0721E"/>
    <w:rsid w:val="00F07220"/>
    <w:rsid w:val="00F0727F"/>
    <w:rsid w:val="00F07344"/>
    <w:rsid w:val="00F0789A"/>
    <w:rsid w:val="00F07C9E"/>
    <w:rsid w:val="00F07E8C"/>
    <w:rsid w:val="00F07EE1"/>
    <w:rsid w:val="00F105CF"/>
    <w:rsid w:val="00F10724"/>
    <w:rsid w:val="00F10A3F"/>
    <w:rsid w:val="00F10A98"/>
    <w:rsid w:val="00F10C65"/>
    <w:rsid w:val="00F10DB1"/>
    <w:rsid w:val="00F10E2E"/>
    <w:rsid w:val="00F10EB7"/>
    <w:rsid w:val="00F1110A"/>
    <w:rsid w:val="00F111C0"/>
    <w:rsid w:val="00F111DD"/>
    <w:rsid w:val="00F11439"/>
    <w:rsid w:val="00F1155B"/>
    <w:rsid w:val="00F11766"/>
    <w:rsid w:val="00F11785"/>
    <w:rsid w:val="00F11A71"/>
    <w:rsid w:val="00F11C5F"/>
    <w:rsid w:val="00F11FE4"/>
    <w:rsid w:val="00F12388"/>
    <w:rsid w:val="00F12C89"/>
    <w:rsid w:val="00F12CAE"/>
    <w:rsid w:val="00F12E7C"/>
    <w:rsid w:val="00F12EB1"/>
    <w:rsid w:val="00F13159"/>
    <w:rsid w:val="00F13290"/>
    <w:rsid w:val="00F135D5"/>
    <w:rsid w:val="00F13717"/>
    <w:rsid w:val="00F13734"/>
    <w:rsid w:val="00F1375C"/>
    <w:rsid w:val="00F13A1A"/>
    <w:rsid w:val="00F13AA7"/>
    <w:rsid w:val="00F13C6B"/>
    <w:rsid w:val="00F142B2"/>
    <w:rsid w:val="00F14458"/>
    <w:rsid w:val="00F14583"/>
    <w:rsid w:val="00F146D0"/>
    <w:rsid w:val="00F14AD7"/>
    <w:rsid w:val="00F14DFC"/>
    <w:rsid w:val="00F150DE"/>
    <w:rsid w:val="00F15195"/>
    <w:rsid w:val="00F15668"/>
    <w:rsid w:val="00F15679"/>
    <w:rsid w:val="00F15894"/>
    <w:rsid w:val="00F1593D"/>
    <w:rsid w:val="00F1672C"/>
    <w:rsid w:val="00F1675F"/>
    <w:rsid w:val="00F16997"/>
    <w:rsid w:val="00F16A07"/>
    <w:rsid w:val="00F16B95"/>
    <w:rsid w:val="00F16BCE"/>
    <w:rsid w:val="00F16C1A"/>
    <w:rsid w:val="00F17448"/>
    <w:rsid w:val="00F17518"/>
    <w:rsid w:val="00F1775A"/>
    <w:rsid w:val="00F1789E"/>
    <w:rsid w:val="00F17A19"/>
    <w:rsid w:val="00F17B4B"/>
    <w:rsid w:val="00F17FED"/>
    <w:rsid w:val="00F2004D"/>
    <w:rsid w:val="00F207AA"/>
    <w:rsid w:val="00F2084C"/>
    <w:rsid w:val="00F208C1"/>
    <w:rsid w:val="00F20C03"/>
    <w:rsid w:val="00F20D0A"/>
    <w:rsid w:val="00F20EA0"/>
    <w:rsid w:val="00F21622"/>
    <w:rsid w:val="00F217E2"/>
    <w:rsid w:val="00F21A3F"/>
    <w:rsid w:val="00F21E88"/>
    <w:rsid w:val="00F22015"/>
    <w:rsid w:val="00F220F0"/>
    <w:rsid w:val="00F223C4"/>
    <w:rsid w:val="00F2251A"/>
    <w:rsid w:val="00F225CA"/>
    <w:rsid w:val="00F2279D"/>
    <w:rsid w:val="00F228F0"/>
    <w:rsid w:val="00F22994"/>
    <w:rsid w:val="00F22A78"/>
    <w:rsid w:val="00F22B07"/>
    <w:rsid w:val="00F22B17"/>
    <w:rsid w:val="00F22ED8"/>
    <w:rsid w:val="00F22F98"/>
    <w:rsid w:val="00F22FB8"/>
    <w:rsid w:val="00F23158"/>
    <w:rsid w:val="00F238F3"/>
    <w:rsid w:val="00F23960"/>
    <w:rsid w:val="00F23B45"/>
    <w:rsid w:val="00F23CBF"/>
    <w:rsid w:val="00F23CE6"/>
    <w:rsid w:val="00F24205"/>
    <w:rsid w:val="00F242B5"/>
    <w:rsid w:val="00F24586"/>
    <w:rsid w:val="00F246F7"/>
    <w:rsid w:val="00F24702"/>
    <w:rsid w:val="00F247B0"/>
    <w:rsid w:val="00F24B8E"/>
    <w:rsid w:val="00F24BE6"/>
    <w:rsid w:val="00F24D6D"/>
    <w:rsid w:val="00F25069"/>
    <w:rsid w:val="00F25401"/>
    <w:rsid w:val="00F25ADC"/>
    <w:rsid w:val="00F25BB4"/>
    <w:rsid w:val="00F25C25"/>
    <w:rsid w:val="00F25F21"/>
    <w:rsid w:val="00F26165"/>
    <w:rsid w:val="00F268CE"/>
    <w:rsid w:val="00F2691F"/>
    <w:rsid w:val="00F26972"/>
    <w:rsid w:val="00F26A89"/>
    <w:rsid w:val="00F26DD1"/>
    <w:rsid w:val="00F2702E"/>
    <w:rsid w:val="00F270F7"/>
    <w:rsid w:val="00F272AF"/>
    <w:rsid w:val="00F27406"/>
    <w:rsid w:val="00F27AA3"/>
    <w:rsid w:val="00F27E6B"/>
    <w:rsid w:val="00F300D3"/>
    <w:rsid w:val="00F3023B"/>
    <w:rsid w:val="00F302B5"/>
    <w:rsid w:val="00F302D7"/>
    <w:rsid w:val="00F3036A"/>
    <w:rsid w:val="00F303A3"/>
    <w:rsid w:val="00F303DA"/>
    <w:rsid w:val="00F30B5E"/>
    <w:rsid w:val="00F30B62"/>
    <w:rsid w:val="00F30B70"/>
    <w:rsid w:val="00F30C39"/>
    <w:rsid w:val="00F30D9B"/>
    <w:rsid w:val="00F3100B"/>
    <w:rsid w:val="00F311C2"/>
    <w:rsid w:val="00F31867"/>
    <w:rsid w:val="00F320B8"/>
    <w:rsid w:val="00F320D5"/>
    <w:rsid w:val="00F32204"/>
    <w:rsid w:val="00F32AA2"/>
    <w:rsid w:val="00F32C3C"/>
    <w:rsid w:val="00F32D30"/>
    <w:rsid w:val="00F32F82"/>
    <w:rsid w:val="00F33089"/>
    <w:rsid w:val="00F332D9"/>
    <w:rsid w:val="00F33440"/>
    <w:rsid w:val="00F33599"/>
    <w:rsid w:val="00F3373B"/>
    <w:rsid w:val="00F33754"/>
    <w:rsid w:val="00F33B52"/>
    <w:rsid w:val="00F33FED"/>
    <w:rsid w:val="00F3421D"/>
    <w:rsid w:val="00F34782"/>
    <w:rsid w:val="00F34B4F"/>
    <w:rsid w:val="00F34C63"/>
    <w:rsid w:val="00F34DFE"/>
    <w:rsid w:val="00F35738"/>
    <w:rsid w:val="00F359FB"/>
    <w:rsid w:val="00F35A75"/>
    <w:rsid w:val="00F35AA5"/>
    <w:rsid w:val="00F360BA"/>
    <w:rsid w:val="00F36348"/>
    <w:rsid w:val="00F3677B"/>
    <w:rsid w:val="00F36887"/>
    <w:rsid w:val="00F36AC1"/>
    <w:rsid w:val="00F36B3F"/>
    <w:rsid w:val="00F36CD5"/>
    <w:rsid w:val="00F36DF2"/>
    <w:rsid w:val="00F36F56"/>
    <w:rsid w:val="00F36F66"/>
    <w:rsid w:val="00F3707A"/>
    <w:rsid w:val="00F3785D"/>
    <w:rsid w:val="00F379AC"/>
    <w:rsid w:val="00F37BE2"/>
    <w:rsid w:val="00F4019C"/>
    <w:rsid w:val="00F4028D"/>
    <w:rsid w:val="00F405AA"/>
    <w:rsid w:val="00F40913"/>
    <w:rsid w:val="00F40920"/>
    <w:rsid w:val="00F40D1C"/>
    <w:rsid w:val="00F40DE2"/>
    <w:rsid w:val="00F40E2D"/>
    <w:rsid w:val="00F40E6B"/>
    <w:rsid w:val="00F4109E"/>
    <w:rsid w:val="00F41B02"/>
    <w:rsid w:val="00F41B5C"/>
    <w:rsid w:val="00F41D0F"/>
    <w:rsid w:val="00F41D88"/>
    <w:rsid w:val="00F41E9A"/>
    <w:rsid w:val="00F41F1F"/>
    <w:rsid w:val="00F41F2C"/>
    <w:rsid w:val="00F42134"/>
    <w:rsid w:val="00F4213B"/>
    <w:rsid w:val="00F42301"/>
    <w:rsid w:val="00F425E9"/>
    <w:rsid w:val="00F429BD"/>
    <w:rsid w:val="00F42BA1"/>
    <w:rsid w:val="00F430BF"/>
    <w:rsid w:val="00F43235"/>
    <w:rsid w:val="00F4331B"/>
    <w:rsid w:val="00F4355E"/>
    <w:rsid w:val="00F4356C"/>
    <w:rsid w:val="00F43668"/>
    <w:rsid w:val="00F4383E"/>
    <w:rsid w:val="00F438C3"/>
    <w:rsid w:val="00F43944"/>
    <w:rsid w:val="00F43A18"/>
    <w:rsid w:val="00F43AFB"/>
    <w:rsid w:val="00F43B5F"/>
    <w:rsid w:val="00F43E22"/>
    <w:rsid w:val="00F44049"/>
    <w:rsid w:val="00F44053"/>
    <w:rsid w:val="00F4426B"/>
    <w:rsid w:val="00F4477A"/>
    <w:rsid w:val="00F44D71"/>
    <w:rsid w:val="00F44D8B"/>
    <w:rsid w:val="00F451DA"/>
    <w:rsid w:val="00F4523A"/>
    <w:rsid w:val="00F4560E"/>
    <w:rsid w:val="00F45681"/>
    <w:rsid w:val="00F456FA"/>
    <w:rsid w:val="00F45B1B"/>
    <w:rsid w:val="00F45BE3"/>
    <w:rsid w:val="00F45CBB"/>
    <w:rsid w:val="00F45CC3"/>
    <w:rsid w:val="00F45CC5"/>
    <w:rsid w:val="00F45D3E"/>
    <w:rsid w:val="00F46020"/>
    <w:rsid w:val="00F46201"/>
    <w:rsid w:val="00F4625A"/>
    <w:rsid w:val="00F46375"/>
    <w:rsid w:val="00F46426"/>
    <w:rsid w:val="00F46B09"/>
    <w:rsid w:val="00F46B72"/>
    <w:rsid w:val="00F4762D"/>
    <w:rsid w:val="00F478C4"/>
    <w:rsid w:val="00F47FA7"/>
    <w:rsid w:val="00F47FB3"/>
    <w:rsid w:val="00F50410"/>
    <w:rsid w:val="00F50750"/>
    <w:rsid w:val="00F5086C"/>
    <w:rsid w:val="00F50F02"/>
    <w:rsid w:val="00F50FAF"/>
    <w:rsid w:val="00F5127A"/>
    <w:rsid w:val="00F516A4"/>
    <w:rsid w:val="00F51861"/>
    <w:rsid w:val="00F518B7"/>
    <w:rsid w:val="00F518CC"/>
    <w:rsid w:val="00F518DA"/>
    <w:rsid w:val="00F51B75"/>
    <w:rsid w:val="00F51E90"/>
    <w:rsid w:val="00F51F08"/>
    <w:rsid w:val="00F521E9"/>
    <w:rsid w:val="00F52B28"/>
    <w:rsid w:val="00F52DD6"/>
    <w:rsid w:val="00F52E2A"/>
    <w:rsid w:val="00F52F5E"/>
    <w:rsid w:val="00F531B1"/>
    <w:rsid w:val="00F534CD"/>
    <w:rsid w:val="00F5353E"/>
    <w:rsid w:val="00F537D3"/>
    <w:rsid w:val="00F53CB5"/>
    <w:rsid w:val="00F53D03"/>
    <w:rsid w:val="00F540BC"/>
    <w:rsid w:val="00F5421A"/>
    <w:rsid w:val="00F54363"/>
    <w:rsid w:val="00F54721"/>
    <w:rsid w:val="00F54926"/>
    <w:rsid w:val="00F5497C"/>
    <w:rsid w:val="00F54AF5"/>
    <w:rsid w:val="00F5522C"/>
    <w:rsid w:val="00F5538C"/>
    <w:rsid w:val="00F553B9"/>
    <w:rsid w:val="00F554C7"/>
    <w:rsid w:val="00F558AD"/>
    <w:rsid w:val="00F55A18"/>
    <w:rsid w:val="00F55ADA"/>
    <w:rsid w:val="00F55B67"/>
    <w:rsid w:val="00F55CA8"/>
    <w:rsid w:val="00F55DAF"/>
    <w:rsid w:val="00F55EBF"/>
    <w:rsid w:val="00F55F74"/>
    <w:rsid w:val="00F561BA"/>
    <w:rsid w:val="00F56798"/>
    <w:rsid w:val="00F5691A"/>
    <w:rsid w:val="00F5692C"/>
    <w:rsid w:val="00F569F4"/>
    <w:rsid w:val="00F56A44"/>
    <w:rsid w:val="00F56A5E"/>
    <w:rsid w:val="00F56BE6"/>
    <w:rsid w:val="00F56DBB"/>
    <w:rsid w:val="00F57094"/>
    <w:rsid w:val="00F57413"/>
    <w:rsid w:val="00F57774"/>
    <w:rsid w:val="00F57A0F"/>
    <w:rsid w:val="00F57A5E"/>
    <w:rsid w:val="00F57AA4"/>
    <w:rsid w:val="00F57DAF"/>
    <w:rsid w:val="00F57E00"/>
    <w:rsid w:val="00F604AC"/>
    <w:rsid w:val="00F605FE"/>
    <w:rsid w:val="00F606A5"/>
    <w:rsid w:val="00F60896"/>
    <w:rsid w:val="00F60898"/>
    <w:rsid w:val="00F60AEA"/>
    <w:rsid w:val="00F60EF3"/>
    <w:rsid w:val="00F60F0B"/>
    <w:rsid w:val="00F60FAF"/>
    <w:rsid w:val="00F61373"/>
    <w:rsid w:val="00F617BE"/>
    <w:rsid w:val="00F619F3"/>
    <w:rsid w:val="00F61B57"/>
    <w:rsid w:val="00F62863"/>
    <w:rsid w:val="00F62982"/>
    <w:rsid w:val="00F62C6E"/>
    <w:rsid w:val="00F62E6A"/>
    <w:rsid w:val="00F630CA"/>
    <w:rsid w:val="00F63525"/>
    <w:rsid w:val="00F637B7"/>
    <w:rsid w:val="00F63A5F"/>
    <w:rsid w:val="00F63B12"/>
    <w:rsid w:val="00F63EDF"/>
    <w:rsid w:val="00F6436D"/>
    <w:rsid w:val="00F64388"/>
    <w:rsid w:val="00F64789"/>
    <w:rsid w:val="00F64B07"/>
    <w:rsid w:val="00F64BC1"/>
    <w:rsid w:val="00F64EEE"/>
    <w:rsid w:val="00F655D5"/>
    <w:rsid w:val="00F65662"/>
    <w:rsid w:val="00F656B6"/>
    <w:rsid w:val="00F656EB"/>
    <w:rsid w:val="00F65A32"/>
    <w:rsid w:val="00F65B8D"/>
    <w:rsid w:val="00F65C98"/>
    <w:rsid w:val="00F65F3E"/>
    <w:rsid w:val="00F66175"/>
    <w:rsid w:val="00F66405"/>
    <w:rsid w:val="00F66408"/>
    <w:rsid w:val="00F667F0"/>
    <w:rsid w:val="00F66805"/>
    <w:rsid w:val="00F669D8"/>
    <w:rsid w:val="00F66EF0"/>
    <w:rsid w:val="00F671D5"/>
    <w:rsid w:val="00F6759D"/>
    <w:rsid w:val="00F679F2"/>
    <w:rsid w:val="00F67C34"/>
    <w:rsid w:val="00F67D16"/>
    <w:rsid w:val="00F67E31"/>
    <w:rsid w:val="00F67F08"/>
    <w:rsid w:val="00F67F49"/>
    <w:rsid w:val="00F704B7"/>
    <w:rsid w:val="00F709A1"/>
    <w:rsid w:val="00F70C57"/>
    <w:rsid w:val="00F70EA1"/>
    <w:rsid w:val="00F71004"/>
    <w:rsid w:val="00F715B4"/>
    <w:rsid w:val="00F71688"/>
    <w:rsid w:val="00F716FA"/>
    <w:rsid w:val="00F71751"/>
    <w:rsid w:val="00F71809"/>
    <w:rsid w:val="00F718A1"/>
    <w:rsid w:val="00F71935"/>
    <w:rsid w:val="00F71CEC"/>
    <w:rsid w:val="00F71E8A"/>
    <w:rsid w:val="00F71F66"/>
    <w:rsid w:val="00F72124"/>
    <w:rsid w:val="00F72152"/>
    <w:rsid w:val="00F72198"/>
    <w:rsid w:val="00F727C3"/>
    <w:rsid w:val="00F72889"/>
    <w:rsid w:val="00F729C1"/>
    <w:rsid w:val="00F729E5"/>
    <w:rsid w:val="00F72A23"/>
    <w:rsid w:val="00F72B62"/>
    <w:rsid w:val="00F7327B"/>
    <w:rsid w:val="00F7329F"/>
    <w:rsid w:val="00F7364E"/>
    <w:rsid w:val="00F7368B"/>
    <w:rsid w:val="00F738C4"/>
    <w:rsid w:val="00F738F2"/>
    <w:rsid w:val="00F7396E"/>
    <w:rsid w:val="00F73AB0"/>
    <w:rsid w:val="00F73AD2"/>
    <w:rsid w:val="00F7456B"/>
    <w:rsid w:val="00F74619"/>
    <w:rsid w:val="00F74C28"/>
    <w:rsid w:val="00F74D0B"/>
    <w:rsid w:val="00F74EB3"/>
    <w:rsid w:val="00F74F36"/>
    <w:rsid w:val="00F7581C"/>
    <w:rsid w:val="00F75B97"/>
    <w:rsid w:val="00F75BD1"/>
    <w:rsid w:val="00F76061"/>
    <w:rsid w:val="00F76065"/>
    <w:rsid w:val="00F76184"/>
    <w:rsid w:val="00F76207"/>
    <w:rsid w:val="00F766A7"/>
    <w:rsid w:val="00F766E5"/>
    <w:rsid w:val="00F76862"/>
    <w:rsid w:val="00F769F8"/>
    <w:rsid w:val="00F76A41"/>
    <w:rsid w:val="00F77080"/>
    <w:rsid w:val="00F7738D"/>
    <w:rsid w:val="00F7738F"/>
    <w:rsid w:val="00F7768A"/>
    <w:rsid w:val="00F77730"/>
    <w:rsid w:val="00F77890"/>
    <w:rsid w:val="00F77DA7"/>
    <w:rsid w:val="00F77E7D"/>
    <w:rsid w:val="00F8011D"/>
    <w:rsid w:val="00F802DB"/>
    <w:rsid w:val="00F811EC"/>
    <w:rsid w:val="00F81591"/>
    <w:rsid w:val="00F817FE"/>
    <w:rsid w:val="00F81AF7"/>
    <w:rsid w:val="00F81B50"/>
    <w:rsid w:val="00F81F89"/>
    <w:rsid w:val="00F82223"/>
    <w:rsid w:val="00F82377"/>
    <w:rsid w:val="00F82417"/>
    <w:rsid w:val="00F8255B"/>
    <w:rsid w:val="00F82D27"/>
    <w:rsid w:val="00F832F5"/>
    <w:rsid w:val="00F83846"/>
    <w:rsid w:val="00F838B5"/>
    <w:rsid w:val="00F83D33"/>
    <w:rsid w:val="00F83D95"/>
    <w:rsid w:val="00F84045"/>
    <w:rsid w:val="00F8414B"/>
    <w:rsid w:val="00F8472A"/>
    <w:rsid w:val="00F84C57"/>
    <w:rsid w:val="00F84D6A"/>
    <w:rsid w:val="00F84F48"/>
    <w:rsid w:val="00F84F5B"/>
    <w:rsid w:val="00F850B1"/>
    <w:rsid w:val="00F85189"/>
    <w:rsid w:val="00F851D1"/>
    <w:rsid w:val="00F85247"/>
    <w:rsid w:val="00F8526B"/>
    <w:rsid w:val="00F85AEF"/>
    <w:rsid w:val="00F860B0"/>
    <w:rsid w:val="00F8643A"/>
    <w:rsid w:val="00F86565"/>
    <w:rsid w:val="00F86854"/>
    <w:rsid w:val="00F868B4"/>
    <w:rsid w:val="00F86BEE"/>
    <w:rsid w:val="00F86C3E"/>
    <w:rsid w:val="00F86C96"/>
    <w:rsid w:val="00F86FB4"/>
    <w:rsid w:val="00F87478"/>
    <w:rsid w:val="00F87763"/>
    <w:rsid w:val="00F87B23"/>
    <w:rsid w:val="00F87C5B"/>
    <w:rsid w:val="00F9019F"/>
    <w:rsid w:val="00F90349"/>
    <w:rsid w:val="00F90411"/>
    <w:rsid w:val="00F90439"/>
    <w:rsid w:val="00F9070F"/>
    <w:rsid w:val="00F90B69"/>
    <w:rsid w:val="00F90C84"/>
    <w:rsid w:val="00F90CEF"/>
    <w:rsid w:val="00F916AF"/>
    <w:rsid w:val="00F91AC8"/>
    <w:rsid w:val="00F91CBF"/>
    <w:rsid w:val="00F925B0"/>
    <w:rsid w:val="00F9265C"/>
    <w:rsid w:val="00F92672"/>
    <w:rsid w:val="00F9269A"/>
    <w:rsid w:val="00F92825"/>
    <w:rsid w:val="00F9292C"/>
    <w:rsid w:val="00F92C4D"/>
    <w:rsid w:val="00F92C5E"/>
    <w:rsid w:val="00F92CB8"/>
    <w:rsid w:val="00F93002"/>
    <w:rsid w:val="00F93617"/>
    <w:rsid w:val="00F93B4E"/>
    <w:rsid w:val="00F93B78"/>
    <w:rsid w:val="00F940FB"/>
    <w:rsid w:val="00F94460"/>
    <w:rsid w:val="00F9462C"/>
    <w:rsid w:val="00F9473B"/>
    <w:rsid w:val="00F94DE8"/>
    <w:rsid w:val="00F94E5D"/>
    <w:rsid w:val="00F95042"/>
    <w:rsid w:val="00F95131"/>
    <w:rsid w:val="00F953A1"/>
    <w:rsid w:val="00F95825"/>
    <w:rsid w:val="00F95CB3"/>
    <w:rsid w:val="00F964B1"/>
    <w:rsid w:val="00F964EB"/>
    <w:rsid w:val="00F96B1E"/>
    <w:rsid w:val="00F96BC4"/>
    <w:rsid w:val="00F96D11"/>
    <w:rsid w:val="00F9759E"/>
    <w:rsid w:val="00F97895"/>
    <w:rsid w:val="00F97CC6"/>
    <w:rsid w:val="00F97D1B"/>
    <w:rsid w:val="00FA0077"/>
    <w:rsid w:val="00FA01FC"/>
    <w:rsid w:val="00FA049C"/>
    <w:rsid w:val="00FA05F7"/>
    <w:rsid w:val="00FA0633"/>
    <w:rsid w:val="00FA06F0"/>
    <w:rsid w:val="00FA0B4C"/>
    <w:rsid w:val="00FA0C58"/>
    <w:rsid w:val="00FA0D5D"/>
    <w:rsid w:val="00FA0EF8"/>
    <w:rsid w:val="00FA1613"/>
    <w:rsid w:val="00FA1AD8"/>
    <w:rsid w:val="00FA1CDF"/>
    <w:rsid w:val="00FA1FC6"/>
    <w:rsid w:val="00FA21F2"/>
    <w:rsid w:val="00FA2564"/>
    <w:rsid w:val="00FA25A1"/>
    <w:rsid w:val="00FA2A45"/>
    <w:rsid w:val="00FA31A5"/>
    <w:rsid w:val="00FA3629"/>
    <w:rsid w:val="00FA377A"/>
    <w:rsid w:val="00FA3833"/>
    <w:rsid w:val="00FA3937"/>
    <w:rsid w:val="00FA399A"/>
    <w:rsid w:val="00FA3B47"/>
    <w:rsid w:val="00FA3F33"/>
    <w:rsid w:val="00FA4A84"/>
    <w:rsid w:val="00FA4E75"/>
    <w:rsid w:val="00FA5BD2"/>
    <w:rsid w:val="00FA5C4D"/>
    <w:rsid w:val="00FA5C65"/>
    <w:rsid w:val="00FA5CFE"/>
    <w:rsid w:val="00FA5DE3"/>
    <w:rsid w:val="00FA5F5C"/>
    <w:rsid w:val="00FA600B"/>
    <w:rsid w:val="00FA61F0"/>
    <w:rsid w:val="00FA65C4"/>
    <w:rsid w:val="00FA66F5"/>
    <w:rsid w:val="00FA6923"/>
    <w:rsid w:val="00FA69BE"/>
    <w:rsid w:val="00FA6AC2"/>
    <w:rsid w:val="00FA6E01"/>
    <w:rsid w:val="00FA71BE"/>
    <w:rsid w:val="00FA7266"/>
    <w:rsid w:val="00FA72FA"/>
    <w:rsid w:val="00FA74D4"/>
    <w:rsid w:val="00FA75EB"/>
    <w:rsid w:val="00FA769F"/>
    <w:rsid w:val="00FA76C4"/>
    <w:rsid w:val="00FB0435"/>
    <w:rsid w:val="00FB0537"/>
    <w:rsid w:val="00FB0A3C"/>
    <w:rsid w:val="00FB0C41"/>
    <w:rsid w:val="00FB0CC1"/>
    <w:rsid w:val="00FB0D65"/>
    <w:rsid w:val="00FB0D8F"/>
    <w:rsid w:val="00FB0DC2"/>
    <w:rsid w:val="00FB1257"/>
    <w:rsid w:val="00FB129A"/>
    <w:rsid w:val="00FB1375"/>
    <w:rsid w:val="00FB14EB"/>
    <w:rsid w:val="00FB1564"/>
    <w:rsid w:val="00FB284B"/>
    <w:rsid w:val="00FB28B8"/>
    <w:rsid w:val="00FB2992"/>
    <w:rsid w:val="00FB2B7B"/>
    <w:rsid w:val="00FB2CE5"/>
    <w:rsid w:val="00FB301E"/>
    <w:rsid w:val="00FB3376"/>
    <w:rsid w:val="00FB3384"/>
    <w:rsid w:val="00FB34A1"/>
    <w:rsid w:val="00FB3BD8"/>
    <w:rsid w:val="00FB3BE4"/>
    <w:rsid w:val="00FB3C43"/>
    <w:rsid w:val="00FB3DD9"/>
    <w:rsid w:val="00FB4162"/>
    <w:rsid w:val="00FB4256"/>
    <w:rsid w:val="00FB4A2A"/>
    <w:rsid w:val="00FB4EEE"/>
    <w:rsid w:val="00FB4FA0"/>
    <w:rsid w:val="00FB538A"/>
    <w:rsid w:val="00FB5442"/>
    <w:rsid w:val="00FB558A"/>
    <w:rsid w:val="00FB5927"/>
    <w:rsid w:val="00FB5E0D"/>
    <w:rsid w:val="00FB5FA6"/>
    <w:rsid w:val="00FB5FF5"/>
    <w:rsid w:val="00FB606E"/>
    <w:rsid w:val="00FB611C"/>
    <w:rsid w:val="00FB646D"/>
    <w:rsid w:val="00FB6508"/>
    <w:rsid w:val="00FB6947"/>
    <w:rsid w:val="00FB6A10"/>
    <w:rsid w:val="00FB6B1E"/>
    <w:rsid w:val="00FB6CF7"/>
    <w:rsid w:val="00FB6D5E"/>
    <w:rsid w:val="00FB72AD"/>
    <w:rsid w:val="00FB75DC"/>
    <w:rsid w:val="00FB76A7"/>
    <w:rsid w:val="00FB7839"/>
    <w:rsid w:val="00FB7BBA"/>
    <w:rsid w:val="00FB7C44"/>
    <w:rsid w:val="00FB7E07"/>
    <w:rsid w:val="00FC008D"/>
    <w:rsid w:val="00FC00D7"/>
    <w:rsid w:val="00FC039F"/>
    <w:rsid w:val="00FC0719"/>
    <w:rsid w:val="00FC0848"/>
    <w:rsid w:val="00FC091E"/>
    <w:rsid w:val="00FC0945"/>
    <w:rsid w:val="00FC0959"/>
    <w:rsid w:val="00FC09C7"/>
    <w:rsid w:val="00FC0CC5"/>
    <w:rsid w:val="00FC0ECC"/>
    <w:rsid w:val="00FC1471"/>
    <w:rsid w:val="00FC1500"/>
    <w:rsid w:val="00FC164E"/>
    <w:rsid w:val="00FC195C"/>
    <w:rsid w:val="00FC1BDE"/>
    <w:rsid w:val="00FC1DC8"/>
    <w:rsid w:val="00FC1E64"/>
    <w:rsid w:val="00FC2259"/>
    <w:rsid w:val="00FC247C"/>
    <w:rsid w:val="00FC25B3"/>
    <w:rsid w:val="00FC2761"/>
    <w:rsid w:val="00FC29B4"/>
    <w:rsid w:val="00FC29E1"/>
    <w:rsid w:val="00FC2C25"/>
    <w:rsid w:val="00FC2C90"/>
    <w:rsid w:val="00FC30DF"/>
    <w:rsid w:val="00FC3477"/>
    <w:rsid w:val="00FC3842"/>
    <w:rsid w:val="00FC388A"/>
    <w:rsid w:val="00FC3AB7"/>
    <w:rsid w:val="00FC3FCA"/>
    <w:rsid w:val="00FC4283"/>
    <w:rsid w:val="00FC445E"/>
    <w:rsid w:val="00FC445F"/>
    <w:rsid w:val="00FC455F"/>
    <w:rsid w:val="00FC4618"/>
    <w:rsid w:val="00FC4A3B"/>
    <w:rsid w:val="00FC4E4D"/>
    <w:rsid w:val="00FC4E9A"/>
    <w:rsid w:val="00FC510A"/>
    <w:rsid w:val="00FC53B0"/>
    <w:rsid w:val="00FC54A5"/>
    <w:rsid w:val="00FC589F"/>
    <w:rsid w:val="00FC5B90"/>
    <w:rsid w:val="00FC5D7B"/>
    <w:rsid w:val="00FC5ED5"/>
    <w:rsid w:val="00FC6000"/>
    <w:rsid w:val="00FC6A1B"/>
    <w:rsid w:val="00FC6AFA"/>
    <w:rsid w:val="00FC6D2D"/>
    <w:rsid w:val="00FC6DC0"/>
    <w:rsid w:val="00FC700D"/>
    <w:rsid w:val="00FC73B0"/>
    <w:rsid w:val="00FC77CB"/>
    <w:rsid w:val="00FC78C4"/>
    <w:rsid w:val="00FC798A"/>
    <w:rsid w:val="00FD0175"/>
    <w:rsid w:val="00FD0294"/>
    <w:rsid w:val="00FD02F6"/>
    <w:rsid w:val="00FD04A8"/>
    <w:rsid w:val="00FD04BC"/>
    <w:rsid w:val="00FD0704"/>
    <w:rsid w:val="00FD0789"/>
    <w:rsid w:val="00FD090D"/>
    <w:rsid w:val="00FD09BE"/>
    <w:rsid w:val="00FD0B0B"/>
    <w:rsid w:val="00FD0BE7"/>
    <w:rsid w:val="00FD0C9C"/>
    <w:rsid w:val="00FD0DFC"/>
    <w:rsid w:val="00FD1184"/>
    <w:rsid w:val="00FD1330"/>
    <w:rsid w:val="00FD149A"/>
    <w:rsid w:val="00FD157F"/>
    <w:rsid w:val="00FD1676"/>
    <w:rsid w:val="00FD1856"/>
    <w:rsid w:val="00FD1CF1"/>
    <w:rsid w:val="00FD1DED"/>
    <w:rsid w:val="00FD2395"/>
    <w:rsid w:val="00FD2535"/>
    <w:rsid w:val="00FD27E1"/>
    <w:rsid w:val="00FD2DBA"/>
    <w:rsid w:val="00FD2EF0"/>
    <w:rsid w:val="00FD2F0B"/>
    <w:rsid w:val="00FD300E"/>
    <w:rsid w:val="00FD3222"/>
    <w:rsid w:val="00FD3296"/>
    <w:rsid w:val="00FD340D"/>
    <w:rsid w:val="00FD3737"/>
    <w:rsid w:val="00FD37D1"/>
    <w:rsid w:val="00FD3BAA"/>
    <w:rsid w:val="00FD3D19"/>
    <w:rsid w:val="00FD3FC8"/>
    <w:rsid w:val="00FD43D6"/>
    <w:rsid w:val="00FD4571"/>
    <w:rsid w:val="00FD46AB"/>
    <w:rsid w:val="00FD4712"/>
    <w:rsid w:val="00FD4726"/>
    <w:rsid w:val="00FD4923"/>
    <w:rsid w:val="00FD4ABE"/>
    <w:rsid w:val="00FD4FC9"/>
    <w:rsid w:val="00FD5263"/>
    <w:rsid w:val="00FD52F6"/>
    <w:rsid w:val="00FD549E"/>
    <w:rsid w:val="00FD54F8"/>
    <w:rsid w:val="00FD5A76"/>
    <w:rsid w:val="00FD5C9E"/>
    <w:rsid w:val="00FD5EE4"/>
    <w:rsid w:val="00FD61E8"/>
    <w:rsid w:val="00FD61F1"/>
    <w:rsid w:val="00FD62EE"/>
    <w:rsid w:val="00FD644E"/>
    <w:rsid w:val="00FD65FD"/>
    <w:rsid w:val="00FD67B1"/>
    <w:rsid w:val="00FD6C16"/>
    <w:rsid w:val="00FD6DC2"/>
    <w:rsid w:val="00FD6F65"/>
    <w:rsid w:val="00FD729C"/>
    <w:rsid w:val="00FD73BD"/>
    <w:rsid w:val="00FD755F"/>
    <w:rsid w:val="00FD782B"/>
    <w:rsid w:val="00FD7D93"/>
    <w:rsid w:val="00FD7EA7"/>
    <w:rsid w:val="00FD7F4B"/>
    <w:rsid w:val="00FE0057"/>
    <w:rsid w:val="00FE06DB"/>
    <w:rsid w:val="00FE07A8"/>
    <w:rsid w:val="00FE09CE"/>
    <w:rsid w:val="00FE0B2F"/>
    <w:rsid w:val="00FE1051"/>
    <w:rsid w:val="00FE11CE"/>
    <w:rsid w:val="00FE1253"/>
    <w:rsid w:val="00FE12DB"/>
    <w:rsid w:val="00FE12EB"/>
    <w:rsid w:val="00FE1B2C"/>
    <w:rsid w:val="00FE1B80"/>
    <w:rsid w:val="00FE1C0E"/>
    <w:rsid w:val="00FE1D8E"/>
    <w:rsid w:val="00FE1E29"/>
    <w:rsid w:val="00FE1E4E"/>
    <w:rsid w:val="00FE1F21"/>
    <w:rsid w:val="00FE1F25"/>
    <w:rsid w:val="00FE2298"/>
    <w:rsid w:val="00FE229D"/>
    <w:rsid w:val="00FE22C4"/>
    <w:rsid w:val="00FE23C7"/>
    <w:rsid w:val="00FE25A3"/>
    <w:rsid w:val="00FE27F2"/>
    <w:rsid w:val="00FE281A"/>
    <w:rsid w:val="00FE29BF"/>
    <w:rsid w:val="00FE2B4F"/>
    <w:rsid w:val="00FE2EFF"/>
    <w:rsid w:val="00FE3260"/>
    <w:rsid w:val="00FE32BC"/>
    <w:rsid w:val="00FE3352"/>
    <w:rsid w:val="00FE3670"/>
    <w:rsid w:val="00FE3701"/>
    <w:rsid w:val="00FE39A5"/>
    <w:rsid w:val="00FE3B86"/>
    <w:rsid w:val="00FE3BC5"/>
    <w:rsid w:val="00FE3E2E"/>
    <w:rsid w:val="00FE3ECA"/>
    <w:rsid w:val="00FE3F03"/>
    <w:rsid w:val="00FE4242"/>
    <w:rsid w:val="00FE43CA"/>
    <w:rsid w:val="00FE48F4"/>
    <w:rsid w:val="00FE4B20"/>
    <w:rsid w:val="00FE4C8B"/>
    <w:rsid w:val="00FE4EB7"/>
    <w:rsid w:val="00FE51EF"/>
    <w:rsid w:val="00FE5424"/>
    <w:rsid w:val="00FE5797"/>
    <w:rsid w:val="00FE5D93"/>
    <w:rsid w:val="00FE5DD4"/>
    <w:rsid w:val="00FE646E"/>
    <w:rsid w:val="00FE647C"/>
    <w:rsid w:val="00FE64EA"/>
    <w:rsid w:val="00FE6590"/>
    <w:rsid w:val="00FE7AF1"/>
    <w:rsid w:val="00FE7C2A"/>
    <w:rsid w:val="00FE7C8D"/>
    <w:rsid w:val="00FF032A"/>
    <w:rsid w:val="00FF0404"/>
    <w:rsid w:val="00FF0748"/>
    <w:rsid w:val="00FF092D"/>
    <w:rsid w:val="00FF0A40"/>
    <w:rsid w:val="00FF0B84"/>
    <w:rsid w:val="00FF0CC8"/>
    <w:rsid w:val="00FF1175"/>
    <w:rsid w:val="00FF12FF"/>
    <w:rsid w:val="00FF14FE"/>
    <w:rsid w:val="00FF15C6"/>
    <w:rsid w:val="00FF1C0A"/>
    <w:rsid w:val="00FF1C0C"/>
    <w:rsid w:val="00FF1F77"/>
    <w:rsid w:val="00FF232B"/>
    <w:rsid w:val="00FF2560"/>
    <w:rsid w:val="00FF2570"/>
    <w:rsid w:val="00FF2751"/>
    <w:rsid w:val="00FF3085"/>
    <w:rsid w:val="00FF31B6"/>
    <w:rsid w:val="00FF3445"/>
    <w:rsid w:val="00FF3504"/>
    <w:rsid w:val="00FF35FE"/>
    <w:rsid w:val="00FF371E"/>
    <w:rsid w:val="00FF3762"/>
    <w:rsid w:val="00FF38F3"/>
    <w:rsid w:val="00FF3AFF"/>
    <w:rsid w:val="00FF3DC8"/>
    <w:rsid w:val="00FF3F8C"/>
    <w:rsid w:val="00FF45A1"/>
    <w:rsid w:val="00FF46B4"/>
    <w:rsid w:val="00FF4826"/>
    <w:rsid w:val="00FF4888"/>
    <w:rsid w:val="00FF48DA"/>
    <w:rsid w:val="00FF4B2E"/>
    <w:rsid w:val="00FF4D78"/>
    <w:rsid w:val="00FF4DDB"/>
    <w:rsid w:val="00FF5795"/>
    <w:rsid w:val="00FF5A75"/>
    <w:rsid w:val="00FF5CE8"/>
    <w:rsid w:val="00FF5F36"/>
    <w:rsid w:val="00FF5FC1"/>
    <w:rsid w:val="00FF603E"/>
    <w:rsid w:val="00FF6960"/>
    <w:rsid w:val="00FF6A05"/>
    <w:rsid w:val="00FF6D09"/>
    <w:rsid w:val="00FF6D23"/>
    <w:rsid w:val="00FF6F00"/>
    <w:rsid w:val="00FF6FE6"/>
    <w:rsid w:val="00FF70CE"/>
    <w:rsid w:val="00FF751C"/>
    <w:rsid w:val="00FF7A81"/>
    <w:rsid w:val="00FF7AF2"/>
    <w:rsid w:val="00FF7CFB"/>
    <w:rsid w:val="00FF7DA8"/>
    <w:rsid w:val="00FF7F31"/>
    <w:rsid w:val="028526B9"/>
    <w:rsid w:val="03E4A82F"/>
    <w:rsid w:val="042BA734"/>
    <w:rsid w:val="04BFD8F0"/>
    <w:rsid w:val="089BCBD7"/>
    <w:rsid w:val="0DE05036"/>
    <w:rsid w:val="0E2407F7"/>
    <w:rsid w:val="0F3F5713"/>
    <w:rsid w:val="101CD1E6"/>
    <w:rsid w:val="10278984"/>
    <w:rsid w:val="11A0F3A7"/>
    <w:rsid w:val="120A9C53"/>
    <w:rsid w:val="155B31A8"/>
    <w:rsid w:val="15A6A496"/>
    <w:rsid w:val="192F4BE3"/>
    <w:rsid w:val="1AFEA93E"/>
    <w:rsid w:val="1BB26C67"/>
    <w:rsid w:val="1C06CC27"/>
    <w:rsid w:val="1C30919C"/>
    <w:rsid w:val="1C3DF13A"/>
    <w:rsid w:val="1D11B04F"/>
    <w:rsid w:val="1D30618E"/>
    <w:rsid w:val="1D7538F7"/>
    <w:rsid w:val="1E53B554"/>
    <w:rsid w:val="1F31CF12"/>
    <w:rsid w:val="20535130"/>
    <w:rsid w:val="2162CC01"/>
    <w:rsid w:val="2311DFA1"/>
    <w:rsid w:val="24729B70"/>
    <w:rsid w:val="24954618"/>
    <w:rsid w:val="24C642E4"/>
    <w:rsid w:val="259DA90D"/>
    <w:rsid w:val="25FA6366"/>
    <w:rsid w:val="26292D17"/>
    <w:rsid w:val="296D7544"/>
    <w:rsid w:val="2F761794"/>
    <w:rsid w:val="2FC4C176"/>
    <w:rsid w:val="308868AF"/>
    <w:rsid w:val="3202849A"/>
    <w:rsid w:val="33BF9AD9"/>
    <w:rsid w:val="33C4F0AC"/>
    <w:rsid w:val="3425BDC2"/>
    <w:rsid w:val="345B34B7"/>
    <w:rsid w:val="34F7589C"/>
    <w:rsid w:val="3611BE7F"/>
    <w:rsid w:val="373B5C59"/>
    <w:rsid w:val="3AA3B772"/>
    <w:rsid w:val="3AF45302"/>
    <w:rsid w:val="3B9071BA"/>
    <w:rsid w:val="3B9C8C6F"/>
    <w:rsid w:val="3D0D9B26"/>
    <w:rsid w:val="3E93193B"/>
    <w:rsid w:val="3F57795E"/>
    <w:rsid w:val="400487E6"/>
    <w:rsid w:val="429D3937"/>
    <w:rsid w:val="42A3B598"/>
    <w:rsid w:val="4454AD2F"/>
    <w:rsid w:val="484FAE26"/>
    <w:rsid w:val="4AF1F30C"/>
    <w:rsid w:val="4B3C3E07"/>
    <w:rsid w:val="4B3CF43F"/>
    <w:rsid w:val="4B82C747"/>
    <w:rsid w:val="4E35842B"/>
    <w:rsid w:val="4EAE3638"/>
    <w:rsid w:val="4EE6EE19"/>
    <w:rsid w:val="53C87A6F"/>
    <w:rsid w:val="540ECDE7"/>
    <w:rsid w:val="553D85FF"/>
    <w:rsid w:val="558929BF"/>
    <w:rsid w:val="55B3EF50"/>
    <w:rsid w:val="5AE85683"/>
    <w:rsid w:val="5C0FFF40"/>
    <w:rsid w:val="5C48863A"/>
    <w:rsid w:val="5C6B2BC0"/>
    <w:rsid w:val="5CD52958"/>
    <w:rsid w:val="5DC5457F"/>
    <w:rsid w:val="5F029301"/>
    <w:rsid w:val="607F4F34"/>
    <w:rsid w:val="60AE3509"/>
    <w:rsid w:val="61D2D2A0"/>
    <w:rsid w:val="623E65EE"/>
    <w:rsid w:val="62E8EDDD"/>
    <w:rsid w:val="6366099C"/>
    <w:rsid w:val="63A0F2BC"/>
    <w:rsid w:val="651298C2"/>
    <w:rsid w:val="65568831"/>
    <w:rsid w:val="65E8DB87"/>
    <w:rsid w:val="6628D5F7"/>
    <w:rsid w:val="6666EE99"/>
    <w:rsid w:val="6667163B"/>
    <w:rsid w:val="6964B903"/>
    <w:rsid w:val="6E113123"/>
    <w:rsid w:val="6E888954"/>
    <w:rsid w:val="6F8F47DF"/>
    <w:rsid w:val="700182F9"/>
    <w:rsid w:val="70AD41A3"/>
    <w:rsid w:val="725DB73E"/>
    <w:rsid w:val="729B6373"/>
    <w:rsid w:val="74C75A0E"/>
    <w:rsid w:val="7596F973"/>
    <w:rsid w:val="76449128"/>
    <w:rsid w:val="76897BB8"/>
    <w:rsid w:val="768DCE73"/>
    <w:rsid w:val="7AC8248B"/>
    <w:rsid w:val="7B853436"/>
    <w:rsid w:val="7C326110"/>
    <w:rsid w:val="7DFF4F99"/>
    <w:rsid w:val="7E3CA762"/>
    <w:rsid w:val="7FA9047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FD31EF"/>
  <w15:docId w15:val="{2EFC2C9B-6B08-49CE-82F8-469FDA8A5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7D7D"/>
  </w:style>
  <w:style w:type="paragraph" w:styleId="Overskrift1">
    <w:name w:val="heading 1"/>
    <w:basedOn w:val="Normal"/>
    <w:next w:val="Normal"/>
    <w:link w:val="Overskrift1Tegn"/>
    <w:uiPriority w:val="9"/>
    <w:qFormat/>
    <w:rsid w:val="00D4538F"/>
    <w:pPr>
      <w:keepNext/>
      <w:keepLines/>
      <w:numPr>
        <w:numId w:val="3"/>
      </w:numPr>
      <w:spacing w:before="360" w:after="120"/>
      <w:ind w:left="624" w:hanging="624"/>
      <w:outlineLvl w:val="0"/>
    </w:pPr>
    <w:rPr>
      <w:rFonts w:eastAsiaTheme="majorEastAsia" w:cstheme="majorBidi"/>
      <w:b/>
      <w:bCs/>
      <w:sz w:val="28"/>
      <w:szCs w:val="28"/>
    </w:rPr>
  </w:style>
  <w:style w:type="paragraph" w:styleId="Overskrift2">
    <w:name w:val="heading 2"/>
    <w:basedOn w:val="Normal"/>
    <w:next w:val="Normal"/>
    <w:link w:val="Overskrift2Tegn"/>
    <w:uiPriority w:val="9"/>
    <w:unhideWhenUsed/>
    <w:qFormat/>
    <w:rsid w:val="00D4538F"/>
    <w:pPr>
      <w:keepNext/>
      <w:keepLines/>
      <w:numPr>
        <w:ilvl w:val="1"/>
        <w:numId w:val="3"/>
      </w:numPr>
      <w:spacing w:before="240" w:after="120"/>
      <w:ind w:left="624" w:hanging="624"/>
      <w:outlineLvl w:val="1"/>
    </w:pPr>
    <w:rPr>
      <w:rFonts w:eastAsiaTheme="majorEastAsia" w:cstheme="majorBidi"/>
      <w:b/>
      <w:bCs/>
      <w:sz w:val="26"/>
      <w:szCs w:val="26"/>
    </w:rPr>
  </w:style>
  <w:style w:type="paragraph" w:styleId="Overskrift3">
    <w:name w:val="heading 3"/>
    <w:basedOn w:val="Normal"/>
    <w:next w:val="Normal"/>
    <w:link w:val="Overskrift3Tegn"/>
    <w:autoRedefine/>
    <w:uiPriority w:val="9"/>
    <w:unhideWhenUsed/>
    <w:qFormat/>
    <w:rsid w:val="003A4519"/>
    <w:pPr>
      <w:numPr>
        <w:ilvl w:val="2"/>
        <w:numId w:val="3"/>
      </w:numPr>
      <w:spacing w:before="240" w:after="120"/>
      <w:ind w:left="624" w:hanging="624"/>
      <w:outlineLvl w:val="2"/>
    </w:pPr>
    <w:rPr>
      <w:b/>
      <w:sz w:val="24"/>
    </w:rPr>
  </w:style>
  <w:style w:type="paragraph" w:styleId="Overskrift4">
    <w:name w:val="heading 4"/>
    <w:basedOn w:val="Normal"/>
    <w:next w:val="Normal"/>
    <w:link w:val="Overskrift4Tegn"/>
    <w:uiPriority w:val="9"/>
    <w:unhideWhenUsed/>
    <w:qFormat/>
    <w:rsid w:val="0013786A"/>
    <w:pPr>
      <w:keepNext/>
      <w:keepLines/>
      <w:numPr>
        <w:ilvl w:val="3"/>
        <w:numId w:val="3"/>
      </w:numPr>
      <w:spacing w:before="240" w:after="120"/>
      <w:outlineLvl w:val="3"/>
    </w:pPr>
    <w:rPr>
      <w:rFonts w:eastAsiaTheme="majorEastAsia" w:cstheme="majorBidi"/>
      <w:b/>
      <w:bCs/>
      <w:iCs/>
      <w:sz w:val="23"/>
    </w:rPr>
  </w:style>
  <w:style w:type="paragraph" w:styleId="Overskrift5">
    <w:name w:val="heading 5"/>
    <w:basedOn w:val="Normal"/>
    <w:next w:val="Normal"/>
    <w:link w:val="Overskrift5Tegn"/>
    <w:uiPriority w:val="9"/>
    <w:unhideWhenUsed/>
    <w:qFormat/>
    <w:rsid w:val="004F739B"/>
    <w:pPr>
      <w:keepNext/>
      <w:keepLines/>
      <w:numPr>
        <w:ilvl w:val="4"/>
        <w:numId w:val="3"/>
      </w:numPr>
      <w:spacing w:before="200" w:after="0"/>
      <w:outlineLvl w:val="4"/>
    </w:pPr>
    <w:rPr>
      <w:rFonts w:asciiTheme="majorHAnsi" w:eastAsiaTheme="majorEastAsia" w:hAnsiTheme="majorHAnsi" w:cstheme="majorBidi"/>
    </w:rPr>
  </w:style>
  <w:style w:type="paragraph" w:styleId="Overskrift6">
    <w:name w:val="heading 6"/>
    <w:basedOn w:val="Normal"/>
    <w:next w:val="Normal"/>
    <w:link w:val="Overskrift6Tegn"/>
    <w:uiPriority w:val="9"/>
    <w:semiHidden/>
    <w:unhideWhenUsed/>
    <w:qFormat/>
    <w:rsid w:val="002E0297"/>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Overskrift7">
    <w:name w:val="heading 7"/>
    <w:basedOn w:val="Normal"/>
    <w:next w:val="Normal"/>
    <w:link w:val="Overskrift7Tegn"/>
    <w:uiPriority w:val="9"/>
    <w:semiHidden/>
    <w:unhideWhenUsed/>
    <w:qFormat/>
    <w:rsid w:val="002E0297"/>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uiPriority w:val="9"/>
    <w:semiHidden/>
    <w:unhideWhenUsed/>
    <w:qFormat/>
    <w:rsid w:val="002E0297"/>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uiPriority w:val="9"/>
    <w:semiHidden/>
    <w:unhideWhenUsed/>
    <w:qFormat/>
    <w:rsid w:val="002E0297"/>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Listeavsnitt">
    <w:name w:val="List Paragraph"/>
    <w:basedOn w:val="Normal"/>
    <w:uiPriority w:val="34"/>
    <w:qFormat/>
    <w:rsid w:val="00155846"/>
    <w:pPr>
      <w:ind w:left="720"/>
      <w:contextualSpacing/>
    </w:pPr>
  </w:style>
  <w:style w:type="character" w:customStyle="1" w:styleId="Overskrift1Tegn">
    <w:name w:val="Overskrift 1 Tegn"/>
    <w:basedOn w:val="Standardskriftforavsnitt"/>
    <w:link w:val="Overskrift1"/>
    <w:uiPriority w:val="9"/>
    <w:rsid w:val="00D4538F"/>
    <w:rPr>
      <w:rFonts w:eastAsiaTheme="majorEastAsia" w:cstheme="majorBidi"/>
      <w:b/>
      <w:bCs/>
      <w:sz w:val="28"/>
      <w:szCs w:val="28"/>
    </w:rPr>
  </w:style>
  <w:style w:type="paragraph" w:styleId="Overskriftforinnholdsfortegnelse">
    <w:name w:val="TOC Heading"/>
    <w:basedOn w:val="Overskrift1"/>
    <w:next w:val="Normal"/>
    <w:uiPriority w:val="39"/>
    <w:unhideWhenUsed/>
    <w:qFormat/>
    <w:rsid w:val="00155846"/>
    <w:pPr>
      <w:numPr>
        <w:numId w:val="1"/>
      </w:numPr>
      <w:outlineLvl w:val="9"/>
    </w:pPr>
    <w:rPr>
      <w:lang w:eastAsia="nb-NO"/>
    </w:rPr>
  </w:style>
  <w:style w:type="paragraph" w:styleId="INNH1">
    <w:name w:val="toc 1"/>
    <w:basedOn w:val="Normal"/>
    <w:next w:val="Normal"/>
    <w:autoRedefine/>
    <w:uiPriority w:val="39"/>
    <w:unhideWhenUsed/>
    <w:rsid w:val="00B7008B"/>
    <w:pPr>
      <w:tabs>
        <w:tab w:val="left" w:pos="369"/>
        <w:tab w:val="right" w:leader="dot" w:pos="9062"/>
      </w:tabs>
      <w:spacing w:before="120" w:after="60"/>
    </w:pPr>
    <w:rPr>
      <w:b/>
      <w:sz w:val="24"/>
    </w:rPr>
  </w:style>
  <w:style w:type="character" w:styleId="Hyperkobling">
    <w:name w:val="Hyperlink"/>
    <w:basedOn w:val="Standardskriftforavsnitt"/>
    <w:uiPriority w:val="99"/>
    <w:unhideWhenUsed/>
    <w:rsid w:val="00155846"/>
    <w:rPr>
      <w:color w:val="0000FF" w:themeColor="hyperlink"/>
      <w:u w:val="single"/>
    </w:rPr>
  </w:style>
  <w:style w:type="paragraph" w:styleId="Bobletekst">
    <w:name w:val="Balloon Text"/>
    <w:basedOn w:val="Normal"/>
    <w:link w:val="BobletekstTegn"/>
    <w:uiPriority w:val="99"/>
    <w:semiHidden/>
    <w:unhideWhenUsed/>
    <w:rsid w:val="00155846"/>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55846"/>
    <w:rPr>
      <w:rFonts w:ascii="Tahoma" w:hAnsi="Tahoma" w:cs="Tahoma"/>
      <w:sz w:val="16"/>
      <w:szCs w:val="16"/>
    </w:rPr>
  </w:style>
  <w:style w:type="paragraph" w:styleId="Brdtekst">
    <w:name w:val="Body Text"/>
    <w:basedOn w:val="Normal"/>
    <w:link w:val="BrdtekstTegn"/>
    <w:semiHidden/>
    <w:rsid w:val="00155846"/>
    <w:pPr>
      <w:spacing w:after="120" w:line="264" w:lineRule="auto"/>
      <w:jc w:val="both"/>
    </w:pPr>
    <w:rPr>
      <w:rFonts w:ascii="Calibri" w:eastAsia="Times New Roman" w:hAnsi="Calibri" w:cs="Times New Roman"/>
      <w:sz w:val="24"/>
      <w:lang w:eastAsia="nb-NO"/>
    </w:rPr>
  </w:style>
  <w:style w:type="character" w:customStyle="1" w:styleId="BrdtekstTegn">
    <w:name w:val="Brødtekst Tegn"/>
    <w:basedOn w:val="Standardskriftforavsnitt"/>
    <w:link w:val="Brdtekst"/>
    <w:semiHidden/>
    <w:rsid w:val="00155846"/>
    <w:rPr>
      <w:rFonts w:ascii="Calibri" w:eastAsia="Times New Roman" w:hAnsi="Calibri" w:cs="Times New Roman"/>
      <w:sz w:val="24"/>
      <w:lang w:eastAsia="nb-NO"/>
    </w:rPr>
  </w:style>
  <w:style w:type="paragraph" w:styleId="Tittel">
    <w:name w:val="Title"/>
    <w:basedOn w:val="Normal"/>
    <w:next w:val="Normal"/>
    <w:link w:val="TittelTegn"/>
    <w:uiPriority w:val="10"/>
    <w:qFormat/>
    <w:rsid w:val="0085269C"/>
    <w:pPr>
      <w:pBdr>
        <w:bottom w:val="single" w:sz="8" w:space="4" w:color="2DA2BF"/>
      </w:pBdr>
      <w:spacing w:after="300" w:line="240" w:lineRule="auto"/>
      <w:contextualSpacing/>
    </w:pPr>
    <w:rPr>
      <w:rFonts w:ascii="Cambria" w:eastAsia="Times New Roman" w:hAnsi="Cambria" w:cs="Times New Roman"/>
      <w:color w:val="343434"/>
      <w:spacing w:val="5"/>
      <w:kern w:val="28"/>
      <w:sz w:val="52"/>
      <w:szCs w:val="52"/>
      <w:lang w:eastAsia="nb-NO"/>
    </w:rPr>
  </w:style>
  <w:style w:type="character" w:customStyle="1" w:styleId="TittelTegn">
    <w:name w:val="Tittel Tegn"/>
    <w:basedOn w:val="Standardskriftforavsnitt"/>
    <w:link w:val="Tittel"/>
    <w:uiPriority w:val="10"/>
    <w:rsid w:val="0085269C"/>
    <w:rPr>
      <w:rFonts w:ascii="Cambria" w:eastAsia="Times New Roman" w:hAnsi="Cambria" w:cs="Times New Roman"/>
      <w:color w:val="343434"/>
      <w:spacing w:val="5"/>
      <w:kern w:val="28"/>
      <w:sz w:val="52"/>
      <w:szCs w:val="52"/>
      <w:lang w:eastAsia="nb-NO"/>
    </w:rPr>
  </w:style>
  <w:style w:type="paragraph" w:styleId="Undertittel">
    <w:name w:val="Subtitle"/>
    <w:basedOn w:val="Normal"/>
    <w:next w:val="Normal"/>
    <w:link w:val="UndertittelTegn"/>
    <w:uiPriority w:val="11"/>
    <w:qFormat/>
    <w:rsid w:val="0085269C"/>
    <w:pPr>
      <w:numPr>
        <w:ilvl w:val="1"/>
      </w:numPr>
      <w:spacing w:after="120" w:line="264" w:lineRule="auto"/>
    </w:pPr>
    <w:rPr>
      <w:rFonts w:ascii="Cambria" w:eastAsia="Times New Roman" w:hAnsi="Cambria" w:cs="Times New Roman"/>
      <w:iCs/>
      <w:spacing w:val="15"/>
      <w:sz w:val="24"/>
      <w:szCs w:val="24"/>
      <w:lang w:val="en-GB" w:eastAsia="nb-NO"/>
    </w:rPr>
  </w:style>
  <w:style w:type="character" w:customStyle="1" w:styleId="UndertittelTegn">
    <w:name w:val="Undertittel Tegn"/>
    <w:basedOn w:val="Standardskriftforavsnitt"/>
    <w:link w:val="Undertittel"/>
    <w:uiPriority w:val="11"/>
    <w:rsid w:val="0085269C"/>
    <w:rPr>
      <w:rFonts w:ascii="Cambria" w:eastAsia="Times New Roman" w:hAnsi="Cambria" w:cs="Times New Roman"/>
      <w:iCs/>
      <w:spacing w:val="15"/>
      <w:sz w:val="24"/>
      <w:szCs w:val="24"/>
      <w:lang w:val="en-GB" w:eastAsia="nb-NO"/>
    </w:rPr>
  </w:style>
  <w:style w:type="character" w:customStyle="1" w:styleId="Overskrift2Tegn">
    <w:name w:val="Overskrift 2 Tegn"/>
    <w:basedOn w:val="Standardskriftforavsnitt"/>
    <w:link w:val="Overskrift2"/>
    <w:uiPriority w:val="9"/>
    <w:rsid w:val="00D4538F"/>
    <w:rPr>
      <w:rFonts w:eastAsiaTheme="majorEastAsia" w:cstheme="majorBidi"/>
      <w:b/>
      <w:bCs/>
      <w:sz w:val="26"/>
      <w:szCs w:val="26"/>
    </w:rPr>
  </w:style>
  <w:style w:type="paragraph" w:styleId="INNH2">
    <w:name w:val="toc 2"/>
    <w:basedOn w:val="Normal"/>
    <w:next w:val="Normal"/>
    <w:autoRedefine/>
    <w:uiPriority w:val="39"/>
    <w:unhideWhenUsed/>
    <w:rsid w:val="00111887"/>
    <w:pPr>
      <w:tabs>
        <w:tab w:val="left" w:pos="936"/>
        <w:tab w:val="right" w:leader="dot" w:pos="9062"/>
      </w:tabs>
      <w:spacing w:after="0" w:line="240" w:lineRule="auto"/>
      <w:ind w:left="369"/>
    </w:pPr>
  </w:style>
  <w:style w:type="paragraph" w:styleId="Topptekst">
    <w:name w:val="header"/>
    <w:basedOn w:val="Normal"/>
    <w:link w:val="TopptekstTegn"/>
    <w:uiPriority w:val="99"/>
    <w:unhideWhenUsed/>
    <w:rsid w:val="00304DE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304DEC"/>
  </w:style>
  <w:style w:type="paragraph" w:styleId="Bunntekst">
    <w:name w:val="footer"/>
    <w:basedOn w:val="Normal"/>
    <w:link w:val="BunntekstTegn"/>
    <w:uiPriority w:val="99"/>
    <w:unhideWhenUsed/>
    <w:rsid w:val="00304DEC"/>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304DEC"/>
  </w:style>
  <w:style w:type="paragraph" w:styleId="Ingenmellomrom">
    <w:name w:val="No Spacing"/>
    <w:link w:val="IngenmellomromTegn"/>
    <w:uiPriority w:val="1"/>
    <w:qFormat/>
    <w:rsid w:val="00304DEC"/>
    <w:pPr>
      <w:spacing w:after="0" w:line="240" w:lineRule="auto"/>
    </w:pPr>
    <w:rPr>
      <w:rFonts w:eastAsiaTheme="minorEastAsia"/>
      <w:lang w:eastAsia="nb-NO"/>
    </w:rPr>
  </w:style>
  <w:style w:type="character" w:customStyle="1" w:styleId="IngenmellomromTegn">
    <w:name w:val="Ingen mellomrom Tegn"/>
    <w:basedOn w:val="Standardskriftforavsnitt"/>
    <w:link w:val="Ingenmellomrom"/>
    <w:uiPriority w:val="1"/>
    <w:rsid w:val="00304DEC"/>
    <w:rPr>
      <w:rFonts w:eastAsiaTheme="minorEastAsia"/>
      <w:lang w:eastAsia="nb-NO"/>
    </w:rPr>
  </w:style>
  <w:style w:type="table" w:styleId="Tabellrutenett">
    <w:name w:val="Table Grid"/>
    <w:basedOn w:val="Vanligtabell"/>
    <w:uiPriority w:val="59"/>
    <w:rsid w:val="00741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3Tegn">
    <w:name w:val="Overskrift 3 Tegn"/>
    <w:basedOn w:val="Standardskriftforavsnitt"/>
    <w:link w:val="Overskrift3"/>
    <w:uiPriority w:val="9"/>
    <w:rsid w:val="003A4519"/>
    <w:rPr>
      <w:b/>
      <w:sz w:val="24"/>
    </w:rPr>
  </w:style>
  <w:style w:type="paragraph" w:styleId="INNH3">
    <w:name w:val="toc 3"/>
    <w:basedOn w:val="Normal"/>
    <w:next w:val="Normal"/>
    <w:autoRedefine/>
    <w:uiPriority w:val="39"/>
    <w:unhideWhenUsed/>
    <w:rsid w:val="00B01DBC"/>
    <w:pPr>
      <w:tabs>
        <w:tab w:val="left" w:pos="1616"/>
        <w:tab w:val="right" w:leader="dot" w:pos="9061"/>
      </w:tabs>
      <w:spacing w:after="0"/>
      <w:ind w:left="936"/>
    </w:pPr>
  </w:style>
  <w:style w:type="character" w:customStyle="1" w:styleId="Overskrift4Tegn">
    <w:name w:val="Overskrift 4 Tegn"/>
    <w:basedOn w:val="Standardskriftforavsnitt"/>
    <w:link w:val="Overskrift4"/>
    <w:uiPriority w:val="9"/>
    <w:rsid w:val="0013786A"/>
    <w:rPr>
      <w:rFonts w:eastAsiaTheme="majorEastAsia" w:cstheme="majorBidi"/>
      <w:b/>
      <w:bCs/>
      <w:iCs/>
      <w:sz w:val="23"/>
    </w:rPr>
  </w:style>
  <w:style w:type="character" w:customStyle="1" w:styleId="Overskrift5Tegn">
    <w:name w:val="Overskrift 5 Tegn"/>
    <w:basedOn w:val="Standardskriftforavsnitt"/>
    <w:link w:val="Overskrift5"/>
    <w:uiPriority w:val="9"/>
    <w:rsid w:val="004F739B"/>
    <w:rPr>
      <w:rFonts w:asciiTheme="majorHAnsi" w:eastAsiaTheme="majorEastAsia" w:hAnsiTheme="majorHAnsi" w:cstheme="majorBidi"/>
    </w:rPr>
  </w:style>
  <w:style w:type="character" w:customStyle="1" w:styleId="Overskrift6Tegn">
    <w:name w:val="Overskrift 6 Tegn"/>
    <w:basedOn w:val="Standardskriftforavsnitt"/>
    <w:link w:val="Overskrift6"/>
    <w:uiPriority w:val="9"/>
    <w:semiHidden/>
    <w:rsid w:val="00936EB2"/>
    <w:rPr>
      <w:rFonts w:asciiTheme="majorHAnsi" w:eastAsiaTheme="majorEastAsia" w:hAnsiTheme="majorHAnsi" w:cstheme="majorBidi"/>
      <w:i/>
      <w:iCs/>
      <w:color w:val="243F60" w:themeColor="accent1" w:themeShade="7F"/>
    </w:rPr>
  </w:style>
  <w:style w:type="character" w:customStyle="1" w:styleId="Overskrift7Tegn">
    <w:name w:val="Overskrift 7 Tegn"/>
    <w:basedOn w:val="Standardskriftforavsnitt"/>
    <w:link w:val="Overskrift7"/>
    <w:uiPriority w:val="9"/>
    <w:semiHidden/>
    <w:rsid w:val="00936EB2"/>
    <w:rPr>
      <w:rFonts w:asciiTheme="majorHAnsi" w:eastAsiaTheme="majorEastAsia" w:hAnsiTheme="majorHAnsi" w:cstheme="majorBidi"/>
      <w:i/>
      <w:iCs/>
      <w:color w:val="404040" w:themeColor="text1" w:themeTint="BF"/>
    </w:rPr>
  </w:style>
  <w:style w:type="character" w:customStyle="1" w:styleId="Overskrift8Tegn">
    <w:name w:val="Overskrift 8 Tegn"/>
    <w:basedOn w:val="Standardskriftforavsnitt"/>
    <w:link w:val="Overskrift8"/>
    <w:uiPriority w:val="9"/>
    <w:semiHidden/>
    <w:rsid w:val="00936EB2"/>
    <w:rPr>
      <w:rFonts w:asciiTheme="majorHAnsi" w:eastAsiaTheme="majorEastAsia" w:hAnsiTheme="majorHAnsi" w:cstheme="majorBidi"/>
      <w:color w:val="404040" w:themeColor="text1" w:themeTint="BF"/>
      <w:sz w:val="20"/>
      <w:szCs w:val="20"/>
    </w:rPr>
  </w:style>
  <w:style w:type="character" w:customStyle="1" w:styleId="Overskrift9Tegn">
    <w:name w:val="Overskrift 9 Tegn"/>
    <w:basedOn w:val="Standardskriftforavsnitt"/>
    <w:link w:val="Overskrift9"/>
    <w:uiPriority w:val="9"/>
    <w:semiHidden/>
    <w:rsid w:val="00936EB2"/>
    <w:rPr>
      <w:rFonts w:asciiTheme="majorHAnsi" w:eastAsiaTheme="majorEastAsia" w:hAnsiTheme="majorHAnsi" w:cstheme="majorBidi"/>
      <w:i/>
      <w:iCs/>
      <w:color w:val="404040" w:themeColor="text1" w:themeTint="BF"/>
      <w:sz w:val="20"/>
      <w:szCs w:val="20"/>
    </w:rPr>
  </w:style>
  <w:style w:type="paragraph" w:styleId="Fotnotetekst">
    <w:name w:val="footnote text"/>
    <w:basedOn w:val="Normal"/>
    <w:link w:val="FotnotetekstTegn"/>
    <w:uiPriority w:val="99"/>
    <w:semiHidden/>
    <w:unhideWhenUsed/>
    <w:rsid w:val="00E435C6"/>
    <w:pPr>
      <w:spacing w:after="0" w:line="240" w:lineRule="auto"/>
    </w:pPr>
    <w:rPr>
      <w:sz w:val="20"/>
      <w:szCs w:val="20"/>
    </w:rPr>
  </w:style>
  <w:style w:type="character" w:customStyle="1" w:styleId="FotnotetekstTegn">
    <w:name w:val="Fotnotetekst Tegn"/>
    <w:basedOn w:val="Standardskriftforavsnitt"/>
    <w:link w:val="Fotnotetekst"/>
    <w:uiPriority w:val="99"/>
    <w:semiHidden/>
    <w:rsid w:val="00E435C6"/>
    <w:rPr>
      <w:sz w:val="20"/>
      <w:szCs w:val="20"/>
    </w:rPr>
  </w:style>
  <w:style w:type="character" w:styleId="Fotnotereferanse">
    <w:name w:val="footnote reference"/>
    <w:basedOn w:val="Standardskriftforavsnitt"/>
    <w:uiPriority w:val="99"/>
    <w:semiHidden/>
    <w:unhideWhenUsed/>
    <w:rsid w:val="00E435C6"/>
    <w:rPr>
      <w:vertAlign w:val="superscript"/>
    </w:rPr>
  </w:style>
  <w:style w:type="paragraph" w:styleId="Bildetekst">
    <w:name w:val="caption"/>
    <w:aliases w:val="Figurtekst"/>
    <w:basedOn w:val="Normal"/>
    <w:next w:val="Normal"/>
    <w:unhideWhenUsed/>
    <w:qFormat/>
    <w:rsid w:val="00F36887"/>
    <w:pPr>
      <w:spacing w:after="240" w:line="240" w:lineRule="auto"/>
      <w:ind w:left="851" w:hanging="851"/>
    </w:pPr>
    <w:rPr>
      <w:i/>
    </w:rPr>
  </w:style>
  <w:style w:type="paragraph" w:customStyle="1" w:styleId="Default">
    <w:name w:val="Default"/>
    <w:rsid w:val="008510CD"/>
    <w:pPr>
      <w:autoSpaceDE w:val="0"/>
      <w:autoSpaceDN w:val="0"/>
      <w:adjustRightInd w:val="0"/>
      <w:spacing w:after="0" w:line="240" w:lineRule="auto"/>
    </w:pPr>
    <w:rPr>
      <w:rFonts w:ascii="Arial" w:hAnsi="Arial" w:cs="Arial"/>
      <w:color w:val="000000"/>
      <w:sz w:val="24"/>
      <w:szCs w:val="24"/>
    </w:rPr>
  </w:style>
  <w:style w:type="paragraph" w:styleId="Sluttnotetekst">
    <w:name w:val="endnote text"/>
    <w:basedOn w:val="Normal"/>
    <w:link w:val="SluttnotetekstTegn"/>
    <w:uiPriority w:val="99"/>
    <w:unhideWhenUsed/>
    <w:rsid w:val="00960462"/>
    <w:pPr>
      <w:spacing w:after="0" w:line="240" w:lineRule="auto"/>
    </w:pPr>
    <w:rPr>
      <w:sz w:val="20"/>
      <w:szCs w:val="20"/>
    </w:rPr>
  </w:style>
  <w:style w:type="character" w:customStyle="1" w:styleId="SluttnotetekstTegn">
    <w:name w:val="Sluttnotetekst Tegn"/>
    <w:basedOn w:val="Standardskriftforavsnitt"/>
    <w:link w:val="Sluttnotetekst"/>
    <w:uiPriority w:val="99"/>
    <w:rsid w:val="00960462"/>
    <w:rPr>
      <w:sz w:val="20"/>
      <w:szCs w:val="20"/>
    </w:rPr>
  </w:style>
  <w:style w:type="character" w:styleId="Sluttnotereferanse">
    <w:name w:val="endnote reference"/>
    <w:basedOn w:val="Standardskriftforavsnitt"/>
    <w:uiPriority w:val="99"/>
    <w:semiHidden/>
    <w:unhideWhenUsed/>
    <w:rsid w:val="00960462"/>
    <w:rPr>
      <w:vertAlign w:val="superscript"/>
    </w:rPr>
  </w:style>
  <w:style w:type="paragraph" w:styleId="Figurliste">
    <w:name w:val="table of figures"/>
    <w:basedOn w:val="Normal"/>
    <w:next w:val="Normal"/>
    <w:uiPriority w:val="99"/>
    <w:unhideWhenUsed/>
    <w:rsid w:val="008743D4"/>
    <w:pPr>
      <w:spacing w:after="0"/>
    </w:pPr>
  </w:style>
  <w:style w:type="table" w:styleId="Rutenettabell1lysuthevingsfarge1">
    <w:name w:val="Grid Table 1 Light Accent 1"/>
    <w:basedOn w:val="Vanligtabell"/>
    <w:uiPriority w:val="46"/>
    <w:rsid w:val="00C60FC1"/>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Vanligtabell4">
    <w:name w:val="Plain Table 4"/>
    <w:basedOn w:val="Vanligtabell"/>
    <w:uiPriority w:val="44"/>
    <w:rsid w:val="00421B0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ighlight">
    <w:name w:val="highlight"/>
    <w:basedOn w:val="Standardskriftforavsnitt"/>
    <w:rsid w:val="00561081"/>
  </w:style>
  <w:style w:type="character" w:styleId="Sterkreferanse">
    <w:name w:val="Intense Reference"/>
    <w:basedOn w:val="Standardskriftforavsnitt"/>
    <w:uiPriority w:val="32"/>
    <w:qFormat/>
    <w:rsid w:val="00FB4FA0"/>
    <w:rPr>
      <w:b/>
      <w:bCs/>
      <w:smallCaps/>
      <w:color w:val="4F81BD" w:themeColor="accent1"/>
      <w:spacing w:val="5"/>
    </w:rPr>
  </w:style>
  <w:style w:type="character" w:styleId="Ulstomtale">
    <w:name w:val="Unresolved Mention"/>
    <w:basedOn w:val="Standardskriftforavsnitt"/>
    <w:uiPriority w:val="99"/>
    <w:semiHidden/>
    <w:unhideWhenUsed/>
    <w:rsid w:val="00C32789"/>
    <w:rPr>
      <w:color w:val="605E5C"/>
      <w:shd w:val="clear" w:color="auto" w:fill="E1DFDD"/>
    </w:rPr>
  </w:style>
  <w:style w:type="paragraph" w:styleId="Bibliografi">
    <w:name w:val="Bibliography"/>
    <w:basedOn w:val="Normal"/>
    <w:next w:val="Normal"/>
    <w:uiPriority w:val="37"/>
    <w:unhideWhenUsed/>
    <w:rsid w:val="00206D4D"/>
  </w:style>
  <w:style w:type="character" w:styleId="Merknadsreferanse">
    <w:name w:val="annotation reference"/>
    <w:basedOn w:val="Standardskriftforavsnitt"/>
    <w:uiPriority w:val="99"/>
    <w:semiHidden/>
    <w:unhideWhenUsed/>
    <w:rsid w:val="000D5704"/>
    <w:rPr>
      <w:sz w:val="16"/>
      <w:szCs w:val="16"/>
    </w:rPr>
  </w:style>
  <w:style w:type="paragraph" w:styleId="Merknadstekst">
    <w:name w:val="annotation text"/>
    <w:basedOn w:val="Normal"/>
    <w:link w:val="MerknadstekstTegn"/>
    <w:uiPriority w:val="99"/>
    <w:unhideWhenUsed/>
    <w:rsid w:val="000D5704"/>
    <w:pPr>
      <w:spacing w:line="240" w:lineRule="auto"/>
    </w:pPr>
    <w:rPr>
      <w:sz w:val="20"/>
      <w:szCs w:val="20"/>
    </w:rPr>
  </w:style>
  <w:style w:type="character" w:customStyle="1" w:styleId="MerknadstekstTegn">
    <w:name w:val="Merknadstekst Tegn"/>
    <w:basedOn w:val="Standardskriftforavsnitt"/>
    <w:link w:val="Merknadstekst"/>
    <w:uiPriority w:val="99"/>
    <w:rsid w:val="000D5704"/>
    <w:rPr>
      <w:sz w:val="20"/>
      <w:szCs w:val="20"/>
    </w:rPr>
  </w:style>
  <w:style w:type="paragraph" w:styleId="Kommentaremne">
    <w:name w:val="annotation subject"/>
    <w:basedOn w:val="Merknadstekst"/>
    <w:next w:val="Merknadstekst"/>
    <w:link w:val="KommentaremneTegn"/>
    <w:uiPriority w:val="99"/>
    <w:semiHidden/>
    <w:unhideWhenUsed/>
    <w:rsid w:val="000D5704"/>
    <w:rPr>
      <w:b/>
      <w:bCs/>
    </w:rPr>
  </w:style>
  <w:style w:type="character" w:customStyle="1" w:styleId="KommentaremneTegn">
    <w:name w:val="Kommentaremne Tegn"/>
    <w:basedOn w:val="MerknadstekstTegn"/>
    <w:link w:val="Kommentaremne"/>
    <w:uiPriority w:val="99"/>
    <w:semiHidden/>
    <w:rsid w:val="000D5704"/>
    <w:rPr>
      <w:b/>
      <w:bCs/>
      <w:sz w:val="20"/>
      <w:szCs w:val="20"/>
    </w:rPr>
  </w:style>
  <w:style w:type="character" w:customStyle="1" w:styleId="cf01">
    <w:name w:val="cf01"/>
    <w:basedOn w:val="Standardskriftforavsnitt"/>
    <w:rsid w:val="00FE09CE"/>
    <w:rPr>
      <w:rFonts w:ascii="Segoe UI" w:hAnsi="Segoe UI" w:cs="Segoe UI" w:hint="default"/>
      <w:sz w:val="18"/>
      <w:szCs w:val="18"/>
    </w:rPr>
  </w:style>
  <w:style w:type="paragraph" w:styleId="INNH4">
    <w:name w:val="toc 4"/>
    <w:basedOn w:val="Normal"/>
    <w:next w:val="Normal"/>
    <w:autoRedefine/>
    <w:uiPriority w:val="39"/>
    <w:unhideWhenUsed/>
    <w:rsid w:val="008E0C26"/>
    <w:pPr>
      <w:tabs>
        <w:tab w:val="left" w:pos="2504"/>
        <w:tab w:val="right" w:leader="dot" w:pos="9062"/>
      </w:tabs>
      <w:spacing w:before="40" w:after="40"/>
      <w:ind w:left="2410" w:hanging="794"/>
    </w:pPr>
  </w:style>
  <w:style w:type="character" w:customStyle="1" w:styleId="material-icons">
    <w:name w:val="material-icons"/>
    <w:basedOn w:val="Standardskriftforavsnitt"/>
    <w:rsid w:val="003E799C"/>
  </w:style>
  <w:style w:type="paragraph" w:styleId="NormalWeb">
    <w:name w:val="Normal (Web)"/>
    <w:basedOn w:val="Normal"/>
    <w:uiPriority w:val="99"/>
    <w:unhideWhenUsed/>
    <w:rsid w:val="00DF56AF"/>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paragraph">
    <w:name w:val="paragraph"/>
    <w:basedOn w:val="Normal"/>
    <w:rsid w:val="00B11D9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B11D91"/>
  </w:style>
  <w:style w:type="character" w:customStyle="1" w:styleId="eop">
    <w:name w:val="eop"/>
    <w:basedOn w:val="Standardskriftforavsnitt"/>
    <w:rsid w:val="00B11D91"/>
  </w:style>
  <w:style w:type="character" w:styleId="Plassholdertekst">
    <w:name w:val="Placeholder Text"/>
    <w:basedOn w:val="Standardskriftforavsnitt"/>
    <w:uiPriority w:val="99"/>
    <w:semiHidden/>
    <w:rsid w:val="002C761D"/>
    <w:rPr>
      <w:color w:val="808080"/>
    </w:rPr>
  </w:style>
  <w:style w:type="character" w:customStyle="1" w:styleId="5Hurtigdeler">
    <w:name w:val="5. Hurtigdeler"/>
    <w:basedOn w:val="Standardskriftforavsnitt"/>
    <w:uiPriority w:val="1"/>
    <w:rsid w:val="00DA2BFC"/>
    <w:rPr>
      <w:rFonts w:asciiTheme="minorHAnsi" w:hAnsiTheme="minorHAnsi"/>
      <w:color w:val="808080"/>
      <w:sz w:val="22"/>
    </w:rPr>
  </w:style>
  <w:style w:type="character" w:customStyle="1" w:styleId="1Prosjektnavn">
    <w:name w:val="1. Prosjektnavn"/>
    <w:basedOn w:val="Standardskriftforavsnitt"/>
    <w:uiPriority w:val="1"/>
    <w:rsid w:val="00CC2813"/>
    <w:rPr>
      <w:rFonts w:asciiTheme="minorHAnsi" w:hAnsiTheme="minorHAnsi"/>
      <w:caps/>
      <w:smallCaps w:val="0"/>
      <w:vanish w:val="0"/>
      <w:sz w:val="52"/>
    </w:rPr>
  </w:style>
  <w:style w:type="character" w:customStyle="1" w:styleId="2Kommunenavn">
    <w:name w:val="2. Kommunenavn"/>
    <w:basedOn w:val="Standardskriftforavsnitt"/>
    <w:uiPriority w:val="1"/>
    <w:rsid w:val="00CC2813"/>
    <w:rPr>
      <w:rFonts w:asciiTheme="minorHAnsi" w:hAnsiTheme="minorHAnsi"/>
      <w:i/>
      <w:caps/>
      <w:smallCaps w:val="0"/>
      <w:vanish w:val="0"/>
      <w:sz w:val="40"/>
    </w:rPr>
  </w:style>
  <w:style w:type="character" w:customStyle="1" w:styleId="6E-post">
    <w:name w:val="6. E-post"/>
    <w:basedOn w:val="Standardskriftforavsnitt"/>
    <w:uiPriority w:val="1"/>
    <w:rsid w:val="00E31F4B"/>
    <w:rPr>
      <w:rFonts w:asciiTheme="minorHAnsi" w:hAnsiTheme="minorHAnsi"/>
      <w:sz w:val="22"/>
      <w:u w:val="single"/>
    </w:rPr>
  </w:style>
  <w:style w:type="paragraph" w:customStyle="1" w:styleId="Tabelltekst">
    <w:name w:val="Tabelltekst"/>
    <w:basedOn w:val="Bildetekst"/>
    <w:qFormat/>
    <w:rsid w:val="007C431A"/>
    <w:pPr>
      <w:spacing w:before="240" w:after="60"/>
      <w:ind w:left="964" w:hanging="964"/>
    </w:pPr>
  </w:style>
  <w:style w:type="character" w:customStyle="1" w:styleId="3Notatnavn">
    <w:name w:val="3. Notatnavn"/>
    <w:basedOn w:val="Standardskriftforavsnitt"/>
    <w:uiPriority w:val="1"/>
    <w:rsid w:val="00B33758"/>
    <w:rPr>
      <w:rFonts w:asciiTheme="minorHAnsi" w:hAnsiTheme="minorHAnsi"/>
      <w:b/>
      <w:caps/>
      <w:smallCaps w:val="0"/>
      <w:vanish w:val="0"/>
      <w:sz w:val="32"/>
    </w:rPr>
  </w:style>
  <w:style w:type="character" w:customStyle="1" w:styleId="4Standardtekst">
    <w:name w:val="4. Standard tekst"/>
    <w:basedOn w:val="Standardskriftforavsnitt"/>
    <w:uiPriority w:val="1"/>
    <w:rsid w:val="00DA2BFC"/>
    <w:rPr>
      <w:rFonts w:asciiTheme="minorHAnsi" w:hAnsiTheme="minorHAnsi"/>
      <w:color w:val="auto"/>
      <w:sz w:val="22"/>
    </w:rPr>
  </w:style>
  <w:style w:type="paragraph" w:styleId="Revisjon">
    <w:name w:val="Revision"/>
    <w:hidden/>
    <w:uiPriority w:val="99"/>
    <w:semiHidden/>
    <w:rsid w:val="0024277E"/>
    <w:pPr>
      <w:spacing w:after="0" w:line="240" w:lineRule="auto"/>
    </w:pPr>
  </w:style>
  <w:style w:type="character" w:customStyle="1" w:styleId="wacimagecontainer">
    <w:name w:val="wacimagecontainer"/>
    <w:basedOn w:val="Standardskriftforavsnitt"/>
    <w:rsid w:val="00D40B43"/>
  </w:style>
  <w:style w:type="paragraph" w:customStyle="1" w:styleId="pf0">
    <w:name w:val="pf0"/>
    <w:basedOn w:val="Normal"/>
    <w:rsid w:val="001E6FBE"/>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Punktliste">
    <w:name w:val="List Bullet"/>
    <w:basedOn w:val="Normal"/>
    <w:uiPriority w:val="99"/>
    <w:unhideWhenUsed/>
    <w:rsid w:val="002F44BA"/>
    <w:pPr>
      <w:numPr>
        <w:numId w:val="2"/>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1385">
      <w:bodyDiv w:val="1"/>
      <w:marLeft w:val="0"/>
      <w:marRight w:val="0"/>
      <w:marTop w:val="0"/>
      <w:marBottom w:val="0"/>
      <w:divBdr>
        <w:top w:val="none" w:sz="0" w:space="0" w:color="auto"/>
        <w:left w:val="none" w:sz="0" w:space="0" w:color="auto"/>
        <w:bottom w:val="none" w:sz="0" w:space="0" w:color="auto"/>
        <w:right w:val="none" w:sz="0" w:space="0" w:color="auto"/>
      </w:divBdr>
    </w:div>
    <w:div w:id="20588942">
      <w:bodyDiv w:val="1"/>
      <w:marLeft w:val="0"/>
      <w:marRight w:val="0"/>
      <w:marTop w:val="0"/>
      <w:marBottom w:val="0"/>
      <w:divBdr>
        <w:top w:val="none" w:sz="0" w:space="0" w:color="auto"/>
        <w:left w:val="none" w:sz="0" w:space="0" w:color="auto"/>
        <w:bottom w:val="none" w:sz="0" w:space="0" w:color="auto"/>
        <w:right w:val="none" w:sz="0" w:space="0" w:color="auto"/>
      </w:divBdr>
    </w:div>
    <w:div w:id="29762919">
      <w:bodyDiv w:val="1"/>
      <w:marLeft w:val="0"/>
      <w:marRight w:val="0"/>
      <w:marTop w:val="0"/>
      <w:marBottom w:val="0"/>
      <w:divBdr>
        <w:top w:val="none" w:sz="0" w:space="0" w:color="auto"/>
        <w:left w:val="none" w:sz="0" w:space="0" w:color="auto"/>
        <w:bottom w:val="none" w:sz="0" w:space="0" w:color="auto"/>
        <w:right w:val="none" w:sz="0" w:space="0" w:color="auto"/>
      </w:divBdr>
    </w:div>
    <w:div w:id="42562152">
      <w:bodyDiv w:val="1"/>
      <w:marLeft w:val="0"/>
      <w:marRight w:val="0"/>
      <w:marTop w:val="0"/>
      <w:marBottom w:val="0"/>
      <w:divBdr>
        <w:top w:val="none" w:sz="0" w:space="0" w:color="auto"/>
        <w:left w:val="none" w:sz="0" w:space="0" w:color="auto"/>
        <w:bottom w:val="none" w:sz="0" w:space="0" w:color="auto"/>
        <w:right w:val="none" w:sz="0" w:space="0" w:color="auto"/>
      </w:divBdr>
    </w:div>
    <w:div w:id="52625541">
      <w:bodyDiv w:val="1"/>
      <w:marLeft w:val="0"/>
      <w:marRight w:val="0"/>
      <w:marTop w:val="0"/>
      <w:marBottom w:val="0"/>
      <w:divBdr>
        <w:top w:val="none" w:sz="0" w:space="0" w:color="auto"/>
        <w:left w:val="none" w:sz="0" w:space="0" w:color="auto"/>
        <w:bottom w:val="none" w:sz="0" w:space="0" w:color="auto"/>
        <w:right w:val="none" w:sz="0" w:space="0" w:color="auto"/>
      </w:divBdr>
    </w:div>
    <w:div w:id="62680857">
      <w:bodyDiv w:val="1"/>
      <w:marLeft w:val="0"/>
      <w:marRight w:val="0"/>
      <w:marTop w:val="0"/>
      <w:marBottom w:val="0"/>
      <w:divBdr>
        <w:top w:val="none" w:sz="0" w:space="0" w:color="auto"/>
        <w:left w:val="none" w:sz="0" w:space="0" w:color="auto"/>
        <w:bottom w:val="none" w:sz="0" w:space="0" w:color="auto"/>
        <w:right w:val="none" w:sz="0" w:space="0" w:color="auto"/>
      </w:divBdr>
    </w:div>
    <w:div w:id="82842338">
      <w:bodyDiv w:val="1"/>
      <w:marLeft w:val="0"/>
      <w:marRight w:val="0"/>
      <w:marTop w:val="0"/>
      <w:marBottom w:val="0"/>
      <w:divBdr>
        <w:top w:val="none" w:sz="0" w:space="0" w:color="auto"/>
        <w:left w:val="none" w:sz="0" w:space="0" w:color="auto"/>
        <w:bottom w:val="none" w:sz="0" w:space="0" w:color="auto"/>
        <w:right w:val="none" w:sz="0" w:space="0" w:color="auto"/>
      </w:divBdr>
    </w:div>
    <w:div w:id="90199114">
      <w:bodyDiv w:val="1"/>
      <w:marLeft w:val="0"/>
      <w:marRight w:val="0"/>
      <w:marTop w:val="0"/>
      <w:marBottom w:val="0"/>
      <w:divBdr>
        <w:top w:val="none" w:sz="0" w:space="0" w:color="auto"/>
        <w:left w:val="none" w:sz="0" w:space="0" w:color="auto"/>
        <w:bottom w:val="none" w:sz="0" w:space="0" w:color="auto"/>
        <w:right w:val="none" w:sz="0" w:space="0" w:color="auto"/>
      </w:divBdr>
    </w:div>
    <w:div w:id="97678048">
      <w:bodyDiv w:val="1"/>
      <w:marLeft w:val="0"/>
      <w:marRight w:val="0"/>
      <w:marTop w:val="0"/>
      <w:marBottom w:val="0"/>
      <w:divBdr>
        <w:top w:val="none" w:sz="0" w:space="0" w:color="auto"/>
        <w:left w:val="none" w:sz="0" w:space="0" w:color="auto"/>
        <w:bottom w:val="none" w:sz="0" w:space="0" w:color="auto"/>
        <w:right w:val="none" w:sz="0" w:space="0" w:color="auto"/>
      </w:divBdr>
    </w:div>
    <w:div w:id="115487044">
      <w:bodyDiv w:val="1"/>
      <w:marLeft w:val="0"/>
      <w:marRight w:val="0"/>
      <w:marTop w:val="0"/>
      <w:marBottom w:val="0"/>
      <w:divBdr>
        <w:top w:val="none" w:sz="0" w:space="0" w:color="auto"/>
        <w:left w:val="none" w:sz="0" w:space="0" w:color="auto"/>
        <w:bottom w:val="none" w:sz="0" w:space="0" w:color="auto"/>
        <w:right w:val="none" w:sz="0" w:space="0" w:color="auto"/>
      </w:divBdr>
    </w:div>
    <w:div w:id="128985943">
      <w:bodyDiv w:val="1"/>
      <w:marLeft w:val="0"/>
      <w:marRight w:val="0"/>
      <w:marTop w:val="0"/>
      <w:marBottom w:val="0"/>
      <w:divBdr>
        <w:top w:val="none" w:sz="0" w:space="0" w:color="auto"/>
        <w:left w:val="none" w:sz="0" w:space="0" w:color="auto"/>
        <w:bottom w:val="none" w:sz="0" w:space="0" w:color="auto"/>
        <w:right w:val="none" w:sz="0" w:space="0" w:color="auto"/>
      </w:divBdr>
    </w:div>
    <w:div w:id="134563378">
      <w:bodyDiv w:val="1"/>
      <w:marLeft w:val="0"/>
      <w:marRight w:val="0"/>
      <w:marTop w:val="0"/>
      <w:marBottom w:val="0"/>
      <w:divBdr>
        <w:top w:val="none" w:sz="0" w:space="0" w:color="auto"/>
        <w:left w:val="none" w:sz="0" w:space="0" w:color="auto"/>
        <w:bottom w:val="none" w:sz="0" w:space="0" w:color="auto"/>
        <w:right w:val="none" w:sz="0" w:space="0" w:color="auto"/>
      </w:divBdr>
    </w:div>
    <w:div w:id="137234110">
      <w:bodyDiv w:val="1"/>
      <w:marLeft w:val="0"/>
      <w:marRight w:val="0"/>
      <w:marTop w:val="0"/>
      <w:marBottom w:val="0"/>
      <w:divBdr>
        <w:top w:val="none" w:sz="0" w:space="0" w:color="auto"/>
        <w:left w:val="none" w:sz="0" w:space="0" w:color="auto"/>
        <w:bottom w:val="none" w:sz="0" w:space="0" w:color="auto"/>
        <w:right w:val="none" w:sz="0" w:space="0" w:color="auto"/>
      </w:divBdr>
    </w:div>
    <w:div w:id="151602630">
      <w:bodyDiv w:val="1"/>
      <w:marLeft w:val="0"/>
      <w:marRight w:val="0"/>
      <w:marTop w:val="0"/>
      <w:marBottom w:val="0"/>
      <w:divBdr>
        <w:top w:val="none" w:sz="0" w:space="0" w:color="auto"/>
        <w:left w:val="none" w:sz="0" w:space="0" w:color="auto"/>
        <w:bottom w:val="none" w:sz="0" w:space="0" w:color="auto"/>
        <w:right w:val="none" w:sz="0" w:space="0" w:color="auto"/>
      </w:divBdr>
    </w:div>
    <w:div w:id="200940141">
      <w:bodyDiv w:val="1"/>
      <w:marLeft w:val="0"/>
      <w:marRight w:val="0"/>
      <w:marTop w:val="0"/>
      <w:marBottom w:val="0"/>
      <w:divBdr>
        <w:top w:val="none" w:sz="0" w:space="0" w:color="auto"/>
        <w:left w:val="none" w:sz="0" w:space="0" w:color="auto"/>
        <w:bottom w:val="none" w:sz="0" w:space="0" w:color="auto"/>
        <w:right w:val="none" w:sz="0" w:space="0" w:color="auto"/>
      </w:divBdr>
    </w:div>
    <w:div w:id="252664344">
      <w:bodyDiv w:val="1"/>
      <w:marLeft w:val="0"/>
      <w:marRight w:val="0"/>
      <w:marTop w:val="0"/>
      <w:marBottom w:val="0"/>
      <w:divBdr>
        <w:top w:val="none" w:sz="0" w:space="0" w:color="auto"/>
        <w:left w:val="none" w:sz="0" w:space="0" w:color="auto"/>
        <w:bottom w:val="none" w:sz="0" w:space="0" w:color="auto"/>
        <w:right w:val="none" w:sz="0" w:space="0" w:color="auto"/>
      </w:divBdr>
    </w:div>
    <w:div w:id="256717934">
      <w:bodyDiv w:val="1"/>
      <w:marLeft w:val="0"/>
      <w:marRight w:val="0"/>
      <w:marTop w:val="0"/>
      <w:marBottom w:val="0"/>
      <w:divBdr>
        <w:top w:val="none" w:sz="0" w:space="0" w:color="auto"/>
        <w:left w:val="none" w:sz="0" w:space="0" w:color="auto"/>
        <w:bottom w:val="none" w:sz="0" w:space="0" w:color="auto"/>
        <w:right w:val="none" w:sz="0" w:space="0" w:color="auto"/>
      </w:divBdr>
    </w:div>
    <w:div w:id="258608274">
      <w:bodyDiv w:val="1"/>
      <w:marLeft w:val="0"/>
      <w:marRight w:val="0"/>
      <w:marTop w:val="0"/>
      <w:marBottom w:val="0"/>
      <w:divBdr>
        <w:top w:val="none" w:sz="0" w:space="0" w:color="auto"/>
        <w:left w:val="none" w:sz="0" w:space="0" w:color="auto"/>
        <w:bottom w:val="none" w:sz="0" w:space="0" w:color="auto"/>
        <w:right w:val="none" w:sz="0" w:space="0" w:color="auto"/>
      </w:divBdr>
    </w:div>
    <w:div w:id="263609552">
      <w:bodyDiv w:val="1"/>
      <w:marLeft w:val="0"/>
      <w:marRight w:val="0"/>
      <w:marTop w:val="0"/>
      <w:marBottom w:val="0"/>
      <w:divBdr>
        <w:top w:val="none" w:sz="0" w:space="0" w:color="auto"/>
        <w:left w:val="none" w:sz="0" w:space="0" w:color="auto"/>
        <w:bottom w:val="none" w:sz="0" w:space="0" w:color="auto"/>
        <w:right w:val="none" w:sz="0" w:space="0" w:color="auto"/>
      </w:divBdr>
    </w:div>
    <w:div w:id="288899073">
      <w:bodyDiv w:val="1"/>
      <w:marLeft w:val="0"/>
      <w:marRight w:val="0"/>
      <w:marTop w:val="0"/>
      <w:marBottom w:val="0"/>
      <w:divBdr>
        <w:top w:val="none" w:sz="0" w:space="0" w:color="auto"/>
        <w:left w:val="none" w:sz="0" w:space="0" w:color="auto"/>
        <w:bottom w:val="none" w:sz="0" w:space="0" w:color="auto"/>
        <w:right w:val="none" w:sz="0" w:space="0" w:color="auto"/>
      </w:divBdr>
    </w:div>
    <w:div w:id="292759063">
      <w:bodyDiv w:val="1"/>
      <w:marLeft w:val="0"/>
      <w:marRight w:val="0"/>
      <w:marTop w:val="0"/>
      <w:marBottom w:val="0"/>
      <w:divBdr>
        <w:top w:val="none" w:sz="0" w:space="0" w:color="auto"/>
        <w:left w:val="none" w:sz="0" w:space="0" w:color="auto"/>
        <w:bottom w:val="none" w:sz="0" w:space="0" w:color="auto"/>
        <w:right w:val="none" w:sz="0" w:space="0" w:color="auto"/>
      </w:divBdr>
    </w:div>
    <w:div w:id="297031337">
      <w:bodyDiv w:val="1"/>
      <w:marLeft w:val="0"/>
      <w:marRight w:val="0"/>
      <w:marTop w:val="0"/>
      <w:marBottom w:val="0"/>
      <w:divBdr>
        <w:top w:val="none" w:sz="0" w:space="0" w:color="auto"/>
        <w:left w:val="none" w:sz="0" w:space="0" w:color="auto"/>
        <w:bottom w:val="none" w:sz="0" w:space="0" w:color="auto"/>
        <w:right w:val="none" w:sz="0" w:space="0" w:color="auto"/>
      </w:divBdr>
    </w:div>
    <w:div w:id="298465174">
      <w:bodyDiv w:val="1"/>
      <w:marLeft w:val="0"/>
      <w:marRight w:val="0"/>
      <w:marTop w:val="0"/>
      <w:marBottom w:val="0"/>
      <w:divBdr>
        <w:top w:val="none" w:sz="0" w:space="0" w:color="auto"/>
        <w:left w:val="none" w:sz="0" w:space="0" w:color="auto"/>
        <w:bottom w:val="none" w:sz="0" w:space="0" w:color="auto"/>
        <w:right w:val="none" w:sz="0" w:space="0" w:color="auto"/>
      </w:divBdr>
    </w:div>
    <w:div w:id="333264125">
      <w:bodyDiv w:val="1"/>
      <w:marLeft w:val="0"/>
      <w:marRight w:val="0"/>
      <w:marTop w:val="0"/>
      <w:marBottom w:val="0"/>
      <w:divBdr>
        <w:top w:val="none" w:sz="0" w:space="0" w:color="auto"/>
        <w:left w:val="none" w:sz="0" w:space="0" w:color="auto"/>
        <w:bottom w:val="none" w:sz="0" w:space="0" w:color="auto"/>
        <w:right w:val="none" w:sz="0" w:space="0" w:color="auto"/>
      </w:divBdr>
    </w:div>
    <w:div w:id="340205293">
      <w:bodyDiv w:val="1"/>
      <w:marLeft w:val="0"/>
      <w:marRight w:val="0"/>
      <w:marTop w:val="0"/>
      <w:marBottom w:val="0"/>
      <w:divBdr>
        <w:top w:val="none" w:sz="0" w:space="0" w:color="auto"/>
        <w:left w:val="none" w:sz="0" w:space="0" w:color="auto"/>
        <w:bottom w:val="none" w:sz="0" w:space="0" w:color="auto"/>
        <w:right w:val="none" w:sz="0" w:space="0" w:color="auto"/>
      </w:divBdr>
    </w:div>
    <w:div w:id="356470819">
      <w:bodyDiv w:val="1"/>
      <w:marLeft w:val="0"/>
      <w:marRight w:val="0"/>
      <w:marTop w:val="0"/>
      <w:marBottom w:val="0"/>
      <w:divBdr>
        <w:top w:val="none" w:sz="0" w:space="0" w:color="auto"/>
        <w:left w:val="none" w:sz="0" w:space="0" w:color="auto"/>
        <w:bottom w:val="none" w:sz="0" w:space="0" w:color="auto"/>
        <w:right w:val="none" w:sz="0" w:space="0" w:color="auto"/>
      </w:divBdr>
    </w:div>
    <w:div w:id="360519511">
      <w:bodyDiv w:val="1"/>
      <w:marLeft w:val="0"/>
      <w:marRight w:val="0"/>
      <w:marTop w:val="0"/>
      <w:marBottom w:val="0"/>
      <w:divBdr>
        <w:top w:val="none" w:sz="0" w:space="0" w:color="auto"/>
        <w:left w:val="none" w:sz="0" w:space="0" w:color="auto"/>
        <w:bottom w:val="none" w:sz="0" w:space="0" w:color="auto"/>
        <w:right w:val="none" w:sz="0" w:space="0" w:color="auto"/>
      </w:divBdr>
    </w:div>
    <w:div w:id="368727540">
      <w:bodyDiv w:val="1"/>
      <w:marLeft w:val="0"/>
      <w:marRight w:val="0"/>
      <w:marTop w:val="0"/>
      <w:marBottom w:val="0"/>
      <w:divBdr>
        <w:top w:val="none" w:sz="0" w:space="0" w:color="auto"/>
        <w:left w:val="none" w:sz="0" w:space="0" w:color="auto"/>
        <w:bottom w:val="none" w:sz="0" w:space="0" w:color="auto"/>
        <w:right w:val="none" w:sz="0" w:space="0" w:color="auto"/>
      </w:divBdr>
    </w:div>
    <w:div w:id="369034832">
      <w:bodyDiv w:val="1"/>
      <w:marLeft w:val="0"/>
      <w:marRight w:val="0"/>
      <w:marTop w:val="0"/>
      <w:marBottom w:val="0"/>
      <w:divBdr>
        <w:top w:val="none" w:sz="0" w:space="0" w:color="auto"/>
        <w:left w:val="none" w:sz="0" w:space="0" w:color="auto"/>
        <w:bottom w:val="none" w:sz="0" w:space="0" w:color="auto"/>
        <w:right w:val="none" w:sz="0" w:space="0" w:color="auto"/>
      </w:divBdr>
    </w:div>
    <w:div w:id="379523382">
      <w:bodyDiv w:val="1"/>
      <w:marLeft w:val="0"/>
      <w:marRight w:val="0"/>
      <w:marTop w:val="0"/>
      <w:marBottom w:val="0"/>
      <w:divBdr>
        <w:top w:val="none" w:sz="0" w:space="0" w:color="auto"/>
        <w:left w:val="none" w:sz="0" w:space="0" w:color="auto"/>
        <w:bottom w:val="none" w:sz="0" w:space="0" w:color="auto"/>
        <w:right w:val="none" w:sz="0" w:space="0" w:color="auto"/>
      </w:divBdr>
    </w:div>
    <w:div w:id="386690502">
      <w:bodyDiv w:val="1"/>
      <w:marLeft w:val="0"/>
      <w:marRight w:val="0"/>
      <w:marTop w:val="0"/>
      <w:marBottom w:val="0"/>
      <w:divBdr>
        <w:top w:val="none" w:sz="0" w:space="0" w:color="auto"/>
        <w:left w:val="none" w:sz="0" w:space="0" w:color="auto"/>
        <w:bottom w:val="none" w:sz="0" w:space="0" w:color="auto"/>
        <w:right w:val="none" w:sz="0" w:space="0" w:color="auto"/>
      </w:divBdr>
    </w:div>
    <w:div w:id="390428540">
      <w:bodyDiv w:val="1"/>
      <w:marLeft w:val="0"/>
      <w:marRight w:val="0"/>
      <w:marTop w:val="0"/>
      <w:marBottom w:val="0"/>
      <w:divBdr>
        <w:top w:val="none" w:sz="0" w:space="0" w:color="auto"/>
        <w:left w:val="none" w:sz="0" w:space="0" w:color="auto"/>
        <w:bottom w:val="none" w:sz="0" w:space="0" w:color="auto"/>
        <w:right w:val="none" w:sz="0" w:space="0" w:color="auto"/>
      </w:divBdr>
    </w:div>
    <w:div w:id="405424361">
      <w:bodyDiv w:val="1"/>
      <w:marLeft w:val="0"/>
      <w:marRight w:val="0"/>
      <w:marTop w:val="0"/>
      <w:marBottom w:val="0"/>
      <w:divBdr>
        <w:top w:val="none" w:sz="0" w:space="0" w:color="auto"/>
        <w:left w:val="none" w:sz="0" w:space="0" w:color="auto"/>
        <w:bottom w:val="none" w:sz="0" w:space="0" w:color="auto"/>
        <w:right w:val="none" w:sz="0" w:space="0" w:color="auto"/>
      </w:divBdr>
      <w:divsChild>
        <w:div w:id="460155148">
          <w:marLeft w:val="0"/>
          <w:marRight w:val="0"/>
          <w:marTop w:val="0"/>
          <w:marBottom w:val="0"/>
          <w:divBdr>
            <w:top w:val="none" w:sz="0" w:space="0" w:color="auto"/>
            <w:left w:val="none" w:sz="0" w:space="0" w:color="auto"/>
            <w:bottom w:val="none" w:sz="0" w:space="0" w:color="auto"/>
            <w:right w:val="none" w:sz="0" w:space="0" w:color="auto"/>
          </w:divBdr>
          <w:divsChild>
            <w:div w:id="37619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610002">
      <w:bodyDiv w:val="1"/>
      <w:marLeft w:val="0"/>
      <w:marRight w:val="0"/>
      <w:marTop w:val="0"/>
      <w:marBottom w:val="0"/>
      <w:divBdr>
        <w:top w:val="none" w:sz="0" w:space="0" w:color="auto"/>
        <w:left w:val="none" w:sz="0" w:space="0" w:color="auto"/>
        <w:bottom w:val="none" w:sz="0" w:space="0" w:color="auto"/>
        <w:right w:val="none" w:sz="0" w:space="0" w:color="auto"/>
      </w:divBdr>
    </w:div>
    <w:div w:id="409621307">
      <w:bodyDiv w:val="1"/>
      <w:marLeft w:val="0"/>
      <w:marRight w:val="0"/>
      <w:marTop w:val="0"/>
      <w:marBottom w:val="0"/>
      <w:divBdr>
        <w:top w:val="none" w:sz="0" w:space="0" w:color="auto"/>
        <w:left w:val="none" w:sz="0" w:space="0" w:color="auto"/>
        <w:bottom w:val="none" w:sz="0" w:space="0" w:color="auto"/>
        <w:right w:val="none" w:sz="0" w:space="0" w:color="auto"/>
      </w:divBdr>
    </w:div>
    <w:div w:id="417138633">
      <w:bodyDiv w:val="1"/>
      <w:marLeft w:val="0"/>
      <w:marRight w:val="0"/>
      <w:marTop w:val="0"/>
      <w:marBottom w:val="0"/>
      <w:divBdr>
        <w:top w:val="none" w:sz="0" w:space="0" w:color="auto"/>
        <w:left w:val="none" w:sz="0" w:space="0" w:color="auto"/>
        <w:bottom w:val="none" w:sz="0" w:space="0" w:color="auto"/>
        <w:right w:val="none" w:sz="0" w:space="0" w:color="auto"/>
      </w:divBdr>
    </w:div>
    <w:div w:id="420222958">
      <w:bodyDiv w:val="1"/>
      <w:marLeft w:val="0"/>
      <w:marRight w:val="0"/>
      <w:marTop w:val="0"/>
      <w:marBottom w:val="0"/>
      <w:divBdr>
        <w:top w:val="none" w:sz="0" w:space="0" w:color="auto"/>
        <w:left w:val="none" w:sz="0" w:space="0" w:color="auto"/>
        <w:bottom w:val="none" w:sz="0" w:space="0" w:color="auto"/>
        <w:right w:val="none" w:sz="0" w:space="0" w:color="auto"/>
      </w:divBdr>
    </w:div>
    <w:div w:id="428163778">
      <w:bodyDiv w:val="1"/>
      <w:marLeft w:val="0"/>
      <w:marRight w:val="0"/>
      <w:marTop w:val="0"/>
      <w:marBottom w:val="0"/>
      <w:divBdr>
        <w:top w:val="none" w:sz="0" w:space="0" w:color="auto"/>
        <w:left w:val="none" w:sz="0" w:space="0" w:color="auto"/>
        <w:bottom w:val="none" w:sz="0" w:space="0" w:color="auto"/>
        <w:right w:val="none" w:sz="0" w:space="0" w:color="auto"/>
      </w:divBdr>
    </w:div>
    <w:div w:id="463735238">
      <w:bodyDiv w:val="1"/>
      <w:marLeft w:val="0"/>
      <w:marRight w:val="0"/>
      <w:marTop w:val="0"/>
      <w:marBottom w:val="0"/>
      <w:divBdr>
        <w:top w:val="none" w:sz="0" w:space="0" w:color="auto"/>
        <w:left w:val="none" w:sz="0" w:space="0" w:color="auto"/>
        <w:bottom w:val="none" w:sz="0" w:space="0" w:color="auto"/>
        <w:right w:val="none" w:sz="0" w:space="0" w:color="auto"/>
      </w:divBdr>
    </w:div>
    <w:div w:id="470173646">
      <w:bodyDiv w:val="1"/>
      <w:marLeft w:val="0"/>
      <w:marRight w:val="0"/>
      <w:marTop w:val="0"/>
      <w:marBottom w:val="0"/>
      <w:divBdr>
        <w:top w:val="none" w:sz="0" w:space="0" w:color="auto"/>
        <w:left w:val="none" w:sz="0" w:space="0" w:color="auto"/>
        <w:bottom w:val="none" w:sz="0" w:space="0" w:color="auto"/>
        <w:right w:val="none" w:sz="0" w:space="0" w:color="auto"/>
      </w:divBdr>
    </w:div>
    <w:div w:id="475335970">
      <w:bodyDiv w:val="1"/>
      <w:marLeft w:val="0"/>
      <w:marRight w:val="0"/>
      <w:marTop w:val="0"/>
      <w:marBottom w:val="0"/>
      <w:divBdr>
        <w:top w:val="none" w:sz="0" w:space="0" w:color="auto"/>
        <w:left w:val="none" w:sz="0" w:space="0" w:color="auto"/>
        <w:bottom w:val="none" w:sz="0" w:space="0" w:color="auto"/>
        <w:right w:val="none" w:sz="0" w:space="0" w:color="auto"/>
      </w:divBdr>
    </w:div>
    <w:div w:id="490290948">
      <w:bodyDiv w:val="1"/>
      <w:marLeft w:val="0"/>
      <w:marRight w:val="0"/>
      <w:marTop w:val="0"/>
      <w:marBottom w:val="0"/>
      <w:divBdr>
        <w:top w:val="none" w:sz="0" w:space="0" w:color="auto"/>
        <w:left w:val="none" w:sz="0" w:space="0" w:color="auto"/>
        <w:bottom w:val="none" w:sz="0" w:space="0" w:color="auto"/>
        <w:right w:val="none" w:sz="0" w:space="0" w:color="auto"/>
      </w:divBdr>
    </w:div>
    <w:div w:id="512720592">
      <w:bodyDiv w:val="1"/>
      <w:marLeft w:val="0"/>
      <w:marRight w:val="0"/>
      <w:marTop w:val="0"/>
      <w:marBottom w:val="0"/>
      <w:divBdr>
        <w:top w:val="none" w:sz="0" w:space="0" w:color="auto"/>
        <w:left w:val="none" w:sz="0" w:space="0" w:color="auto"/>
        <w:bottom w:val="none" w:sz="0" w:space="0" w:color="auto"/>
        <w:right w:val="none" w:sz="0" w:space="0" w:color="auto"/>
      </w:divBdr>
      <w:divsChild>
        <w:div w:id="1812016135">
          <w:marLeft w:val="0"/>
          <w:marRight w:val="0"/>
          <w:marTop w:val="0"/>
          <w:marBottom w:val="0"/>
          <w:divBdr>
            <w:top w:val="none" w:sz="0" w:space="0" w:color="auto"/>
            <w:left w:val="none" w:sz="0" w:space="0" w:color="auto"/>
            <w:bottom w:val="none" w:sz="0" w:space="0" w:color="auto"/>
            <w:right w:val="none" w:sz="0" w:space="0" w:color="auto"/>
          </w:divBdr>
          <w:divsChild>
            <w:div w:id="71998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203688">
      <w:bodyDiv w:val="1"/>
      <w:marLeft w:val="0"/>
      <w:marRight w:val="0"/>
      <w:marTop w:val="0"/>
      <w:marBottom w:val="0"/>
      <w:divBdr>
        <w:top w:val="none" w:sz="0" w:space="0" w:color="auto"/>
        <w:left w:val="none" w:sz="0" w:space="0" w:color="auto"/>
        <w:bottom w:val="none" w:sz="0" w:space="0" w:color="auto"/>
        <w:right w:val="none" w:sz="0" w:space="0" w:color="auto"/>
      </w:divBdr>
    </w:div>
    <w:div w:id="598492643">
      <w:bodyDiv w:val="1"/>
      <w:marLeft w:val="0"/>
      <w:marRight w:val="0"/>
      <w:marTop w:val="0"/>
      <w:marBottom w:val="0"/>
      <w:divBdr>
        <w:top w:val="none" w:sz="0" w:space="0" w:color="auto"/>
        <w:left w:val="none" w:sz="0" w:space="0" w:color="auto"/>
        <w:bottom w:val="none" w:sz="0" w:space="0" w:color="auto"/>
        <w:right w:val="none" w:sz="0" w:space="0" w:color="auto"/>
      </w:divBdr>
    </w:div>
    <w:div w:id="606885466">
      <w:bodyDiv w:val="1"/>
      <w:marLeft w:val="0"/>
      <w:marRight w:val="0"/>
      <w:marTop w:val="0"/>
      <w:marBottom w:val="0"/>
      <w:divBdr>
        <w:top w:val="none" w:sz="0" w:space="0" w:color="auto"/>
        <w:left w:val="none" w:sz="0" w:space="0" w:color="auto"/>
        <w:bottom w:val="none" w:sz="0" w:space="0" w:color="auto"/>
        <w:right w:val="none" w:sz="0" w:space="0" w:color="auto"/>
      </w:divBdr>
      <w:divsChild>
        <w:div w:id="1145271699">
          <w:marLeft w:val="0"/>
          <w:marRight w:val="0"/>
          <w:marTop w:val="0"/>
          <w:marBottom w:val="0"/>
          <w:divBdr>
            <w:top w:val="none" w:sz="0" w:space="0" w:color="auto"/>
            <w:left w:val="none" w:sz="0" w:space="0" w:color="auto"/>
            <w:bottom w:val="none" w:sz="0" w:space="0" w:color="auto"/>
            <w:right w:val="none" w:sz="0" w:space="0" w:color="auto"/>
          </w:divBdr>
        </w:div>
      </w:divsChild>
    </w:div>
    <w:div w:id="608977409">
      <w:bodyDiv w:val="1"/>
      <w:marLeft w:val="0"/>
      <w:marRight w:val="0"/>
      <w:marTop w:val="0"/>
      <w:marBottom w:val="0"/>
      <w:divBdr>
        <w:top w:val="none" w:sz="0" w:space="0" w:color="auto"/>
        <w:left w:val="none" w:sz="0" w:space="0" w:color="auto"/>
        <w:bottom w:val="none" w:sz="0" w:space="0" w:color="auto"/>
        <w:right w:val="none" w:sz="0" w:space="0" w:color="auto"/>
      </w:divBdr>
    </w:div>
    <w:div w:id="613907474">
      <w:bodyDiv w:val="1"/>
      <w:marLeft w:val="0"/>
      <w:marRight w:val="0"/>
      <w:marTop w:val="0"/>
      <w:marBottom w:val="0"/>
      <w:divBdr>
        <w:top w:val="none" w:sz="0" w:space="0" w:color="auto"/>
        <w:left w:val="none" w:sz="0" w:space="0" w:color="auto"/>
        <w:bottom w:val="none" w:sz="0" w:space="0" w:color="auto"/>
        <w:right w:val="none" w:sz="0" w:space="0" w:color="auto"/>
      </w:divBdr>
    </w:div>
    <w:div w:id="651716897">
      <w:bodyDiv w:val="1"/>
      <w:marLeft w:val="0"/>
      <w:marRight w:val="0"/>
      <w:marTop w:val="0"/>
      <w:marBottom w:val="0"/>
      <w:divBdr>
        <w:top w:val="none" w:sz="0" w:space="0" w:color="auto"/>
        <w:left w:val="none" w:sz="0" w:space="0" w:color="auto"/>
        <w:bottom w:val="none" w:sz="0" w:space="0" w:color="auto"/>
        <w:right w:val="none" w:sz="0" w:space="0" w:color="auto"/>
      </w:divBdr>
    </w:div>
    <w:div w:id="658312656">
      <w:bodyDiv w:val="1"/>
      <w:marLeft w:val="0"/>
      <w:marRight w:val="0"/>
      <w:marTop w:val="0"/>
      <w:marBottom w:val="0"/>
      <w:divBdr>
        <w:top w:val="none" w:sz="0" w:space="0" w:color="auto"/>
        <w:left w:val="none" w:sz="0" w:space="0" w:color="auto"/>
        <w:bottom w:val="none" w:sz="0" w:space="0" w:color="auto"/>
        <w:right w:val="none" w:sz="0" w:space="0" w:color="auto"/>
      </w:divBdr>
    </w:div>
    <w:div w:id="696351890">
      <w:bodyDiv w:val="1"/>
      <w:marLeft w:val="0"/>
      <w:marRight w:val="0"/>
      <w:marTop w:val="0"/>
      <w:marBottom w:val="0"/>
      <w:divBdr>
        <w:top w:val="none" w:sz="0" w:space="0" w:color="auto"/>
        <w:left w:val="none" w:sz="0" w:space="0" w:color="auto"/>
        <w:bottom w:val="none" w:sz="0" w:space="0" w:color="auto"/>
        <w:right w:val="none" w:sz="0" w:space="0" w:color="auto"/>
      </w:divBdr>
    </w:div>
    <w:div w:id="699824216">
      <w:bodyDiv w:val="1"/>
      <w:marLeft w:val="0"/>
      <w:marRight w:val="0"/>
      <w:marTop w:val="0"/>
      <w:marBottom w:val="0"/>
      <w:divBdr>
        <w:top w:val="none" w:sz="0" w:space="0" w:color="auto"/>
        <w:left w:val="none" w:sz="0" w:space="0" w:color="auto"/>
        <w:bottom w:val="none" w:sz="0" w:space="0" w:color="auto"/>
        <w:right w:val="none" w:sz="0" w:space="0" w:color="auto"/>
      </w:divBdr>
    </w:div>
    <w:div w:id="715550444">
      <w:bodyDiv w:val="1"/>
      <w:marLeft w:val="0"/>
      <w:marRight w:val="0"/>
      <w:marTop w:val="0"/>
      <w:marBottom w:val="0"/>
      <w:divBdr>
        <w:top w:val="none" w:sz="0" w:space="0" w:color="auto"/>
        <w:left w:val="none" w:sz="0" w:space="0" w:color="auto"/>
        <w:bottom w:val="none" w:sz="0" w:space="0" w:color="auto"/>
        <w:right w:val="none" w:sz="0" w:space="0" w:color="auto"/>
      </w:divBdr>
    </w:div>
    <w:div w:id="732772272">
      <w:bodyDiv w:val="1"/>
      <w:marLeft w:val="0"/>
      <w:marRight w:val="0"/>
      <w:marTop w:val="0"/>
      <w:marBottom w:val="0"/>
      <w:divBdr>
        <w:top w:val="none" w:sz="0" w:space="0" w:color="auto"/>
        <w:left w:val="none" w:sz="0" w:space="0" w:color="auto"/>
        <w:bottom w:val="none" w:sz="0" w:space="0" w:color="auto"/>
        <w:right w:val="none" w:sz="0" w:space="0" w:color="auto"/>
      </w:divBdr>
    </w:div>
    <w:div w:id="739013293">
      <w:bodyDiv w:val="1"/>
      <w:marLeft w:val="0"/>
      <w:marRight w:val="0"/>
      <w:marTop w:val="0"/>
      <w:marBottom w:val="0"/>
      <w:divBdr>
        <w:top w:val="none" w:sz="0" w:space="0" w:color="auto"/>
        <w:left w:val="none" w:sz="0" w:space="0" w:color="auto"/>
        <w:bottom w:val="none" w:sz="0" w:space="0" w:color="auto"/>
        <w:right w:val="none" w:sz="0" w:space="0" w:color="auto"/>
      </w:divBdr>
    </w:div>
    <w:div w:id="810563596">
      <w:bodyDiv w:val="1"/>
      <w:marLeft w:val="0"/>
      <w:marRight w:val="0"/>
      <w:marTop w:val="0"/>
      <w:marBottom w:val="0"/>
      <w:divBdr>
        <w:top w:val="none" w:sz="0" w:space="0" w:color="auto"/>
        <w:left w:val="none" w:sz="0" w:space="0" w:color="auto"/>
        <w:bottom w:val="none" w:sz="0" w:space="0" w:color="auto"/>
        <w:right w:val="none" w:sz="0" w:space="0" w:color="auto"/>
      </w:divBdr>
    </w:div>
    <w:div w:id="813067241">
      <w:bodyDiv w:val="1"/>
      <w:marLeft w:val="0"/>
      <w:marRight w:val="0"/>
      <w:marTop w:val="0"/>
      <w:marBottom w:val="0"/>
      <w:divBdr>
        <w:top w:val="none" w:sz="0" w:space="0" w:color="auto"/>
        <w:left w:val="none" w:sz="0" w:space="0" w:color="auto"/>
        <w:bottom w:val="none" w:sz="0" w:space="0" w:color="auto"/>
        <w:right w:val="none" w:sz="0" w:space="0" w:color="auto"/>
      </w:divBdr>
    </w:div>
    <w:div w:id="825047647">
      <w:bodyDiv w:val="1"/>
      <w:marLeft w:val="0"/>
      <w:marRight w:val="0"/>
      <w:marTop w:val="0"/>
      <w:marBottom w:val="0"/>
      <w:divBdr>
        <w:top w:val="none" w:sz="0" w:space="0" w:color="auto"/>
        <w:left w:val="none" w:sz="0" w:space="0" w:color="auto"/>
        <w:bottom w:val="none" w:sz="0" w:space="0" w:color="auto"/>
        <w:right w:val="none" w:sz="0" w:space="0" w:color="auto"/>
      </w:divBdr>
    </w:div>
    <w:div w:id="826559374">
      <w:bodyDiv w:val="1"/>
      <w:marLeft w:val="0"/>
      <w:marRight w:val="0"/>
      <w:marTop w:val="0"/>
      <w:marBottom w:val="0"/>
      <w:divBdr>
        <w:top w:val="none" w:sz="0" w:space="0" w:color="auto"/>
        <w:left w:val="none" w:sz="0" w:space="0" w:color="auto"/>
        <w:bottom w:val="none" w:sz="0" w:space="0" w:color="auto"/>
        <w:right w:val="none" w:sz="0" w:space="0" w:color="auto"/>
      </w:divBdr>
    </w:div>
    <w:div w:id="842356211">
      <w:bodyDiv w:val="1"/>
      <w:marLeft w:val="0"/>
      <w:marRight w:val="0"/>
      <w:marTop w:val="0"/>
      <w:marBottom w:val="0"/>
      <w:divBdr>
        <w:top w:val="none" w:sz="0" w:space="0" w:color="auto"/>
        <w:left w:val="none" w:sz="0" w:space="0" w:color="auto"/>
        <w:bottom w:val="none" w:sz="0" w:space="0" w:color="auto"/>
        <w:right w:val="none" w:sz="0" w:space="0" w:color="auto"/>
      </w:divBdr>
    </w:div>
    <w:div w:id="846093288">
      <w:bodyDiv w:val="1"/>
      <w:marLeft w:val="0"/>
      <w:marRight w:val="0"/>
      <w:marTop w:val="0"/>
      <w:marBottom w:val="0"/>
      <w:divBdr>
        <w:top w:val="none" w:sz="0" w:space="0" w:color="auto"/>
        <w:left w:val="none" w:sz="0" w:space="0" w:color="auto"/>
        <w:bottom w:val="none" w:sz="0" w:space="0" w:color="auto"/>
        <w:right w:val="none" w:sz="0" w:space="0" w:color="auto"/>
      </w:divBdr>
    </w:div>
    <w:div w:id="870146383">
      <w:bodyDiv w:val="1"/>
      <w:marLeft w:val="0"/>
      <w:marRight w:val="0"/>
      <w:marTop w:val="0"/>
      <w:marBottom w:val="0"/>
      <w:divBdr>
        <w:top w:val="none" w:sz="0" w:space="0" w:color="auto"/>
        <w:left w:val="none" w:sz="0" w:space="0" w:color="auto"/>
        <w:bottom w:val="none" w:sz="0" w:space="0" w:color="auto"/>
        <w:right w:val="none" w:sz="0" w:space="0" w:color="auto"/>
      </w:divBdr>
    </w:div>
    <w:div w:id="876157467">
      <w:bodyDiv w:val="1"/>
      <w:marLeft w:val="0"/>
      <w:marRight w:val="0"/>
      <w:marTop w:val="0"/>
      <w:marBottom w:val="0"/>
      <w:divBdr>
        <w:top w:val="none" w:sz="0" w:space="0" w:color="auto"/>
        <w:left w:val="none" w:sz="0" w:space="0" w:color="auto"/>
        <w:bottom w:val="none" w:sz="0" w:space="0" w:color="auto"/>
        <w:right w:val="none" w:sz="0" w:space="0" w:color="auto"/>
      </w:divBdr>
    </w:div>
    <w:div w:id="886257406">
      <w:bodyDiv w:val="1"/>
      <w:marLeft w:val="0"/>
      <w:marRight w:val="0"/>
      <w:marTop w:val="0"/>
      <w:marBottom w:val="0"/>
      <w:divBdr>
        <w:top w:val="none" w:sz="0" w:space="0" w:color="auto"/>
        <w:left w:val="none" w:sz="0" w:space="0" w:color="auto"/>
        <w:bottom w:val="none" w:sz="0" w:space="0" w:color="auto"/>
        <w:right w:val="none" w:sz="0" w:space="0" w:color="auto"/>
      </w:divBdr>
    </w:div>
    <w:div w:id="891843884">
      <w:bodyDiv w:val="1"/>
      <w:marLeft w:val="0"/>
      <w:marRight w:val="0"/>
      <w:marTop w:val="0"/>
      <w:marBottom w:val="0"/>
      <w:divBdr>
        <w:top w:val="none" w:sz="0" w:space="0" w:color="auto"/>
        <w:left w:val="none" w:sz="0" w:space="0" w:color="auto"/>
        <w:bottom w:val="none" w:sz="0" w:space="0" w:color="auto"/>
        <w:right w:val="none" w:sz="0" w:space="0" w:color="auto"/>
      </w:divBdr>
    </w:div>
    <w:div w:id="902908351">
      <w:bodyDiv w:val="1"/>
      <w:marLeft w:val="0"/>
      <w:marRight w:val="0"/>
      <w:marTop w:val="0"/>
      <w:marBottom w:val="0"/>
      <w:divBdr>
        <w:top w:val="none" w:sz="0" w:space="0" w:color="auto"/>
        <w:left w:val="none" w:sz="0" w:space="0" w:color="auto"/>
        <w:bottom w:val="none" w:sz="0" w:space="0" w:color="auto"/>
        <w:right w:val="none" w:sz="0" w:space="0" w:color="auto"/>
      </w:divBdr>
    </w:div>
    <w:div w:id="903174829">
      <w:bodyDiv w:val="1"/>
      <w:marLeft w:val="0"/>
      <w:marRight w:val="0"/>
      <w:marTop w:val="0"/>
      <w:marBottom w:val="0"/>
      <w:divBdr>
        <w:top w:val="none" w:sz="0" w:space="0" w:color="auto"/>
        <w:left w:val="none" w:sz="0" w:space="0" w:color="auto"/>
        <w:bottom w:val="none" w:sz="0" w:space="0" w:color="auto"/>
        <w:right w:val="none" w:sz="0" w:space="0" w:color="auto"/>
      </w:divBdr>
    </w:div>
    <w:div w:id="905918638">
      <w:bodyDiv w:val="1"/>
      <w:marLeft w:val="0"/>
      <w:marRight w:val="0"/>
      <w:marTop w:val="0"/>
      <w:marBottom w:val="0"/>
      <w:divBdr>
        <w:top w:val="none" w:sz="0" w:space="0" w:color="auto"/>
        <w:left w:val="none" w:sz="0" w:space="0" w:color="auto"/>
        <w:bottom w:val="none" w:sz="0" w:space="0" w:color="auto"/>
        <w:right w:val="none" w:sz="0" w:space="0" w:color="auto"/>
      </w:divBdr>
    </w:div>
    <w:div w:id="944729854">
      <w:bodyDiv w:val="1"/>
      <w:marLeft w:val="0"/>
      <w:marRight w:val="0"/>
      <w:marTop w:val="0"/>
      <w:marBottom w:val="0"/>
      <w:divBdr>
        <w:top w:val="none" w:sz="0" w:space="0" w:color="auto"/>
        <w:left w:val="none" w:sz="0" w:space="0" w:color="auto"/>
        <w:bottom w:val="none" w:sz="0" w:space="0" w:color="auto"/>
        <w:right w:val="none" w:sz="0" w:space="0" w:color="auto"/>
      </w:divBdr>
    </w:div>
    <w:div w:id="945237995">
      <w:bodyDiv w:val="1"/>
      <w:marLeft w:val="0"/>
      <w:marRight w:val="0"/>
      <w:marTop w:val="0"/>
      <w:marBottom w:val="0"/>
      <w:divBdr>
        <w:top w:val="none" w:sz="0" w:space="0" w:color="auto"/>
        <w:left w:val="none" w:sz="0" w:space="0" w:color="auto"/>
        <w:bottom w:val="none" w:sz="0" w:space="0" w:color="auto"/>
        <w:right w:val="none" w:sz="0" w:space="0" w:color="auto"/>
      </w:divBdr>
    </w:div>
    <w:div w:id="945499178">
      <w:bodyDiv w:val="1"/>
      <w:marLeft w:val="0"/>
      <w:marRight w:val="0"/>
      <w:marTop w:val="0"/>
      <w:marBottom w:val="0"/>
      <w:divBdr>
        <w:top w:val="none" w:sz="0" w:space="0" w:color="auto"/>
        <w:left w:val="none" w:sz="0" w:space="0" w:color="auto"/>
        <w:bottom w:val="none" w:sz="0" w:space="0" w:color="auto"/>
        <w:right w:val="none" w:sz="0" w:space="0" w:color="auto"/>
      </w:divBdr>
    </w:div>
    <w:div w:id="947391400">
      <w:bodyDiv w:val="1"/>
      <w:marLeft w:val="0"/>
      <w:marRight w:val="0"/>
      <w:marTop w:val="0"/>
      <w:marBottom w:val="0"/>
      <w:divBdr>
        <w:top w:val="none" w:sz="0" w:space="0" w:color="auto"/>
        <w:left w:val="none" w:sz="0" w:space="0" w:color="auto"/>
        <w:bottom w:val="none" w:sz="0" w:space="0" w:color="auto"/>
        <w:right w:val="none" w:sz="0" w:space="0" w:color="auto"/>
      </w:divBdr>
    </w:div>
    <w:div w:id="957104465">
      <w:bodyDiv w:val="1"/>
      <w:marLeft w:val="0"/>
      <w:marRight w:val="0"/>
      <w:marTop w:val="0"/>
      <w:marBottom w:val="0"/>
      <w:divBdr>
        <w:top w:val="none" w:sz="0" w:space="0" w:color="auto"/>
        <w:left w:val="none" w:sz="0" w:space="0" w:color="auto"/>
        <w:bottom w:val="none" w:sz="0" w:space="0" w:color="auto"/>
        <w:right w:val="none" w:sz="0" w:space="0" w:color="auto"/>
      </w:divBdr>
    </w:div>
    <w:div w:id="980423823">
      <w:bodyDiv w:val="1"/>
      <w:marLeft w:val="0"/>
      <w:marRight w:val="0"/>
      <w:marTop w:val="0"/>
      <w:marBottom w:val="0"/>
      <w:divBdr>
        <w:top w:val="none" w:sz="0" w:space="0" w:color="auto"/>
        <w:left w:val="none" w:sz="0" w:space="0" w:color="auto"/>
        <w:bottom w:val="none" w:sz="0" w:space="0" w:color="auto"/>
        <w:right w:val="none" w:sz="0" w:space="0" w:color="auto"/>
      </w:divBdr>
    </w:div>
    <w:div w:id="987704089">
      <w:bodyDiv w:val="1"/>
      <w:marLeft w:val="0"/>
      <w:marRight w:val="0"/>
      <w:marTop w:val="0"/>
      <w:marBottom w:val="0"/>
      <w:divBdr>
        <w:top w:val="none" w:sz="0" w:space="0" w:color="auto"/>
        <w:left w:val="none" w:sz="0" w:space="0" w:color="auto"/>
        <w:bottom w:val="none" w:sz="0" w:space="0" w:color="auto"/>
        <w:right w:val="none" w:sz="0" w:space="0" w:color="auto"/>
      </w:divBdr>
      <w:divsChild>
        <w:div w:id="739059936">
          <w:marLeft w:val="0"/>
          <w:marRight w:val="0"/>
          <w:marTop w:val="0"/>
          <w:marBottom w:val="0"/>
          <w:divBdr>
            <w:top w:val="none" w:sz="0" w:space="0" w:color="auto"/>
            <w:left w:val="none" w:sz="0" w:space="0" w:color="auto"/>
            <w:bottom w:val="none" w:sz="0" w:space="0" w:color="auto"/>
            <w:right w:val="none" w:sz="0" w:space="0" w:color="auto"/>
          </w:divBdr>
        </w:div>
        <w:div w:id="831797004">
          <w:marLeft w:val="0"/>
          <w:marRight w:val="0"/>
          <w:marTop w:val="0"/>
          <w:marBottom w:val="0"/>
          <w:divBdr>
            <w:top w:val="none" w:sz="0" w:space="0" w:color="auto"/>
            <w:left w:val="none" w:sz="0" w:space="0" w:color="auto"/>
            <w:bottom w:val="none" w:sz="0" w:space="0" w:color="auto"/>
            <w:right w:val="none" w:sz="0" w:space="0" w:color="auto"/>
          </w:divBdr>
        </w:div>
        <w:div w:id="1325007497">
          <w:marLeft w:val="0"/>
          <w:marRight w:val="0"/>
          <w:marTop w:val="0"/>
          <w:marBottom w:val="0"/>
          <w:divBdr>
            <w:top w:val="none" w:sz="0" w:space="0" w:color="auto"/>
            <w:left w:val="none" w:sz="0" w:space="0" w:color="auto"/>
            <w:bottom w:val="none" w:sz="0" w:space="0" w:color="auto"/>
            <w:right w:val="none" w:sz="0" w:space="0" w:color="auto"/>
          </w:divBdr>
        </w:div>
        <w:div w:id="1375345224">
          <w:marLeft w:val="0"/>
          <w:marRight w:val="0"/>
          <w:marTop w:val="0"/>
          <w:marBottom w:val="0"/>
          <w:divBdr>
            <w:top w:val="none" w:sz="0" w:space="0" w:color="auto"/>
            <w:left w:val="none" w:sz="0" w:space="0" w:color="auto"/>
            <w:bottom w:val="none" w:sz="0" w:space="0" w:color="auto"/>
            <w:right w:val="none" w:sz="0" w:space="0" w:color="auto"/>
          </w:divBdr>
        </w:div>
        <w:div w:id="1574195110">
          <w:marLeft w:val="0"/>
          <w:marRight w:val="0"/>
          <w:marTop w:val="0"/>
          <w:marBottom w:val="0"/>
          <w:divBdr>
            <w:top w:val="none" w:sz="0" w:space="0" w:color="auto"/>
            <w:left w:val="none" w:sz="0" w:space="0" w:color="auto"/>
            <w:bottom w:val="none" w:sz="0" w:space="0" w:color="auto"/>
            <w:right w:val="none" w:sz="0" w:space="0" w:color="auto"/>
          </w:divBdr>
        </w:div>
      </w:divsChild>
    </w:div>
    <w:div w:id="1029842964">
      <w:bodyDiv w:val="1"/>
      <w:marLeft w:val="0"/>
      <w:marRight w:val="0"/>
      <w:marTop w:val="0"/>
      <w:marBottom w:val="0"/>
      <w:divBdr>
        <w:top w:val="none" w:sz="0" w:space="0" w:color="auto"/>
        <w:left w:val="none" w:sz="0" w:space="0" w:color="auto"/>
        <w:bottom w:val="none" w:sz="0" w:space="0" w:color="auto"/>
        <w:right w:val="none" w:sz="0" w:space="0" w:color="auto"/>
      </w:divBdr>
    </w:div>
    <w:div w:id="1032337843">
      <w:bodyDiv w:val="1"/>
      <w:marLeft w:val="0"/>
      <w:marRight w:val="0"/>
      <w:marTop w:val="0"/>
      <w:marBottom w:val="0"/>
      <w:divBdr>
        <w:top w:val="none" w:sz="0" w:space="0" w:color="auto"/>
        <w:left w:val="none" w:sz="0" w:space="0" w:color="auto"/>
        <w:bottom w:val="none" w:sz="0" w:space="0" w:color="auto"/>
        <w:right w:val="none" w:sz="0" w:space="0" w:color="auto"/>
      </w:divBdr>
    </w:div>
    <w:div w:id="1034497644">
      <w:bodyDiv w:val="1"/>
      <w:marLeft w:val="0"/>
      <w:marRight w:val="0"/>
      <w:marTop w:val="0"/>
      <w:marBottom w:val="0"/>
      <w:divBdr>
        <w:top w:val="none" w:sz="0" w:space="0" w:color="auto"/>
        <w:left w:val="none" w:sz="0" w:space="0" w:color="auto"/>
        <w:bottom w:val="none" w:sz="0" w:space="0" w:color="auto"/>
        <w:right w:val="none" w:sz="0" w:space="0" w:color="auto"/>
      </w:divBdr>
    </w:div>
    <w:div w:id="1051029930">
      <w:bodyDiv w:val="1"/>
      <w:marLeft w:val="0"/>
      <w:marRight w:val="0"/>
      <w:marTop w:val="0"/>
      <w:marBottom w:val="0"/>
      <w:divBdr>
        <w:top w:val="none" w:sz="0" w:space="0" w:color="auto"/>
        <w:left w:val="none" w:sz="0" w:space="0" w:color="auto"/>
        <w:bottom w:val="none" w:sz="0" w:space="0" w:color="auto"/>
        <w:right w:val="none" w:sz="0" w:space="0" w:color="auto"/>
      </w:divBdr>
    </w:div>
    <w:div w:id="1071847504">
      <w:bodyDiv w:val="1"/>
      <w:marLeft w:val="0"/>
      <w:marRight w:val="0"/>
      <w:marTop w:val="0"/>
      <w:marBottom w:val="0"/>
      <w:divBdr>
        <w:top w:val="none" w:sz="0" w:space="0" w:color="auto"/>
        <w:left w:val="none" w:sz="0" w:space="0" w:color="auto"/>
        <w:bottom w:val="none" w:sz="0" w:space="0" w:color="auto"/>
        <w:right w:val="none" w:sz="0" w:space="0" w:color="auto"/>
      </w:divBdr>
    </w:div>
    <w:div w:id="1095252181">
      <w:bodyDiv w:val="1"/>
      <w:marLeft w:val="0"/>
      <w:marRight w:val="0"/>
      <w:marTop w:val="0"/>
      <w:marBottom w:val="0"/>
      <w:divBdr>
        <w:top w:val="none" w:sz="0" w:space="0" w:color="auto"/>
        <w:left w:val="none" w:sz="0" w:space="0" w:color="auto"/>
        <w:bottom w:val="none" w:sz="0" w:space="0" w:color="auto"/>
        <w:right w:val="none" w:sz="0" w:space="0" w:color="auto"/>
      </w:divBdr>
    </w:div>
    <w:div w:id="1114325143">
      <w:bodyDiv w:val="1"/>
      <w:marLeft w:val="0"/>
      <w:marRight w:val="0"/>
      <w:marTop w:val="0"/>
      <w:marBottom w:val="0"/>
      <w:divBdr>
        <w:top w:val="none" w:sz="0" w:space="0" w:color="auto"/>
        <w:left w:val="none" w:sz="0" w:space="0" w:color="auto"/>
        <w:bottom w:val="none" w:sz="0" w:space="0" w:color="auto"/>
        <w:right w:val="none" w:sz="0" w:space="0" w:color="auto"/>
      </w:divBdr>
    </w:div>
    <w:div w:id="1119841681">
      <w:bodyDiv w:val="1"/>
      <w:marLeft w:val="0"/>
      <w:marRight w:val="0"/>
      <w:marTop w:val="0"/>
      <w:marBottom w:val="0"/>
      <w:divBdr>
        <w:top w:val="none" w:sz="0" w:space="0" w:color="auto"/>
        <w:left w:val="none" w:sz="0" w:space="0" w:color="auto"/>
        <w:bottom w:val="none" w:sz="0" w:space="0" w:color="auto"/>
        <w:right w:val="none" w:sz="0" w:space="0" w:color="auto"/>
      </w:divBdr>
    </w:div>
    <w:div w:id="1181745978">
      <w:bodyDiv w:val="1"/>
      <w:marLeft w:val="0"/>
      <w:marRight w:val="0"/>
      <w:marTop w:val="0"/>
      <w:marBottom w:val="0"/>
      <w:divBdr>
        <w:top w:val="none" w:sz="0" w:space="0" w:color="auto"/>
        <w:left w:val="none" w:sz="0" w:space="0" w:color="auto"/>
        <w:bottom w:val="none" w:sz="0" w:space="0" w:color="auto"/>
        <w:right w:val="none" w:sz="0" w:space="0" w:color="auto"/>
      </w:divBdr>
    </w:div>
    <w:div w:id="1202593664">
      <w:bodyDiv w:val="1"/>
      <w:marLeft w:val="0"/>
      <w:marRight w:val="0"/>
      <w:marTop w:val="0"/>
      <w:marBottom w:val="0"/>
      <w:divBdr>
        <w:top w:val="none" w:sz="0" w:space="0" w:color="auto"/>
        <w:left w:val="none" w:sz="0" w:space="0" w:color="auto"/>
        <w:bottom w:val="none" w:sz="0" w:space="0" w:color="auto"/>
        <w:right w:val="none" w:sz="0" w:space="0" w:color="auto"/>
      </w:divBdr>
    </w:div>
    <w:div w:id="1233540645">
      <w:bodyDiv w:val="1"/>
      <w:marLeft w:val="0"/>
      <w:marRight w:val="0"/>
      <w:marTop w:val="0"/>
      <w:marBottom w:val="0"/>
      <w:divBdr>
        <w:top w:val="none" w:sz="0" w:space="0" w:color="auto"/>
        <w:left w:val="none" w:sz="0" w:space="0" w:color="auto"/>
        <w:bottom w:val="none" w:sz="0" w:space="0" w:color="auto"/>
        <w:right w:val="none" w:sz="0" w:space="0" w:color="auto"/>
      </w:divBdr>
    </w:div>
    <w:div w:id="1234269367">
      <w:bodyDiv w:val="1"/>
      <w:marLeft w:val="0"/>
      <w:marRight w:val="0"/>
      <w:marTop w:val="0"/>
      <w:marBottom w:val="0"/>
      <w:divBdr>
        <w:top w:val="none" w:sz="0" w:space="0" w:color="auto"/>
        <w:left w:val="none" w:sz="0" w:space="0" w:color="auto"/>
        <w:bottom w:val="none" w:sz="0" w:space="0" w:color="auto"/>
        <w:right w:val="none" w:sz="0" w:space="0" w:color="auto"/>
      </w:divBdr>
    </w:div>
    <w:div w:id="1235355347">
      <w:bodyDiv w:val="1"/>
      <w:marLeft w:val="0"/>
      <w:marRight w:val="0"/>
      <w:marTop w:val="0"/>
      <w:marBottom w:val="0"/>
      <w:divBdr>
        <w:top w:val="none" w:sz="0" w:space="0" w:color="auto"/>
        <w:left w:val="none" w:sz="0" w:space="0" w:color="auto"/>
        <w:bottom w:val="none" w:sz="0" w:space="0" w:color="auto"/>
        <w:right w:val="none" w:sz="0" w:space="0" w:color="auto"/>
      </w:divBdr>
      <w:divsChild>
        <w:div w:id="823164091">
          <w:marLeft w:val="0"/>
          <w:marRight w:val="0"/>
          <w:marTop w:val="0"/>
          <w:marBottom w:val="0"/>
          <w:divBdr>
            <w:top w:val="none" w:sz="0" w:space="0" w:color="auto"/>
            <w:left w:val="none" w:sz="0" w:space="0" w:color="auto"/>
            <w:bottom w:val="none" w:sz="0" w:space="0" w:color="auto"/>
            <w:right w:val="none" w:sz="0" w:space="0" w:color="auto"/>
          </w:divBdr>
        </w:div>
        <w:div w:id="857617206">
          <w:marLeft w:val="0"/>
          <w:marRight w:val="0"/>
          <w:marTop w:val="0"/>
          <w:marBottom w:val="0"/>
          <w:divBdr>
            <w:top w:val="none" w:sz="0" w:space="0" w:color="auto"/>
            <w:left w:val="none" w:sz="0" w:space="0" w:color="auto"/>
            <w:bottom w:val="none" w:sz="0" w:space="0" w:color="auto"/>
            <w:right w:val="none" w:sz="0" w:space="0" w:color="auto"/>
          </w:divBdr>
        </w:div>
        <w:div w:id="1199584751">
          <w:marLeft w:val="0"/>
          <w:marRight w:val="0"/>
          <w:marTop w:val="0"/>
          <w:marBottom w:val="0"/>
          <w:divBdr>
            <w:top w:val="none" w:sz="0" w:space="0" w:color="auto"/>
            <w:left w:val="none" w:sz="0" w:space="0" w:color="auto"/>
            <w:bottom w:val="none" w:sz="0" w:space="0" w:color="auto"/>
            <w:right w:val="none" w:sz="0" w:space="0" w:color="auto"/>
          </w:divBdr>
        </w:div>
        <w:div w:id="1253123743">
          <w:marLeft w:val="0"/>
          <w:marRight w:val="0"/>
          <w:marTop w:val="0"/>
          <w:marBottom w:val="0"/>
          <w:divBdr>
            <w:top w:val="none" w:sz="0" w:space="0" w:color="auto"/>
            <w:left w:val="none" w:sz="0" w:space="0" w:color="auto"/>
            <w:bottom w:val="none" w:sz="0" w:space="0" w:color="auto"/>
            <w:right w:val="none" w:sz="0" w:space="0" w:color="auto"/>
          </w:divBdr>
          <w:divsChild>
            <w:div w:id="203105610">
              <w:marLeft w:val="0"/>
              <w:marRight w:val="0"/>
              <w:marTop w:val="0"/>
              <w:marBottom w:val="0"/>
              <w:divBdr>
                <w:top w:val="none" w:sz="0" w:space="0" w:color="auto"/>
                <w:left w:val="none" w:sz="0" w:space="0" w:color="auto"/>
                <w:bottom w:val="none" w:sz="0" w:space="0" w:color="auto"/>
                <w:right w:val="none" w:sz="0" w:space="0" w:color="auto"/>
              </w:divBdr>
            </w:div>
            <w:div w:id="386075187">
              <w:marLeft w:val="0"/>
              <w:marRight w:val="0"/>
              <w:marTop w:val="0"/>
              <w:marBottom w:val="0"/>
              <w:divBdr>
                <w:top w:val="none" w:sz="0" w:space="0" w:color="auto"/>
                <w:left w:val="none" w:sz="0" w:space="0" w:color="auto"/>
                <w:bottom w:val="none" w:sz="0" w:space="0" w:color="auto"/>
                <w:right w:val="none" w:sz="0" w:space="0" w:color="auto"/>
              </w:divBdr>
            </w:div>
            <w:div w:id="407456945">
              <w:marLeft w:val="0"/>
              <w:marRight w:val="0"/>
              <w:marTop w:val="0"/>
              <w:marBottom w:val="0"/>
              <w:divBdr>
                <w:top w:val="none" w:sz="0" w:space="0" w:color="auto"/>
                <w:left w:val="none" w:sz="0" w:space="0" w:color="auto"/>
                <w:bottom w:val="none" w:sz="0" w:space="0" w:color="auto"/>
                <w:right w:val="none" w:sz="0" w:space="0" w:color="auto"/>
              </w:divBdr>
            </w:div>
            <w:div w:id="667636599">
              <w:marLeft w:val="0"/>
              <w:marRight w:val="0"/>
              <w:marTop w:val="0"/>
              <w:marBottom w:val="0"/>
              <w:divBdr>
                <w:top w:val="none" w:sz="0" w:space="0" w:color="auto"/>
                <w:left w:val="none" w:sz="0" w:space="0" w:color="auto"/>
                <w:bottom w:val="none" w:sz="0" w:space="0" w:color="auto"/>
                <w:right w:val="none" w:sz="0" w:space="0" w:color="auto"/>
              </w:divBdr>
            </w:div>
            <w:div w:id="974218942">
              <w:marLeft w:val="0"/>
              <w:marRight w:val="0"/>
              <w:marTop w:val="0"/>
              <w:marBottom w:val="0"/>
              <w:divBdr>
                <w:top w:val="none" w:sz="0" w:space="0" w:color="auto"/>
                <w:left w:val="none" w:sz="0" w:space="0" w:color="auto"/>
                <w:bottom w:val="none" w:sz="0" w:space="0" w:color="auto"/>
                <w:right w:val="none" w:sz="0" w:space="0" w:color="auto"/>
              </w:divBdr>
            </w:div>
            <w:div w:id="1049722693">
              <w:marLeft w:val="0"/>
              <w:marRight w:val="0"/>
              <w:marTop w:val="0"/>
              <w:marBottom w:val="0"/>
              <w:divBdr>
                <w:top w:val="none" w:sz="0" w:space="0" w:color="auto"/>
                <w:left w:val="none" w:sz="0" w:space="0" w:color="auto"/>
                <w:bottom w:val="none" w:sz="0" w:space="0" w:color="auto"/>
                <w:right w:val="none" w:sz="0" w:space="0" w:color="auto"/>
              </w:divBdr>
            </w:div>
            <w:div w:id="1084493244">
              <w:marLeft w:val="0"/>
              <w:marRight w:val="0"/>
              <w:marTop w:val="0"/>
              <w:marBottom w:val="0"/>
              <w:divBdr>
                <w:top w:val="none" w:sz="0" w:space="0" w:color="auto"/>
                <w:left w:val="none" w:sz="0" w:space="0" w:color="auto"/>
                <w:bottom w:val="none" w:sz="0" w:space="0" w:color="auto"/>
                <w:right w:val="none" w:sz="0" w:space="0" w:color="auto"/>
              </w:divBdr>
            </w:div>
            <w:div w:id="1448542451">
              <w:marLeft w:val="0"/>
              <w:marRight w:val="0"/>
              <w:marTop w:val="0"/>
              <w:marBottom w:val="0"/>
              <w:divBdr>
                <w:top w:val="none" w:sz="0" w:space="0" w:color="auto"/>
                <w:left w:val="none" w:sz="0" w:space="0" w:color="auto"/>
                <w:bottom w:val="none" w:sz="0" w:space="0" w:color="auto"/>
                <w:right w:val="none" w:sz="0" w:space="0" w:color="auto"/>
              </w:divBdr>
            </w:div>
            <w:div w:id="1730493416">
              <w:marLeft w:val="0"/>
              <w:marRight w:val="0"/>
              <w:marTop w:val="0"/>
              <w:marBottom w:val="0"/>
              <w:divBdr>
                <w:top w:val="none" w:sz="0" w:space="0" w:color="auto"/>
                <w:left w:val="none" w:sz="0" w:space="0" w:color="auto"/>
                <w:bottom w:val="none" w:sz="0" w:space="0" w:color="auto"/>
                <w:right w:val="none" w:sz="0" w:space="0" w:color="auto"/>
              </w:divBdr>
            </w:div>
            <w:div w:id="176542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246147">
      <w:bodyDiv w:val="1"/>
      <w:marLeft w:val="0"/>
      <w:marRight w:val="0"/>
      <w:marTop w:val="0"/>
      <w:marBottom w:val="0"/>
      <w:divBdr>
        <w:top w:val="none" w:sz="0" w:space="0" w:color="auto"/>
        <w:left w:val="none" w:sz="0" w:space="0" w:color="auto"/>
        <w:bottom w:val="none" w:sz="0" w:space="0" w:color="auto"/>
        <w:right w:val="none" w:sz="0" w:space="0" w:color="auto"/>
      </w:divBdr>
    </w:div>
    <w:div w:id="1261765858">
      <w:bodyDiv w:val="1"/>
      <w:marLeft w:val="0"/>
      <w:marRight w:val="0"/>
      <w:marTop w:val="0"/>
      <w:marBottom w:val="0"/>
      <w:divBdr>
        <w:top w:val="none" w:sz="0" w:space="0" w:color="auto"/>
        <w:left w:val="none" w:sz="0" w:space="0" w:color="auto"/>
        <w:bottom w:val="none" w:sz="0" w:space="0" w:color="auto"/>
        <w:right w:val="none" w:sz="0" w:space="0" w:color="auto"/>
      </w:divBdr>
    </w:div>
    <w:div w:id="1274051313">
      <w:bodyDiv w:val="1"/>
      <w:marLeft w:val="0"/>
      <w:marRight w:val="0"/>
      <w:marTop w:val="0"/>
      <w:marBottom w:val="0"/>
      <w:divBdr>
        <w:top w:val="none" w:sz="0" w:space="0" w:color="auto"/>
        <w:left w:val="none" w:sz="0" w:space="0" w:color="auto"/>
        <w:bottom w:val="none" w:sz="0" w:space="0" w:color="auto"/>
        <w:right w:val="none" w:sz="0" w:space="0" w:color="auto"/>
      </w:divBdr>
      <w:divsChild>
        <w:div w:id="251284707">
          <w:marLeft w:val="0"/>
          <w:marRight w:val="0"/>
          <w:marTop w:val="0"/>
          <w:marBottom w:val="0"/>
          <w:divBdr>
            <w:top w:val="none" w:sz="0" w:space="0" w:color="auto"/>
            <w:left w:val="none" w:sz="0" w:space="0" w:color="auto"/>
            <w:bottom w:val="none" w:sz="0" w:space="0" w:color="auto"/>
            <w:right w:val="none" w:sz="0" w:space="0" w:color="auto"/>
          </w:divBdr>
        </w:div>
        <w:div w:id="560408614">
          <w:marLeft w:val="0"/>
          <w:marRight w:val="0"/>
          <w:marTop w:val="0"/>
          <w:marBottom w:val="0"/>
          <w:divBdr>
            <w:top w:val="none" w:sz="0" w:space="0" w:color="auto"/>
            <w:left w:val="none" w:sz="0" w:space="0" w:color="auto"/>
            <w:bottom w:val="none" w:sz="0" w:space="0" w:color="auto"/>
            <w:right w:val="none" w:sz="0" w:space="0" w:color="auto"/>
          </w:divBdr>
        </w:div>
        <w:div w:id="1292252528">
          <w:marLeft w:val="0"/>
          <w:marRight w:val="0"/>
          <w:marTop w:val="0"/>
          <w:marBottom w:val="0"/>
          <w:divBdr>
            <w:top w:val="none" w:sz="0" w:space="0" w:color="auto"/>
            <w:left w:val="none" w:sz="0" w:space="0" w:color="auto"/>
            <w:bottom w:val="none" w:sz="0" w:space="0" w:color="auto"/>
            <w:right w:val="none" w:sz="0" w:space="0" w:color="auto"/>
          </w:divBdr>
        </w:div>
      </w:divsChild>
    </w:div>
    <w:div w:id="1328439981">
      <w:bodyDiv w:val="1"/>
      <w:marLeft w:val="0"/>
      <w:marRight w:val="0"/>
      <w:marTop w:val="0"/>
      <w:marBottom w:val="0"/>
      <w:divBdr>
        <w:top w:val="none" w:sz="0" w:space="0" w:color="auto"/>
        <w:left w:val="none" w:sz="0" w:space="0" w:color="auto"/>
        <w:bottom w:val="none" w:sz="0" w:space="0" w:color="auto"/>
        <w:right w:val="none" w:sz="0" w:space="0" w:color="auto"/>
      </w:divBdr>
    </w:div>
    <w:div w:id="1331564975">
      <w:bodyDiv w:val="1"/>
      <w:marLeft w:val="0"/>
      <w:marRight w:val="0"/>
      <w:marTop w:val="0"/>
      <w:marBottom w:val="0"/>
      <w:divBdr>
        <w:top w:val="none" w:sz="0" w:space="0" w:color="auto"/>
        <w:left w:val="none" w:sz="0" w:space="0" w:color="auto"/>
        <w:bottom w:val="none" w:sz="0" w:space="0" w:color="auto"/>
        <w:right w:val="none" w:sz="0" w:space="0" w:color="auto"/>
      </w:divBdr>
    </w:div>
    <w:div w:id="1341347566">
      <w:bodyDiv w:val="1"/>
      <w:marLeft w:val="0"/>
      <w:marRight w:val="0"/>
      <w:marTop w:val="0"/>
      <w:marBottom w:val="0"/>
      <w:divBdr>
        <w:top w:val="none" w:sz="0" w:space="0" w:color="auto"/>
        <w:left w:val="none" w:sz="0" w:space="0" w:color="auto"/>
        <w:bottom w:val="none" w:sz="0" w:space="0" w:color="auto"/>
        <w:right w:val="none" w:sz="0" w:space="0" w:color="auto"/>
      </w:divBdr>
    </w:div>
    <w:div w:id="1347171455">
      <w:bodyDiv w:val="1"/>
      <w:marLeft w:val="0"/>
      <w:marRight w:val="0"/>
      <w:marTop w:val="0"/>
      <w:marBottom w:val="0"/>
      <w:divBdr>
        <w:top w:val="none" w:sz="0" w:space="0" w:color="auto"/>
        <w:left w:val="none" w:sz="0" w:space="0" w:color="auto"/>
        <w:bottom w:val="none" w:sz="0" w:space="0" w:color="auto"/>
        <w:right w:val="none" w:sz="0" w:space="0" w:color="auto"/>
      </w:divBdr>
    </w:div>
    <w:div w:id="1355185045">
      <w:bodyDiv w:val="1"/>
      <w:marLeft w:val="0"/>
      <w:marRight w:val="0"/>
      <w:marTop w:val="0"/>
      <w:marBottom w:val="0"/>
      <w:divBdr>
        <w:top w:val="none" w:sz="0" w:space="0" w:color="auto"/>
        <w:left w:val="none" w:sz="0" w:space="0" w:color="auto"/>
        <w:bottom w:val="none" w:sz="0" w:space="0" w:color="auto"/>
        <w:right w:val="none" w:sz="0" w:space="0" w:color="auto"/>
      </w:divBdr>
      <w:divsChild>
        <w:div w:id="13772764">
          <w:marLeft w:val="0"/>
          <w:marRight w:val="0"/>
          <w:marTop w:val="0"/>
          <w:marBottom w:val="0"/>
          <w:divBdr>
            <w:top w:val="none" w:sz="0" w:space="0" w:color="auto"/>
            <w:left w:val="none" w:sz="0" w:space="0" w:color="auto"/>
            <w:bottom w:val="none" w:sz="0" w:space="0" w:color="auto"/>
            <w:right w:val="none" w:sz="0" w:space="0" w:color="auto"/>
          </w:divBdr>
          <w:divsChild>
            <w:div w:id="1936089935">
              <w:marLeft w:val="0"/>
              <w:marRight w:val="0"/>
              <w:marTop w:val="0"/>
              <w:marBottom w:val="0"/>
              <w:divBdr>
                <w:top w:val="none" w:sz="0" w:space="0" w:color="auto"/>
                <w:left w:val="none" w:sz="0" w:space="0" w:color="auto"/>
                <w:bottom w:val="none" w:sz="0" w:space="0" w:color="auto"/>
                <w:right w:val="none" w:sz="0" w:space="0" w:color="auto"/>
              </w:divBdr>
            </w:div>
          </w:divsChild>
        </w:div>
        <w:div w:id="203062033">
          <w:marLeft w:val="0"/>
          <w:marRight w:val="0"/>
          <w:marTop w:val="0"/>
          <w:marBottom w:val="0"/>
          <w:divBdr>
            <w:top w:val="none" w:sz="0" w:space="0" w:color="auto"/>
            <w:left w:val="none" w:sz="0" w:space="0" w:color="auto"/>
            <w:bottom w:val="none" w:sz="0" w:space="0" w:color="auto"/>
            <w:right w:val="none" w:sz="0" w:space="0" w:color="auto"/>
          </w:divBdr>
          <w:divsChild>
            <w:div w:id="424348643">
              <w:marLeft w:val="0"/>
              <w:marRight w:val="0"/>
              <w:marTop w:val="0"/>
              <w:marBottom w:val="0"/>
              <w:divBdr>
                <w:top w:val="none" w:sz="0" w:space="0" w:color="auto"/>
                <w:left w:val="none" w:sz="0" w:space="0" w:color="auto"/>
                <w:bottom w:val="none" w:sz="0" w:space="0" w:color="auto"/>
                <w:right w:val="none" w:sz="0" w:space="0" w:color="auto"/>
              </w:divBdr>
            </w:div>
          </w:divsChild>
        </w:div>
        <w:div w:id="277765410">
          <w:marLeft w:val="0"/>
          <w:marRight w:val="0"/>
          <w:marTop w:val="0"/>
          <w:marBottom w:val="0"/>
          <w:divBdr>
            <w:top w:val="none" w:sz="0" w:space="0" w:color="auto"/>
            <w:left w:val="none" w:sz="0" w:space="0" w:color="auto"/>
            <w:bottom w:val="none" w:sz="0" w:space="0" w:color="auto"/>
            <w:right w:val="none" w:sz="0" w:space="0" w:color="auto"/>
          </w:divBdr>
          <w:divsChild>
            <w:div w:id="1070539258">
              <w:marLeft w:val="0"/>
              <w:marRight w:val="0"/>
              <w:marTop w:val="0"/>
              <w:marBottom w:val="0"/>
              <w:divBdr>
                <w:top w:val="none" w:sz="0" w:space="0" w:color="auto"/>
                <w:left w:val="none" w:sz="0" w:space="0" w:color="auto"/>
                <w:bottom w:val="none" w:sz="0" w:space="0" w:color="auto"/>
                <w:right w:val="none" w:sz="0" w:space="0" w:color="auto"/>
              </w:divBdr>
            </w:div>
          </w:divsChild>
        </w:div>
        <w:div w:id="346296184">
          <w:marLeft w:val="0"/>
          <w:marRight w:val="0"/>
          <w:marTop w:val="0"/>
          <w:marBottom w:val="0"/>
          <w:divBdr>
            <w:top w:val="none" w:sz="0" w:space="0" w:color="auto"/>
            <w:left w:val="none" w:sz="0" w:space="0" w:color="auto"/>
            <w:bottom w:val="none" w:sz="0" w:space="0" w:color="auto"/>
            <w:right w:val="none" w:sz="0" w:space="0" w:color="auto"/>
          </w:divBdr>
          <w:divsChild>
            <w:div w:id="400908185">
              <w:marLeft w:val="0"/>
              <w:marRight w:val="0"/>
              <w:marTop w:val="0"/>
              <w:marBottom w:val="0"/>
              <w:divBdr>
                <w:top w:val="none" w:sz="0" w:space="0" w:color="auto"/>
                <w:left w:val="none" w:sz="0" w:space="0" w:color="auto"/>
                <w:bottom w:val="none" w:sz="0" w:space="0" w:color="auto"/>
                <w:right w:val="none" w:sz="0" w:space="0" w:color="auto"/>
              </w:divBdr>
            </w:div>
            <w:div w:id="2066950701">
              <w:marLeft w:val="0"/>
              <w:marRight w:val="0"/>
              <w:marTop w:val="0"/>
              <w:marBottom w:val="0"/>
              <w:divBdr>
                <w:top w:val="none" w:sz="0" w:space="0" w:color="auto"/>
                <w:left w:val="none" w:sz="0" w:space="0" w:color="auto"/>
                <w:bottom w:val="none" w:sz="0" w:space="0" w:color="auto"/>
                <w:right w:val="none" w:sz="0" w:space="0" w:color="auto"/>
              </w:divBdr>
            </w:div>
          </w:divsChild>
        </w:div>
        <w:div w:id="830368406">
          <w:marLeft w:val="0"/>
          <w:marRight w:val="0"/>
          <w:marTop w:val="0"/>
          <w:marBottom w:val="0"/>
          <w:divBdr>
            <w:top w:val="none" w:sz="0" w:space="0" w:color="auto"/>
            <w:left w:val="none" w:sz="0" w:space="0" w:color="auto"/>
            <w:bottom w:val="none" w:sz="0" w:space="0" w:color="auto"/>
            <w:right w:val="none" w:sz="0" w:space="0" w:color="auto"/>
          </w:divBdr>
          <w:divsChild>
            <w:div w:id="1191720665">
              <w:marLeft w:val="0"/>
              <w:marRight w:val="0"/>
              <w:marTop w:val="0"/>
              <w:marBottom w:val="0"/>
              <w:divBdr>
                <w:top w:val="none" w:sz="0" w:space="0" w:color="auto"/>
                <w:left w:val="none" w:sz="0" w:space="0" w:color="auto"/>
                <w:bottom w:val="none" w:sz="0" w:space="0" w:color="auto"/>
                <w:right w:val="none" w:sz="0" w:space="0" w:color="auto"/>
              </w:divBdr>
            </w:div>
          </w:divsChild>
        </w:div>
        <w:div w:id="895628168">
          <w:marLeft w:val="0"/>
          <w:marRight w:val="0"/>
          <w:marTop w:val="0"/>
          <w:marBottom w:val="0"/>
          <w:divBdr>
            <w:top w:val="none" w:sz="0" w:space="0" w:color="auto"/>
            <w:left w:val="none" w:sz="0" w:space="0" w:color="auto"/>
            <w:bottom w:val="none" w:sz="0" w:space="0" w:color="auto"/>
            <w:right w:val="none" w:sz="0" w:space="0" w:color="auto"/>
          </w:divBdr>
          <w:divsChild>
            <w:div w:id="1900289821">
              <w:marLeft w:val="0"/>
              <w:marRight w:val="0"/>
              <w:marTop w:val="0"/>
              <w:marBottom w:val="0"/>
              <w:divBdr>
                <w:top w:val="none" w:sz="0" w:space="0" w:color="auto"/>
                <w:left w:val="none" w:sz="0" w:space="0" w:color="auto"/>
                <w:bottom w:val="none" w:sz="0" w:space="0" w:color="auto"/>
                <w:right w:val="none" w:sz="0" w:space="0" w:color="auto"/>
              </w:divBdr>
            </w:div>
          </w:divsChild>
        </w:div>
        <w:div w:id="928582687">
          <w:marLeft w:val="0"/>
          <w:marRight w:val="0"/>
          <w:marTop w:val="0"/>
          <w:marBottom w:val="0"/>
          <w:divBdr>
            <w:top w:val="none" w:sz="0" w:space="0" w:color="auto"/>
            <w:left w:val="none" w:sz="0" w:space="0" w:color="auto"/>
            <w:bottom w:val="none" w:sz="0" w:space="0" w:color="auto"/>
            <w:right w:val="none" w:sz="0" w:space="0" w:color="auto"/>
          </w:divBdr>
          <w:divsChild>
            <w:div w:id="9913046">
              <w:marLeft w:val="0"/>
              <w:marRight w:val="0"/>
              <w:marTop w:val="0"/>
              <w:marBottom w:val="0"/>
              <w:divBdr>
                <w:top w:val="none" w:sz="0" w:space="0" w:color="auto"/>
                <w:left w:val="none" w:sz="0" w:space="0" w:color="auto"/>
                <w:bottom w:val="none" w:sz="0" w:space="0" w:color="auto"/>
                <w:right w:val="none" w:sz="0" w:space="0" w:color="auto"/>
              </w:divBdr>
            </w:div>
          </w:divsChild>
        </w:div>
        <w:div w:id="949626620">
          <w:marLeft w:val="0"/>
          <w:marRight w:val="0"/>
          <w:marTop w:val="0"/>
          <w:marBottom w:val="0"/>
          <w:divBdr>
            <w:top w:val="none" w:sz="0" w:space="0" w:color="auto"/>
            <w:left w:val="none" w:sz="0" w:space="0" w:color="auto"/>
            <w:bottom w:val="none" w:sz="0" w:space="0" w:color="auto"/>
            <w:right w:val="none" w:sz="0" w:space="0" w:color="auto"/>
          </w:divBdr>
          <w:divsChild>
            <w:div w:id="749305679">
              <w:marLeft w:val="0"/>
              <w:marRight w:val="0"/>
              <w:marTop w:val="0"/>
              <w:marBottom w:val="0"/>
              <w:divBdr>
                <w:top w:val="none" w:sz="0" w:space="0" w:color="auto"/>
                <w:left w:val="none" w:sz="0" w:space="0" w:color="auto"/>
                <w:bottom w:val="none" w:sz="0" w:space="0" w:color="auto"/>
                <w:right w:val="none" w:sz="0" w:space="0" w:color="auto"/>
              </w:divBdr>
            </w:div>
          </w:divsChild>
        </w:div>
        <w:div w:id="1547065956">
          <w:marLeft w:val="0"/>
          <w:marRight w:val="0"/>
          <w:marTop w:val="0"/>
          <w:marBottom w:val="0"/>
          <w:divBdr>
            <w:top w:val="none" w:sz="0" w:space="0" w:color="auto"/>
            <w:left w:val="none" w:sz="0" w:space="0" w:color="auto"/>
            <w:bottom w:val="none" w:sz="0" w:space="0" w:color="auto"/>
            <w:right w:val="none" w:sz="0" w:space="0" w:color="auto"/>
          </w:divBdr>
          <w:divsChild>
            <w:div w:id="419370478">
              <w:marLeft w:val="0"/>
              <w:marRight w:val="0"/>
              <w:marTop w:val="0"/>
              <w:marBottom w:val="0"/>
              <w:divBdr>
                <w:top w:val="none" w:sz="0" w:space="0" w:color="auto"/>
                <w:left w:val="none" w:sz="0" w:space="0" w:color="auto"/>
                <w:bottom w:val="none" w:sz="0" w:space="0" w:color="auto"/>
                <w:right w:val="none" w:sz="0" w:space="0" w:color="auto"/>
              </w:divBdr>
            </w:div>
          </w:divsChild>
        </w:div>
        <w:div w:id="1644507422">
          <w:marLeft w:val="0"/>
          <w:marRight w:val="0"/>
          <w:marTop w:val="0"/>
          <w:marBottom w:val="0"/>
          <w:divBdr>
            <w:top w:val="none" w:sz="0" w:space="0" w:color="auto"/>
            <w:left w:val="none" w:sz="0" w:space="0" w:color="auto"/>
            <w:bottom w:val="none" w:sz="0" w:space="0" w:color="auto"/>
            <w:right w:val="none" w:sz="0" w:space="0" w:color="auto"/>
          </w:divBdr>
          <w:divsChild>
            <w:div w:id="786507284">
              <w:marLeft w:val="0"/>
              <w:marRight w:val="0"/>
              <w:marTop w:val="0"/>
              <w:marBottom w:val="0"/>
              <w:divBdr>
                <w:top w:val="none" w:sz="0" w:space="0" w:color="auto"/>
                <w:left w:val="none" w:sz="0" w:space="0" w:color="auto"/>
                <w:bottom w:val="none" w:sz="0" w:space="0" w:color="auto"/>
                <w:right w:val="none" w:sz="0" w:space="0" w:color="auto"/>
              </w:divBdr>
            </w:div>
          </w:divsChild>
        </w:div>
        <w:div w:id="1748990930">
          <w:marLeft w:val="0"/>
          <w:marRight w:val="0"/>
          <w:marTop w:val="0"/>
          <w:marBottom w:val="0"/>
          <w:divBdr>
            <w:top w:val="none" w:sz="0" w:space="0" w:color="auto"/>
            <w:left w:val="none" w:sz="0" w:space="0" w:color="auto"/>
            <w:bottom w:val="none" w:sz="0" w:space="0" w:color="auto"/>
            <w:right w:val="none" w:sz="0" w:space="0" w:color="auto"/>
          </w:divBdr>
          <w:divsChild>
            <w:div w:id="128517660">
              <w:marLeft w:val="0"/>
              <w:marRight w:val="0"/>
              <w:marTop w:val="0"/>
              <w:marBottom w:val="0"/>
              <w:divBdr>
                <w:top w:val="none" w:sz="0" w:space="0" w:color="auto"/>
                <w:left w:val="none" w:sz="0" w:space="0" w:color="auto"/>
                <w:bottom w:val="none" w:sz="0" w:space="0" w:color="auto"/>
                <w:right w:val="none" w:sz="0" w:space="0" w:color="auto"/>
              </w:divBdr>
            </w:div>
          </w:divsChild>
        </w:div>
        <w:div w:id="1829782155">
          <w:marLeft w:val="0"/>
          <w:marRight w:val="0"/>
          <w:marTop w:val="0"/>
          <w:marBottom w:val="0"/>
          <w:divBdr>
            <w:top w:val="none" w:sz="0" w:space="0" w:color="auto"/>
            <w:left w:val="none" w:sz="0" w:space="0" w:color="auto"/>
            <w:bottom w:val="none" w:sz="0" w:space="0" w:color="auto"/>
            <w:right w:val="none" w:sz="0" w:space="0" w:color="auto"/>
          </w:divBdr>
          <w:divsChild>
            <w:div w:id="794569720">
              <w:marLeft w:val="0"/>
              <w:marRight w:val="0"/>
              <w:marTop w:val="0"/>
              <w:marBottom w:val="0"/>
              <w:divBdr>
                <w:top w:val="none" w:sz="0" w:space="0" w:color="auto"/>
                <w:left w:val="none" w:sz="0" w:space="0" w:color="auto"/>
                <w:bottom w:val="none" w:sz="0" w:space="0" w:color="auto"/>
                <w:right w:val="none" w:sz="0" w:space="0" w:color="auto"/>
              </w:divBdr>
            </w:div>
          </w:divsChild>
        </w:div>
        <w:div w:id="1849371785">
          <w:marLeft w:val="0"/>
          <w:marRight w:val="0"/>
          <w:marTop w:val="0"/>
          <w:marBottom w:val="0"/>
          <w:divBdr>
            <w:top w:val="none" w:sz="0" w:space="0" w:color="auto"/>
            <w:left w:val="none" w:sz="0" w:space="0" w:color="auto"/>
            <w:bottom w:val="none" w:sz="0" w:space="0" w:color="auto"/>
            <w:right w:val="none" w:sz="0" w:space="0" w:color="auto"/>
          </w:divBdr>
          <w:divsChild>
            <w:div w:id="372073685">
              <w:marLeft w:val="0"/>
              <w:marRight w:val="0"/>
              <w:marTop w:val="0"/>
              <w:marBottom w:val="0"/>
              <w:divBdr>
                <w:top w:val="none" w:sz="0" w:space="0" w:color="auto"/>
                <w:left w:val="none" w:sz="0" w:space="0" w:color="auto"/>
                <w:bottom w:val="none" w:sz="0" w:space="0" w:color="auto"/>
                <w:right w:val="none" w:sz="0" w:space="0" w:color="auto"/>
              </w:divBdr>
            </w:div>
          </w:divsChild>
        </w:div>
        <w:div w:id="1874923125">
          <w:marLeft w:val="0"/>
          <w:marRight w:val="0"/>
          <w:marTop w:val="0"/>
          <w:marBottom w:val="0"/>
          <w:divBdr>
            <w:top w:val="none" w:sz="0" w:space="0" w:color="auto"/>
            <w:left w:val="none" w:sz="0" w:space="0" w:color="auto"/>
            <w:bottom w:val="none" w:sz="0" w:space="0" w:color="auto"/>
            <w:right w:val="none" w:sz="0" w:space="0" w:color="auto"/>
          </w:divBdr>
          <w:divsChild>
            <w:div w:id="1485392110">
              <w:marLeft w:val="0"/>
              <w:marRight w:val="0"/>
              <w:marTop w:val="0"/>
              <w:marBottom w:val="0"/>
              <w:divBdr>
                <w:top w:val="none" w:sz="0" w:space="0" w:color="auto"/>
                <w:left w:val="none" w:sz="0" w:space="0" w:color="auto"/>
                <w:bottom w:val="none" w:sz="0" w:space="0" w:color="auto"/>
                <w:right w:val="none" w:sz="0" w:space="0" w:color="auto"/>
              </w:divBdr>
            </w:div>
          </w:divsChild>
        </w:div>
        <w:div w:id="1988852683">
          <w:marLeft w:val="0"/>
          <w:marRight w:val="0"/>
          <w:marTop w:val="0"/>
          <w:marBottom w:val="0"/>
          <w:divBdr>
            <w:top w:val="none" w:sz="0" w:space="0" w:color="auto"/>
            <w:left w:val="none" w:sz="0" w:space="0" w:color="auto"/>
            <w:bottom w:val="none" w:sz="0" w:space="0" w:color="auto"/>
            <w:right w:val="none" w:sz="0" w:space="0" w:color="auto"/>
          </w:divBdr>
          <w:divsChild>
            <w:div w:id="2637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082894">
      <w:bodyDiv w:val="1"/>
      <w:marLeft w:val="0"/>
      <w:marRight w:val="0"/>
      <w:marTop w:val="0"/>
      <w:marBottom w:val="0"/>
      <w:divBdr>
        <w:top w:val="none" w:sz="0" w:space="0" w:color="auto"/>
        <w:left w:val="none" w:sz="0" w:space="0" w:color="auto"/>
        <w:bottom w:val="none" w:sz="0" w:space="0" w:color="auto"/>
        <w:right w:val="none" w:sz="0" w:space="0" w:color="auto"/>
      </w:divBdr>
    </w:div>
    <w:div w:id="1361273154">
      <w:bodyDiv w:val="1"/>
      <w:marLeft w:val="0"/>
      <w:marRight w:val="0"/>
      <w:marTop w:val="0"/>
      <w:marBottom w:val="0"/>
      <w:divBdr>
        <w:top w:val="none" w:sz="0" w:space="0" w:color="auto"/>
        <w:left w:val="none" w:sz="0" w:space="0" w:color="auto"/>
        <w:bottom w:val="none" w:sz="0" w:space="0" w:color="auto"/>
        <w:right w:val="none" w:sz="0" w:space="0" w:color="auto"/>
      </w:divBdr>
    </w:div>
    <w:div w:id="1378773150">
      <w:bodyDiv w:val="1"/>
      <w:marLeft w:val="0"/>
      <w:marRight w:val="0"/>
      <w:marTop w:val="0"/>
      <w:marBottom w:val="0"/>
      <w:divBdr>
        <w:top w:val="none" w:sz="0" w:space="0" w:color="auto"/>
        <w:left w:val="none" w:sz="0" w:space="0" w:color="auto"/>
        <w:bottom w:val="none" w:sz="0" w:space="0" w:color="auto"/>
        <w:right w:val="none" w:sz="0" w:space="0" w:color="auto"/>
      </w:divBdr>
    </w:div>
    <w:div w:id="1444611660">
      <w:bodyDiv w:val="1"/>
      <w:marLeft w:val="0"/>
      <w:marRight w:val="0"/>
      <w:marTop w:val="0"/>
      <w:marBottom w:val="0"/>
      <w:divBdr>
        <w:top w:val="none" w:sz="0" w:space="0" w:color="auto"/>
        <w:left w:val="none" w:sz="0" w:space="0" w:color="auto"/>
        <w:bottom w:val="none" w:sz="0" w:space="0" w:color="auto"/>
        <w:right w:val="none" w:sz="0" w:space="0" w:color="auto"/>
      </w:divBdr>
    </w:div>
    <w:div w:id="1450972663">
      <w:bodyDiv w:val="1"/>
      <w:marLeft w:val="0"/>
      <w:marRight w:val="0"/>
      <w:marTop w:val="0"/>
      <w:marBottom w:val="0"/>
      <w:divBdr>
        <w:top w:val="none" w:sz="0" w:space="0" w:color="auto"/>
        <w:left w:val="none" w:sz="0" w:space="0" w:color="auto"/>
        <w:bottom w:val="none" w:sz="0" w:space="0" w:color="auto"/>
        <w:right w:val="none" w:sz="0" w:space="0" w:color="auto"/>
      </w:divBdr>
    </w:div>
    <w:div w:id="1456555599">
      <w:bodyDiv w:val="1"/>
      <w:marLeft w:val="0"/>
      <w:marRight w:val="0"/>
      <w:marTop w:val="0"/>
      <w:marBottom w:val="0"/>
      <w:divBdr>
        <w:top w:val="none" w:sz="0" w:space="0" w:color="auto"/>
        <w:left w:val="none" w:sz="0" w:space="0" w:color="auto"/>
        <w:bottom w:val="none" w:sz="0" w:space="0" w:color="auto"/>
        <w:right w:val="none" w:sz="0" w:space="0" w:color="auto"/>
      </w:divBdr>
    </w:div>
    <w:div w:id="1460951147">
      <w:bodyDiv w:val="1"/>
      <w:marLeft w:val="0"/>
      <w:marRight w:val="0"/>
      <w:marTop w:val="0"/>
      <w:marBottom w:val="0"/>
      <w:divBdr>
        <w:top w:val="none" w:sz="0" w:space="0" w:color="auto"/>
        <w:left w:val="none" w:sz="0" w:space="0" w:color="auto"/>
        <w:bottom w:val="none" w:sz="0" w:space="0" w:color="auto"/>
        <w:right w:val="none" w:sz="0" w:space="0" w:color="auto"/>
      </w:divBdr>
    </w:div>
    <w:div w:id="1462530940">
      <w:bodyDiv w:val="1"/>
      <w:marLeft w:val="0"/>
      <w:marRight w:val="0"/>
      <w:marTop w:val="0"/>
      <w:marBottom w:val="0"/>
      <w:divBdr>
        <w:top w:val="none" w:sz="0" w:space="0" w:color="auto"/>
        <w:left w:val="none" w:sz="0" w:space="0" w:color="auto"/>
        <w:bottom w:val="none" w:sz="0" w:space="0" w:color="auto"/>
        <w:right w:val="none" w:sz="0" w:space="0" w:color="auto"/>
      </w:divBdr>
    </w:div>
    <w:div w:id="1466970440">
      <w:bodyDiv w:val="1"/>
      <w:marLeft w:val="0"/>
      <w:marRight w:val="0"/>
      <w:marTop w:val="0"/>
      <w:marBottom w:val="0"/>
      <w:divBdr>
        <w:top w:val="none" w:sz="0" w:space="0" w:color="auto"/>
        <w:left w:val="none" w:sz="0" w:space="0" w:color="auto"/>
        <w:bottom w:val="none" w:sz="0" w:space="0" w:color="auto"/>
        <w:right w:val="none" w:sz="0" w:space="0" w:color="auto"/>
      </w:divBdr>
    </w:div>
    <w:div w:id="1469663574">
      <w:bodyDiv w:val="1"/>
      <w:marLeft w:val="0"/>
      <w:marRight w:val="0"/>
      <w:marTop w:val="0"/>
      <w:marBottom w:val="0"/>
      <w:divBdr>
        <w:top w:val="none" w:sz="0" w:space="0" w:color="auto"/>
        <w:left w:val="none" w:sz="0" w:space="0" w:color="auto"/>
        <w:bottom w:val="none" w:sz="0" w:space="0" w:color="auto"/>
        <w:right w:val="none" w:sz="0" w:space="0" w:color="auto"/>
      </w:divBdr>
    </w:div>
    <w:div w:id="1482960410">
      <w:bodyDiv w:val="1"/>
      <w:marLeft w:val="0"/>
      <w:marRight w:val="0"/>
      <w:marTop w:val="0"/>
      <w:marBottom w:val="0"/>
      <w:divBdr>
        <w:top w:val="none" w:sz="0" w:space="0" w:color="auto"/>
        <w:left w:val="none" w:sz="0" w:space="0" w:color="auto"/>
        <w:bottom w:val="none" w:sz="0" w:space="0" w:color="auto"/>
        <w:right w:val="none" w:sz="0" w:space="0" w:color="auto"/>
      </w:divBdr>
    </w:div>
    <w:div w:id="1483156522">
      <w:bodyDiv w:val="1"/>
      <w:marLeft w:val="0"/>
      <w:marRight w:val="0"/>
      <w:marTop w:val="0"/>
      <w:marBottom w:val="0"/>
      <w:divBdr>
        <w:top w:val="none" w:sz="0" w:space="0" w:color="auto"/>
        <w:left w:val="none" w:sz="0" w:space="0" w:color="auto"/>
        <w:bottom w:val="none" w:sz="0" w:space="0" w:color="auto"/>
        <w:right w:val="none" w:sz="0" w:space="0" w:color="auto"/>
      </w:divBdr>
    </w:div>
    <w:div w:id="1501967053">
      <w:bodyDiv w:val="1"/>
      <w:marLeft w:val="0"/>
      <w:marRight w:val="0"/>
      <w:marTop w:val="0"/>
      <w:marBottom w:val="0"/>
      <w:divBdr>
        <w:top w:val="none" w:sz="0" w:space="0" w:color="auto"/>
        <w:left w:val="none" w:sz="0" w:space="0" w:color="auto"/>
        <w:bottom w:val="none" w:sz="0" w:space="0" w:color="auto"/>
        <w:right w:val="none" w:sz="0" w:space="0" w:color="auto"/>
      </w:divBdr>
    </w:div>
    <w:div w:id="1522746206">
      <w:bodyDiv w:val="1"/>
      <w:marLeft w:val="0"/>
      <w:marRight w:val="0"/>
      <w:marTop w:val="0"/>
      <w:marBottom w:val="0"/>
      <w:divBdr>
        <w:top w:val="none" w:sz="0" w:space="0" w:color="auto"/>
        <w:left w:val="none" w:sz="0" w:space="0" w:color="auto"/>
        <w:bottom w:val="none" w:sz="0" w:space="0" w:color="auto"/>
        <w:right w:val="none" w:sz="0" w:space="0" w:color="auto"/>
      </w:divBdr>
    </w:div>
    <w:div w:id="1538544117">
      <w:bodyDiv w:val="1"/>
      <w:marLeft w:val="0"/>
      <w:marRight w:val="0"/>
      <w:marTop w:val="0"/>
      <w:marBottom w:val="0"/>
      <w:divBdr>
        <w:top w:val="none" w:sz="0" w:space="0" w:color="auto"/>
        <w:left w:val="none" w:sz="0" w:space="0" w:color="auto"/>
        <w:bottom w:val="none" w:sz="0" w:space="0" w:color="auto"/>
        <w:right w:val="none" w:sz="0" w:space="0" w:color="auto"/>
      </w:divBdr>
    </w:div>
    <w:div w:id="1538810056">
      <w:bodyDiv w:val="1"/>
      <w:marLeft w:val="0"/>
      <w:marRight w:val="0"/>
      <w:marTop w:val="0"/>
      <w:marBottom w:val="0"/>
      <w:divBdr>
        <w:top w:val="none" w:sz="0" w:space="0" w:color="auto"/>
        <w:left w:val="none" w:sz="0" w:space="0" w:color="auto"/>
        <w:bottom w:val="none" w:sz="0" w:space="0" w:color="auto"/>
        <w:right w:val="none" w:sz="0" w:space="0" w:color="auto"/>
      </w:divBdr>
    </w:div>
    <w:div w:id="1541359883">
      <w:bodyDiv w:val="1"/>
      <w:marLeft w:val="0"/>
      <w:marRight w:val="0"/>
      <w:marTop w:val="0"/>
      <w:marBottom w:val="0"/>
      <w:divBdr>
        <w:top w:val="none" w:sz="0" w:space="0" w:color="auto"/>
        <w:left w:val="none" w:sz="0" w:space="0" w:color="auto"/>
        <w:bottom w:val="none" w:sz="0" w:space="0" w:color="auto"/>
        <w:right w:val="none" w:sz="0" w:space="0" w:color="auto"/>
      </w:divBdr>
    </w:div>
    <w:div w:id="1546286788">
      <w:bodyDiv w:val="1"/>
      <w:marLeft w:val="0"/>
      <w:marRight w:val="0"/>
      <w:marTop w:val="0"/>
      <w:marBottom w:val="0"/>
      <w:divBdr>
        <w:top w:val="none" w:sz="0" w:space="0" w:color="auto"/>
        <w:left w:val="none" w:sz="0" w:space="0" w:color="auto"/>
        <w:bottom w:val="none" w:sz="0" w:space="0" w:color="auto"/>
        <w:right w:val="none" w:sz="0" w:space="0" w:color="auto"/>
      </w:divBdr>
    </w:div>
    <w:div w:id="1555701355">
      <w:bodyDiv w:val="1"/>
      <w:marLeft w:val="0"/>
      <w:marRight w:val="0"/>
      <w:marTop w:val="0"/>
      <w:marBottom w:val="0"/>
      <w:divBdr>
        <w:top w:val="none" w:sz="0" w:space="0" w:color="auto"/>
        <w:left w:val="none" w:sz="0" w:space="0" w:color="auto"/>
        <w:bottom w:val="none" w:sz="0" w:space="0" w:color="auto"/>
        <w:right w:val="none" w:sz="0" w:space="0" w:color="auto"/>
      </w:divBdr>
    </w:div>
    <w:div w:id="1561332211">
      <w:bodyDiv w:val="1"/>
      <w:marLeft w:val="0"/>
      <w:marRight w:val="0"/>
      <w:marTop w:val="0"/>
      <w:marBottom w:val="0"/>
      <w:divBdr>
        <w:top w:val="none" w:sz="0" w:space="0" w:color="auto"/>
        <w:left w:val="none" w:sz="0" w:space="0" w:color="auto"/>
        <w:bottom w:val="none" w:sz="0" w:space="0" w:color="auto"/>
        <w:right w:val="none" w:sz="0" w:space="0" w:color="auto"/>
      </w:divBdr>
    </w:div>
    <w:div w:id="1601837691">
      <w:bodyDiv w:val="1"/>
      <w:marLeft w:val="0"/>
      <w:marRight w:val="0"/>
      <w:marTop w:val="0"/>
      <w:marBottom w:val="0"/>
      <w:divBdr>
        <w:top w:val="none" w:sz="0" w:space="0" w:color="auto"/>
        <w:left w:val="none" w:sz="0" w:space="0" w:color="auto"/>
        <w:bottom w:val="none" w:sz="0" w:space="0" w:color="auto"/>
        <w:right w:val="none" w:sz="0" w:space="0" w:color="auto"/>
      </w:divBdr>
    </w:div>
    <w:div w:id="1608081898">
      <w:bodyDiv w:val="1"/>
      <w:marLeft w:val="0"/>
      <w:marRight w:val="0"/>
      <w:marTop w:val="0"/>
      <w:marBottom w:val="0"/>
      <w:divBdr>
        <w:top w:val="none" w:sz="0" w:space="0" w:color="auto"/>
        <w:left w:val="none" w:sz="0" w:space="0" w:color="auto"/>
        <w:bottom w:val="none" w:sz="0" w:space="0" w:color="auto"/>
        <w:right w:val="none" w:sz="0" w:space="0" w:color="auto"/>
      </w:divBdr>
    </w:div>
    <w:div w:id="1636988988">
      <w:bodyDiv w:val="1"/>
      <w:marLeft w:val="0"/>
      <w:marRight w:val="0"/>
      <w:marTop w:val="0"/>
      <w:marBottom w:val="0"/>
      <w:divBdr>
        <w:top w:val="none" w:sz="0" w:space="0" w:color="auto"/>
        <w:left w:val="none" w:sz="0" w:space="0" w:color="auto"/>
        <w:bottom w:val="none" w:sz="0" w:space="0" w:color="auto"/>
        <w:right w:val="none" w:sz="0" w:space="0" w:color="auto"/>
      </w:divBdr>
    </w:div>
    <w:div w:id="1638535986">
      <w:bodyDiv w:val="1"/>
      <w:marLeft w:val="0"/>
      <w:marRight w:val="0"/>
      <w:marTop w:val="0"/>
      <w:marBottom w:val="0"/>
      <w:divBdr>
        <w:top w:val="none" w:sz="0" w:space="0" w:color="auto"/>
        <w:left w:val="none" w:sz="0" w:space="0" w:color="auto"/>
        <w:bottom w:val="none" w:sz="0" w:space="0" w:color="auto"/>
        <w:right w:val="none" w:sz="0" w:space="0" w:color="auto"/>
      </w:divBdr>
    </w:div>
    <w:div w:id="1645770845">
      <w:bodyDiv w:val="1"/>
      <w:marLeft w:val="0"/>
      <w:marRight w:val="0"/>
      <w:marTop w:val="0"/>
      <w:marBottom w:val="0"/>
      <w:divBdr>
        <w:top w:val="none" w:sz="0" w:space="0" w:color="auto"/>
        <w:left w:val="none" w:sz="0" w:space="0" w:color="auto"/>
        <w:bottom w:val="none" w:sz="0" w:space="0" w:color="auto"/>
        <w:right w:val="none" w:sz="0" w:space="0" w:color="auto"/>
      </w:divBdr>
    </w:div>
    <w:div w:id="1646395513">
      <w:bodyDiv w:val="1"/>
      <w:marLeft w:val="0"/>
      <w:marRight w:val="0"/>
      <w:marTop w:val="0"/>
      <w:marBottom w:val="0"/>
      <w:divBdr>
        <w:top w:val="none" w:sz="0" w:space="0" w:color="auto"/>
        <w:left w:val="none" w:sz="0" w:space="0" w:color="auto"/>
        <w:bottom w:val="none" w:sz="0" w:space="0" w:color="auto"/>
        <w:right w:val="none" w:sz="0" w:space="0" w:color="auto"/>
      </w:divBdr>
    </w:div>
    <w:div w:id="1667785814">
      <w:bodyDiv w:val="1"/>
      <w:marLeft w:val="0"/>
      <w:marRight w:val="0"/>
      <w:marTop w:val="0"/>
      <w:marBottom w:val="0"/>
      <w:divBdr>
        <w:top w:val="none" w:sz="0" w:space="0" w:color="auto"/>
        <w:left w:val="none" w:sz="0" w:space="0" w:color="auto"/>
        <w:bottom w:val="none" w:sz="0" w:space="0" w:color="auto"/>
        <w:right w:val="none" w:sz="0" w:space="0" w:color="auto"/>
      </w:divBdr>
    </w:div>
    <w:div w:id="1687825904">
      <w:bodyDiv w:val="1"/>
      <w:marLeft w:val="0"/>
      <w:marRight w:val="0"/>
      <w:marTop w:val="0"/>
      <w:marBottom w:val="0"/>
      <w:divBdr>
        <w:top w:val="none" w:sz="0" w:space="0" w:color="auto"/>
        <w:left w:val="none" w:sz="0" w:space="0" w:color="auto"/>
        <w:bottom w:val="none" w:sz="0" w:space="0" w:color="auto"/>
        <w:right w:val="none" w:sz="0" w:space="0" w:color="auto"/>
      </w:divBdr>
    </w:div>
    <w:div w:id="1700400002">
      <w:bodyDiv w:val="1"/>
      <w:marLeft w:val="0"/>
      <w:marRight w:val="0"/>
      <w:marTop w:val="0"/>
      <w:marBottom w:val="0"/>
      <w:divBdr>
        <w:top w:val="none" w:sz="0" w:space="0" w:color="auto"/>
        <w:left w:val="none" w:sz="0" w:space="0" w:color="auto"/>
        <w:bottom w:val="none" w:sz="0" w:space="0" w:color="auto"/>
        <w:right w:val="none" w:sz="0" w:space="0" w:color="auto"/>
      </w:divBdr>
    </w:div>
    <w:div w:id="1701053336">
      <w:bodyDiv w:val="1"/>
      <w:marLeft w:val="0"/>
      <w:marRight w:val="0"/>
      <w:marTop w:val="0"/>
      <w:marBottom w:val="0"/>
      <w:divBdr>
        <w:top w:val="none" w:sz="0" w:space="0" w:color="auto"/>
        <w:left w:val="none" w:sz="0" w:space="0" w:color="auto"/>
        <w:bottom w:val="none" w:sz="0" w:space="0" w:color="auto"/>
        <w:right w:val="none" w:sz="0" w:space="0" w:color="auto"/>
      </w:divBdr>
    </w:div>
    <w:div w:id="1703087384">
      <w:bodyDiv w:val="1"/>
      <w:marLeft w:val="0"/>
      <w:marRight w:val="0"/>
      <w:marTop w:val="0"/>
      <w:marBottom w:val="0"/>
      <w:divBdr>
        <w:top w:val="none" w:sz="0" w:space="0" w:color="auto"/>
        <w:left w:val="none" w:sz="0" w:space="0" w:color="auto"/>
        <w:bottom w:val="none" w:sz="0" w:space="0" w:color="auto"/>
        <w:right w:val="none" w:sz="0" w:space="0" w:color="auto"/>
      </w:divBdr>
    </w:div>
    <w:div w:id="1706514308">
      <w:bodyDiv w:val="1"/>
      <w:marLeft w:val="0"/>
      <w:marRight w:val="0"/>
      <w:marTop w:val="0"/>
      <w:marBottom w:val="0"/>
      <w:divBdr>
        <w:top w:val="none" w:sz="0" w:space="0" w:color="auto"/>
        <w:left w:val="none" w:sz="0" w:space="0" w:color="auto"/>
        <w:bottom w:val="none" w:sz="0" w:space="0" w:color="auto"/>
        <w:right w:val="none" w:sz="0" w:space="0" w:color="auto"/>
      </w:divBdr>
    </w:div>
    <w:div w:id="1727071627">
      <w:bodyDiv w:val="1"/>
      <w:marLeft w:val="0"/>
      <w:marRight w:val="0"/>
      <w:marTop w:val="0"/>
      <w:marBottom w:val="0"/>
      <w:divBdr>
        <w:top w:val="none" w:sz="0" w:space="0" w:color="auto"/>
        <w:left w:val="none" w:sz="0" w:space="0" w:color="auto"/>
        <w:bottom w:val="none" w:sz="0" w:space="0" w:color="auto"/>
        <w:right w:val="none" w:sz="0" w:space="0" w:color="auto"/>
      </w:divBdr>
    </w:div>
    <w:div w:id="1740591887">
      <w:bodyDiv w:val="1"/>
      <w:marLeft w:val="0"/>
      <w:marRight w:val="0"/>
      <w:marTop w:val="0"/>
      <w:marBottom w:val="0"/>
      <w:divBdr>
        <w:top w:val="none" w:sz="0" w:space="0" w:color="auto"/>
        <w:left w:val="none" w:sz="0" w:space="0" w:color="auto"/>
        <w:bottom w:val="none" w:sz="0" w:space="0" w:color="auto"/>
        <w:right w:val="none" w:sz="0" w:space="0" w:color="auto"/>
      </w:divBdr>
    </w:div>
    <w:div w:id="1740906153">
      <w:bodyDiv w:val="1"/>
      <w:marLeft w:val="0"/>
      <w:marRight w:val="0"/>
      <w:marTop w:val="0"/>
      <w:marBottom w:val="0"/>
      <w:divBdr>
        <w:top w:val="none" w:sz="0" w:space="0" w:color="auto"/>
        <w:left w:val="none" w:sz="0" w:space="0" w:color="auto"/>
        <w:bottom w:val="none" w:sz="0" w:space="0" w:color="auto"/>
        <w:right w:val="none" w:sz="0" w:space="0" w:color="auto"/>
      </w:divBdr>
    </w:div>
    <w:div w:id="1755542215">
      <w:bodyDiv w:val="1"/>
      <w:marLeft w:val="0"/>
      <w:marRight w:val="0"/>
      <w:marTop w:val="0"/>
      <w:marBottom w:val="0"/>
      <w:divBdr>
        <w:top w:val="none" w:sz="0" w:space="0" w:color="auto"/>
        <w:left w:val="none" w:sz="0" w:space="0" w:color="auto"/>
        <w:bottom w:val="none" w:sz="0" w:space="0" w:color="auto"/>
        <w:right w:val="none" w:sz="0" w:space="0" w:color="auto"/>
      </w:divBdr>
    </w:div>
    <w:div w:id="1772042635">
      <w:bodyDiv w:val="1"/>
      <w:marLeft w:val="0"/>
      <w:marRight w:val="0"/>
      <w:marTop w:val="0"/>
      <w:marBottom w:val="0"/>
      <w:divBdr>
        <w:top w:val="none" w:sz="0" w:space="0" w:color="auto"/>
        <w:left w:val="none" w:sz="0" w:space="0" w:color="auto"/>
        <w:bottom w:val="none" w:sz="0" w:space="0" w:color="auto"/>
        <w:right w:val="none" w:sz="0" w:space="0" w:color="auto"/>
      </w:divBdr>
    </w:div>
    <w:div w:id="1793161729">
      <w:bodyDiv w:val="1"/>
      <w:marLeft w:val="0"/>
      <w:marRight w:val="0"/>
      <w:marTop w:val="0"/>
      <w:marBottom w:val="0"/>
      <w:divBdr>
        <w:top w:val="none" w:sz="0" w:space="0" w:color="auto"/>
        <w:left w:val="none" w:sz="0" w:space="0" w:color="auto"/>
        <w:bottom w:val="none" w:sz="0" w:space="0" w:color="auto"/>
        <w:right w:val="none" w:sz="0" w:space="0" w:color="auto"/>
      </w:divBdr>
    </w:div>
    <w:div w:id="1794203012">
      <w:bodyDiv w:val="1"/>
      <w:marLeft w:val="0"/>
      <w:marRight w:val="0"/>
      <w:marTop w:val="0"/>
      <w:marBottom w:val="0"/>
      <w:divBdr>
        <w:top w:val="none" w:sz="0" w:space="0" w:color="auto"/>
        <w:left w:val="none" w:sz="0" w:space="0" w:color="auto"/>
        <w:bottom w:val="none" w:sz="0" w:space="0" w:color="auto"/>
        <w:right w:val="none" w:sz="0" w:space="0" w:color="auto"/>
      </w:divBdr>
    </w:div>
    <w:div w:id="1817843509">
      <w:bodyDiv w:val="1"/>
      <w:marLeft w:val="0"/>
      <w:marRight w:val="0"/>
      <w:marTop w:val="0"/>
      <w:marBottom w:val="0"/>
      <w:divBdr>
        <w:top w:val="none" w:sz="0" w:space="0" w:color="auto"/>
        <w:left w:val="none" w:sz="0" w:space="0" w:color="auto"/>
        <w:bottom w:val="none" w:sz="0" w:space="0" w:color="auto"/>
        <w:right w:val="none" w:sz="0" w:space="0" w:color="auto"/>
      </w:divBdr>
    </w:div>
    <w:div w:id="1819495762">
      <w:bodyDiv w:val="1"/>
      <w:marLeft w:val="0"/>
      <w:marRight w:val="0"/>
      <w:marTop w:val="0"/>
      <w:marBottom w:val="0"/>
      <w:divBdr>
        <w:top w:val="none" w:sz="0" w:space="0" w:color="auto"/>
        <w:left w:val="none" w:sz="0" w:space="0" w:color="auto"/>
        <w:bottom w:val="none" w:sz="0" w:space="0" w:color="auto"/>
        <w:right w:val="none" w:sz="0" w:space="0" w:color="auto"/>
      </w:divBdr>
    </w:div>
    <w:div w:id="1830171021">
      <w:bodyDiv w:val="1"/>
      <w:marLeft w:val="0"/>
      <w:marRight w:val="0"/>
      <w:marTop w:val="0"/>
      <w:marBottom w:val="0"/>
      <w:divBdr>
        <w:top w:val="none" w:sz="0" w:space="0" w:color="auto"/>
        <w:left w:val="none" w:sz="0" w:space="0" w:color="auto"/>
        <w:bottom w:val="none" w:sz="0" w:space="0" w:color="auto"/>
        <w:right w:val="none" w:sz="0" w:space="0" w:color="auto"/>
      </w:divBdr>
    </w:div>
    <w:div w:id="1833717225">
      <w:bodyDiv w:val="1"/>
      <w:marLeft w:val="0"/>
      <w:marRight w:val="0"/>
      <w:marTop w:val="0"/>
      <w:marBottom w:val="0"/>
      <w:divBdr>
        <w:top w:val="none" w:sz="0" w:space="0" w:color="auto"/>
        <w:left w:val="none" w:sz="0" w:space="0" w:color="auto"/>
        <w:bottom w:val="none" w:sz="0" w:space="0" w:color="auto"/>
        <w:right w:val="none" w:sz="0" w:space="0" w:color="auto"/>
      </w:divBdr>
    </w:div>
    <w:div w:id="1835336181">
      <w:bodyDiv w:val="1"/>
      <w:marLeft w:val="0"/>
      <w:marRight w:val="0"/>
      <w:marTop w:val="0"/>
      <w:marBottom w:val="0"/>
      <w:divBdr>
        <w:top w:val="none" w:sz="0" w:space="0" w:color="auto"/>
        <w:left w:val="none" w:sz="0" w:space="0" w:color="auto"/>
        <w:bottom w:val="none" w:sz="0" w:space="0" w:color="auto"/>
        <w:right w:val="none" w:sz="0" w:space="0" w:color="auto"/>
      </w:divBdr>
    </w:div>
    <w:div w:id="1878734289">
      <w:bodyDiv w:val="1"/>
      <w:marLeft w:val="0"/>
      <w:marRight w:val="0"/>
      <w:marTop w:val="0"/>
      <w:marBottom w:val="0"/>
      <w:divBdr>
        <w:top w:val="none" w:sz="0" w:space="0" w:color="auto"/>
        <w:left w:val="none" w:sz="0" w:space="0" w:color="auto"/>
        <w:bottom w:val="none" w:sz="0" w:space="0" w:color="auto"/>
        <w:right w:val="none" w:sz="0" w:space="0" w:color="auto"/>
      </w:divBdr>
    </w:div>
    <w:div w:id="1885747839">
      <w:bodyDiv w:val="1"/>
      <w:marLeft w:val="0"/>
      <w:marRight w:val="0"/>
      <w:marTop w:val="0"/>
      <w:marBottom w:val="0"/>
      <w:divBdr>
        <w:top w:val="none" w:sz="0" w:space="0" w:color="auto"/>
        <w:left w:val="none" w:sz="0" w:space="0" w:color="auto"/>
        <w:bottom w:val="none" w:sz="0" w:space="0" w:color="auto"/>
        <w:right w:val="none" w:sz="0" w:space="0" w:color="auto"/>
      </w:divBdr>
    </w:div>
    <w:div w:id="1897230869">
      <w:bodyDiv w:val="1"/>
      <w:marLeft w:val="0"/>
      <w:marRight w:val="0"/>
      <w:marTop w:val="0"/>
      <w:marBottom w:val="0"/>
      <w:divBdr>
        <w:top w:val="none" w:sz="0" w:space="0" w:color="auto"/>
        <w:left w:val="none" w:sz="0" w:space="0" w:color="auto"/>
        <w:bottom w:val="none" w:sz="0" w:space="0" w:color="auto"/>
        <w:right w:val="none" w:sz="0" w:space="0" w:color="auto"/>
      </w:divBdr>
    </w:div>
    <w:div w:id="1909533353">
      <w:bodyDiv w:val="1"/>
      <w:marLeft w:val="0"/>
      <w:marRight w:val="0"/>
      <w:marTop w:val="0"/>
      <w:marBottom w:val="0"/>
      <w:divBdr>
        <w:top w:val="none" w:sz="0" w:space="0" w:color="auto"/>
        <w:left w:val="none" w:sz="0" w:space="0" w:color="auto"/>
        <w:bottom w:val="none" w:sz="0" w:space="0" w:color="auto"/>
        <w:right w:val="none" w:sz="0" w:space="0" w:color="auto"/>
      </w:divBdr>
    </w:div>
    <w:div w:id="1912108368">
      <w:bodyDiv w:val="1"/>
      <w:marLeft w:val="0"/>
      <w:marRight w:val="0"/>
      <w:marTop w:val="0"/>
      <w:marBottom w:val="0"/>
      <w:divBdr>
        <w:top w:val="none" w:sz="0" w:space="0" w:color="auto"/>
        <w:left w:val="none" w:sz="0" w:space="0" w:color="auto"/>
        <w:bottom w:val="none" w:sz="0" w:space="0" w:color="auto"/>
        <w:right w:val="none" w:sz="0" w:space="0" w:color="auto"/>
      </w:divBdr>
    </w:div>
    <w:div w:id="1912159969">
      <w:bodyDiv w:val="1"/>
      <w:marLeft w:val="0"/>
      <w:marRight w:val="0"/>
      <w:marTop w:val="0"/>
      <w:marBottom w:val="0"/>
      <w:divBdr>
        <w:top w:val="none" w:sz="0" w:space="0" w:color="auto"/>
        <w:left w:val="none" w:sz="0" w:space="0" w:color="auto"/>
        <w:bottom w:val="none" w:sz="0" w:space="0" w:color="auto"/>
        <w:right w:val="none" w:sz="0" w:space="0" w:color="auto"/>
      </w:divBdr>
    </w:div>
    <w:div w:id="1913347215">
      <w:bodyDiv w:val="1"/>
      <w:marLeft w:val="0"/>
      <w:marRight w:val="0"/>
      <w:marTop w:val="0"/>
      <w:marBottom w:val="0"/>
      <w:divBdr>
        <w:top w:val="none" w:sz="0" w:space="0" w:color="auto"/>
        <w:left w:val="none" w:sz="0" w:space="0" w:color="auto"/>
        <w:bottom w:val="none" w:sz="0" w:space="0" w:color="auto"/>
        <w:right w:val="none" w:sz="0" w:space="0" w:color="auto"/>
      </w:divBdr>
    </w:div>
    <w:div w:id="1932011036">
      <w:bodyDiv w:val="1"/>
      <w:marLeft w:val="0"/>
      <w:marRight w:val="0"/>
      <w:marTop w:val="0"/>
      <w:marBottom w:val="0"/>
      <w:divBdr>
        <w:top w:val="none" w:sz="0" w:space="0" w:color="auto"/>
        <w:left w:val="none" w:sz="0" w:space="0" w:color="auto"/>
        <w:bottom w:val="none" w:sz="0" w:space="0" w:color="auto"/>
        <w:right w:val="none" w:sz="0" w:space="0" w:color="auto"/>
      </w:divBdr>
    </w:div>
    <w:div w:id="1939558339">
      <w:bodyDiv w:val="1"/>
      <w:marLeft w:val="0"/>
      <w:marRight w:val="0"/>
      <w:marTop w:val="0"/>
      <w:marBottom w:val="0"/>
      <w:divBdr>
        <w:top w:val="none" w:sz="0" w:space="0" w:color="auto"/>
        <w:left w:val="none" w:sz="0" w:space="0" w:color="auto"/>
        <w:bottom w:val="none" w:sz="0" w:space="0" w:color="auto"/>
        <w:right w:val="none" w:sz="0" w:space="0" w:color="auto"/>
      </w:divBdr>
    </w:div>
    <w:div w:id="1976837174">
      <w:bodyDiv w:val="1"/>
      <w:marLeft w:val="0"/>
      <w:marRight w:val="0"/>
      <w:marTop w:val="0"/>
      <w:marBottom w:val="0"/>
      <w:divBdr>
        <w:top w:val="none" w:sz="0" w:space="0" w:color="auto"/>
        <w:left w:val="none" w:sz="0" w:space="0" w:color="auto"/>
        <w:bottom w:val="none" w:sz="0" w:space="0" w:color="auto"/>
        <w:right w:val="none" w:sz="0" w:space="0" w:color="auto"/>
      </w:divBdr>
    </w:div>
    <w:div w:id="1986278153">
      <w:bodyDiv w:val="1"/>
      <w:marLeft w:val="0"/>
      <w:marRight w:val="0"/>
      <w:marTop w:val="0"/>
      <w:marBottom w:val="0"/>
      <w:divBdr>
        <w:top w:val="none" w:sz="0" w:space="0" w:color="auto"/>
        <w:left w:val="none" w:sz="0" w:space="0" w:color="auto"/>
        <w:bottom w:val="none" w:sz="0" w:space="0" w:color="auto"/>
        <w:right w:val="none" w:sz="0" w:space="0" w:color="auto"/>
      </w:divBdr>
    </w:div>
    <w:div w:id="1999965231">
      <w:bodyDiv w:val="1"/>
      <w:marLeft w:val="0"/>
      <w:marRight w:val="0"/>
      <w:marTop w:val="0"/>
      <w:marBottom w:val="0"/>
      <w:divBdr>
        <w:top w:val="none" w:sz="0" w:space="0" w:color="auto"/>
        <w:left w:val="none" w:sz="0" w:space="0" w:color="auto"/>
        <w:bottom w:val="none" w:sz="0" w:space="0" w:color="auto"/>
        <w:right w:val="none" w:sz="0" w:space="0" w:color="auto"/>
      </w:divBdr>
    </w:div>
    <w:div w:id="2024745634">
      <w:bodyDiv w:val="1"/>
      <w:marLeft w:val="0"/>
      <w:marRight w:val="0"/>
      <w:marTop w:val="0"/>
      <w:marBottom w:val="0"/>
      <w:divBdr>
        <w:top w:val="none" w:sz="0" w:space="0" w:color="auto"/>
        <w:left w:val="none" w:sz="0" w:space="0" w:color="auto"/>
        <w:bottom w:val="none" w:sz="0" w:space="0" w:color="auto"/>
        <w:right w:val="none" w:sz="0" w:space="0" w:color="auto"/>
      </w:divBdr>
    </w:div>
    <w:div w:id="2025477507">
      <w:bodyDiv w:val="1"/>
      <w:marLeft w:val="0"/>
      <w:marRight w:val="0"/>
      <w:marTop w:val="0"/>
      <w:marBottom w:val="0"/>
      <w:divBdr>
        <w:top w:val="none" w:sz="0" w:space="0" w:color="auto"/>
        <w:left w:val="none" w:sz="0" w:space="0" w:color="auto"/>
        <w:bottom w:val="none" w:sz="0" w:space="0" w:color="auto"/>
        <w:right w:val="none" w:sz="0" w:space="0" w:color="auto"/>
      </w:divBdr>
    </w:div>
    <w:div w:id="2027977051">
      <w:bodyDiv w:val="1"/>
      <w:marLeft w:val="0"/>
      <w:marRight w:val="0"/>
      <w:marTop w:val="0"/>
      <w:marBottom w:val="0"/>
      <w:divBdr>
        <w:top w:val="none" w:sz="0" w:space="0" w:color="auto"/>
        <w:left w:val="none" w:sz="0" w:space="0" w:color="auto"/>
        <w:bottom w:val="none" w:sz="0" w:space="0" w:color="auto"/>
        <w:right w:val="none" w:sz="0" w:space="0" w:color="auto"/>
      </w:divBdr>
    </w:div>
    <w:div w:id="2029208836">
      <w:bodyDiv w:val="1"/>
      <w:marLeft w:val="0"/>
      <w:marRight w:val="0"/>
      <w:marTop w:val="0"/>
      <w:marBottom w:val="0"/>
      <w:divBdr>
        <w:top w:val="none" w:sz="0" w:space="0" w:color="auto"/>
        <w:left w:val="none" w:sz="0" w:space="0" w:color="auto"/>
        <w:bottom w:val="none" w:sz="0" w:space="0" w:color="auto"/>
        <w:right w:val="none" w:sz="0" w:space="0" w:color="auto"/>
      </w:divBdr>
    </w:div>
    <w:div w:id="2030790742">
      <w:bodyDiv w:val="1"/>
      <w:marLeft w:val="0"/>
      <w:marRight w:val="0"/>
      <w:marTop w:val="0"/>
      <w:marBottom w:val="0"/>
      <w:divBdr>
        <w:top w:val="none" w:sz="0" w:space="0" w:color="auto"/>
        <w:left w:val="none" w:sz="0" w:space="0" w:color="auto"/>
        <w:bottom w:val="none" w:sz="0" w:space="0" w:color="auto"/>
        <w:right w:val="none" w:sz="0" w:space="0" w:color="auto"/>
      </w:divBdr>
    </w:div>
    <w:div w:id="2040162175">
      <w:bodyDiv w:val="1"/>
      <w:marLeft w:val="0"/>
      <w:marRight w:val="0"/>
      <w:marTop w:val="0"/>
      <w:marBottom w:val="0"/>
      <w:divBdr>
        <w:top w:val="none" w:sz="0" w:space="0" w:color="auto"/>
        <w:left w:val="none" w:sz="0" w:space="0" w:color="auto"/>
        <w:bottom w:val="none" w:sz="0" w:space="0" w:color="auto"/>
        <w:right w:val="none" w:sz="0" w:space="0" w:color="auto"/>
      </w:divBdr>
    </w:div>
    <w:div w:id="2048329486">
      <w:bodyDiv w:val="1"/>
      <w:marLeft w:val="0"/>
      <w:marRight w:val="0"/>
      <w:marTop w:val="0"/>
      <w:marBottom w:val="0"/>
      <w:divBdr>
        <w:top w:val="none" w:sz="0" w:space="0" w:color="auto"/>
        <w:left w:val="none" w:sz="0" w:space="0" w:color="auto"/>
        <w:bottom w:val="none" w:sz="0" w:space="0" w:color="auto"/>
        <w:right w:val="none" w:sz="0" w:space="0" w:color="auto"/>
      </w:divBdr>
    </w:div>
    <w:div w:id="2051175987">
      <w:bodyDiv w:val="1"/>
      <w:marLeft w:val="0"/>
      <w:marRight w:val="0"/>
      <w:marTop w:val="0"/>
      <w:marBottom w:val="0"/>
      <w:divBdr>
        <w:top w:val="none" w:sz="0" w:space="0" w:color="auto"/>
        <w:left w:val="none" w:sz="0" w:space="0" w:color="auto"/>
        <w:bottom w:val="none" w:sz="0" w:space="0" w:color="auto"/>
        <w:right w:val="none" w:sz="0" w:space="0" w:color="auto"/>
      </w:divBdr>
    </w:div>
    <w:div w:id="2098090898">
      <w:bodyDiv w:val="1"/>
      <w:marLeft w:val="0"/>
      <w:marRight w:val="0"/>
      <w:marTop w:val="0"/>
      <w:marBottom w:val="0"/>
      <w:divBdr>
        <w:top w:val="none" w:sz="0" w:space="0" w:color="auto"/>
        <w:left w:val="none" w:sz="0" w:space="0" w:color="auto"/>
        <w:bottom w:val="none" w:sz="0" w:space="0" w:color="auto"/>
        <w:right w:val="none" w:sz="0" w:space="0" w:color="auto"/>
      </w:divBdr>
    </w:div>
    <w:div w:id="2124839816">
      <w:bodyDiv w:val="1"/>
      <w:marLeft w:val="0"/>
      <w:marRight w:val="0"/>
      <w:marTop w:val="0"/>
      <w:marBottom w:val="0"/>
      <w:divBdr>
        <w:top w:val="none" w:sz="0" w:space="0" w:color="auto"/>
        <w:left w:val="none" w:sz="0" w:space="0" w:color="auto"/>
        <w:bottom w:val="none" w:sz="0" w:space="0" w:color="auto"/>
        <w:right w:val="none" w:sz="0" w:space="0" w:color="auto"/>
      </w:divBdr>
    </w:div>
    <w:div w:id="2132085982">
      <w:bodyDiv w:val="1"/>
      <w:marLeft w:val="0"/>
      <w:marRight w:val="0"/>
      <w:marTop w:val="0"/>
      <w:marBottom w:val="0"/>
      <w:divBdr>
        <w:top w:val="none" w:sz="0" w:space="0" w:color="auto"/>
        <w:left w:val="none" w:sz="0" w:space="0" w:color="auto"/>
        <w:bottom w:val="none" w:sz="0" w:space="0" w:color="auto"/>
        <w:right w:val="none" w:sz="0" w:space="0" w:color="auto"/>
      </w:divBdr>
    </w:div>
    <w:div w:id="2135828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bh\Downloads\M-04-4-6.1%20VA%20rapport%20Mal%20forslag%20ver7%20under_arbeid%20(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DFAAD72F3ED411F9965DA06973ECD92"/>
        <w:category>
          <w:name w:val="Generelt"/>
          <w:gallery w:val="placeholder"/>
        </w:category>
        <w:types>
          <w:type w:val="bbPlcHdr"/>
        </w:types>
        <w:behaviors>
          <w:behavior w:val="content"/>
        </w:behaviors>
        <w:guid w:val="{B66C9E5E-29EC-4F66-AFEF-6F71F964B76E}"/>
      </w:docPartPr>
      <w:docPartBody>
        <w:p w:rsidR="00120F7C" w:rsidRDefault="00A90743">
          <w:r w:rsidRPr="00DE44F1">
            <w:rPr>
              <w:rStyle w:val="Plassholdertekst"/>
            </w:rPr>
            <w:t>[Tittel]</w:t>
          </w:r>
        </w:p>
      </w:docPartBody>
    </w:docPart>
    <w:docPart>
      <w:docPartPr>
        <w:name w:val="3FE22F171C6C4429B9638C3A62C76C00"/>
        <w:category>
          <w:name w:val="Generelt"/>
          <w:gallery w:val="placeholder"/>
        </w:category>
        <w:types>
          <w:type w:val="bbPlcHdr"/>
        </w:types>
        <w:behaviors>
          <w:behavior w:val="content"/>
        </w:behaviors>
        <w:guid w:val="{E0717308-F24D-4D85-9EE2-E8320F580823}"/>
      </w:docPartPr>
      <w:docPartBody>
        <w:p w:rsidR="00120F7C" w:rsidRDefault="00A90743">
          <w:r w:rsidRPr="00DE44F1">
            <w:rPr>
              <w:rStyle w:val="Plassholdertekst"/>
            </w:rPr>
            <w:t>[Kategori]</w:t>
          </w:r>
        </w:p>
      </w:docPartBody>
    </w:docPart>
    <w:docPart>
      <w:docPartPr>
        <w:name w:val="73AAC3643EFE4CCF8778F22F99BB65B1"/>
        <w:category>
          <w:name w:val="Generelt"/>
          <w:gallery w:val="placeholder"/>
        </w:category>
        <w:types>
          <w:type w:val="bbPlcHdr"/>
        </w:types>
        <w:behaviors>
          <w:behavior w:val="content"/>
        </w:behaviors>
        <w:guid w:val="{81BFF998-AF3F-4E0C-A892-DE0853FEE6B1}"/>
      </w:docPartPr>
      <w:docPartBody>
        <w:p w:rsidR="00120F7C" w:rsidRDefault="00A90743" w:rsidP="00A90743">
          <w:pPr>
            <w:pStyle w:val="73AAC3643EFE4CCF8778F22F99BB65B1"/>
          </w:pPr>
          <w:r w:rsidRPr="00C82925">
            <w:rPr>
              <w:rStyle w:val="5Hurtigdeler"/>
            </w:rPr>
            <w:t>[Adresse, firma]</w:t>
          </w:r>
        </w:p>
      </w:docPartBody>
    </w:docPart>
    <w:docPart>
      <w:docPartPr>
        <w:name w:val="2BB28FEB585F431EAF7A140A8A002D95"/>
        <w:category>
          <w:name w:val="Generelt"/>
          <w:gallery w:val="placeholder"/>
        </w:category>
        <w:types>
          <w:type w:val="bbPlcHdr"/>
        </w:types>
        <w:behaviors>
          <w:behavior w:val="content"/>
        </w:behaviors>
        <w:guid w:val="{65FBF3A4-7CFC-4AE0-8618-0FC05CE7E5D4}"/>
      </w:docPartPr>
      <w:docPartBody>
        <w:p w:rsidR="00120F7C" w:rsidRDefault="00A90743">
          <w:r w:rsidRPr="00DE44F1">
            <w:rPr>
              <w:rStyle w:val="Plassholdertekst"/>
            </w:rPr>
            <w:t>[Adresse, firma]</w:t>
          </w:r>
        </w:p>
      </w:docPartBody>
    </w:docPart>
    <w:docPart>
      <w:docPartPr>
        <w:name w:val="57A13003039E4B4AB7078D27D03CD455"/>
        <w:category>
          <w:name w:val="Generelt"/>
          <w:gallery w:val="placeholder"/>
        </w:category>
        <w:types>
          <w:type w:val="bbPlcHdr"/>
        </w:types>
        <w:behaviors>
          <w:behavior w:val="content"/>
        </w:behaviors>
        <w:guid w:val="{C2A58967-DFEF-40C5-A5AE-6702786D95F2}"/>
      </w:docPartPr>
      <w:docPartBody>
        <w:p w:rsidR="00120F7C" w:rsidRDefault="00A90743" w:rsidP="00A90743">
          <w:pPr>
            <w:pStyle w:val="57A13003039E4B4AB7078D27D03CD455"/>
          </w:pPr>
          <w:r w:rsidRPr="00DE44F1">
            <w:rPr>
              <w:rStyle w:val="Plassholdertekst"/>
            </w:rPr>
            <w:t>[</w:t>
          </w:r>
          <w:r>
            <w:rPr>
              <w:rStyle w:val="2Kommunenavn"/>
            </w:rPr>
            <w:t>kommune</w:t>
          </w:r>
          <w:r w:rsidRPr="00DE44F1">
            <w:rPr>
              <w:rStyle w:val="Plassholdertekst"/>
            </w:rPr>
            <w:t>]</w:t>
          </w:r>
        </w:p>
      </w:docPartBody>
    </w:docPart>
    <w:docPart>
      <w:docPartPr>
        <w:name w:val="55396C885727443590D010C226B40E5D"/>
        <w:category>
          <w:name w:val="Generelt"/>
          <w:gallery w:val="placeholder"/>
        </w:category>
        <w:types>
          <w:type w:val="bbPlcHdr"/>
        </w:types>
        <w:behaviors>
          <w:behavior w:val="content"/>
        </w:behaviors>
        <w:guid w:val="{9BA1E130-B35A-4BE8-8444-BBD8B3FEA9B3}"/>
      </w:docPartPr>
      <w:docPartBody>
        <w:p w:rsidR="00120F7C" w:rsidRDefault="00A90743">
          <w:r w:rsidRPr="00DE44F1">
            <w:rPr>
              <w:rStyle w:val="Plassholdertekst"/>
            </w:rPr>
            <w:t>[Firma]</w:t>
          </w:r>
        </w:p>
      </w:docPartBody>
    </w:docPart>
    <w:docPart>
      <w:docPartPr>
        <w:name w:val="8B3655FD553546CBB16FCC2D915A7710"/>
        <w:category>
          <w:name w:val="Generelt"/>
          <w:gallery w:val="placeholder"/>
        </w:category>
        <w:types>
          <w:type w:val="bbPlcHdr"/>
        </w:types>
        <w:behaviors>
          <w:behavior w:val="content"/>
        </w:behaviors>
        <w:guid w:val="{A65D17E3-2CDA-4EA8-8A5E-3591912DF633}"/>
      </w:docPartPr>
      <w:docPartBody>
        <w:p w:rsidR="00120F7C" w:rsidRDefault="00A90743">
          <w:r w:rsidRPr="00DE44F1">
            <w:rPr>
              <w:rStyle w:val="Plassholdertekst"/>
            </w:rPr>
            <w:t>[Tittel]</w:t>
          </w:r>
        </w:p>
      </w:docPartBody>
    </w:docPart>
    <w:docPart>
      <w:docPartPr>
        <w:name w:val="B6715471BCB740C3B3BEC5F573DACC2E"/>
        <w:category>
          <w:name w:val="Generelt"/>
          <w:gallery w:val="placeholder"/>
        </w:category>
        <w:types>
          <w:type w:val="bbPlcHdr"/>
        </w:types>
        <w:behaviors>
          <w:behavior w:val="content"/>
        </w:behaviors>
        <w:guid w:val="{715F7FD3-88A6-4878-8952-BC222198E56C}"/>
      </w:docPartPr>
      <w:docPartBody>
        <w:p w:rsidR="002A6ABC" w:rsidRDefault="00DE15D3" w:rsidP="00DE15D3">
          <w:pPr>
            <w:pStyle w:val="B6715471BCB740C3B3BEC5F573DACC2E"/>
          </w:pPr>
          <w:r w:rsidRPr="00DE44F1">
            <w:rPr>
              <w:rStyle w:val="Plassholdertekst"/>
            </w:rPr>
            <w:t>[Tittel]</w:t>
          </w:r>
        </w:p>
      </w:docPartBody>
    </w:docPart>
    <w:docPart>
      <w:docPartPr>
        <w:name w:val="A8211AAE88A342ABB1975B274027466D"/>
        <w:category>
          <w:name w:val="Generelt"/>
          <w:gallery w:val="placeholder"/>
        </w:category>
        <w:types>
          <w:type w:val="bbPlcHdr"/>
        </w:types>
        <w:behaviors>
          <w:behavior w:val="content"/>
        </w:behaviors>
        <w:guid w:val="{71C6A8EB-840B-4D9B-AA52-92CB1042F4FC}"/>
      </w:docPartPr>
      <w:docPartBody>
        <w:p w:rsidR="002A6ABC" w:rsidRDefault="00DE15D3" w:rsidP="00DE15D3">
          <w:pPr>
            <w:pStyle w:val="A8211AAE88A342ABB1975B274027466D"/>
          </w:pPr>
          <w:r w:rsidRPr="00DE44F1">
            <w:rPr>
              <w:rStyle w:val="Plassholdertekst"/>
            </w:rPr>
            <w:t>[Kategori]</w:t>
          </w:r>
        </w:p>
      </w:docPartBody>
    </w:docPart>
    <w:docPart>
      <w:docPartPr>
        <w:name w:val="B89F3BE47E97445EA6C14CABC7B1B8B6"/>
        <w:category>
          <w:name w:val="Generelt"/>
          <w:gallery w:val="placeholder"/>
        </w:category>
        <w:types>
          <w:type w:val="bbPlcHdr"/>
        </w:types>
        <w:behaviors>
          <w:behavior w:val="content"/>
        </w:behaviors>
        <w:guid w:val="{127EC229-2196-46FB-AF6A-CEDEFFCA2729}"/>
      </w:docPartPr>
      <w:docPartBody>
        <w:p w:rsidR="00743C16" w:rsidRDefault="00A931B7">
          <w:r w:rsidRPr="00F53038">
            <w:rPr>
              <w:rStyle w:val="Plassholdertekst"/>
            </w:rPr>
            <w:t>[Prosjekt nr]</w:t>
          </w:r>
        </w:p>
      </w:docPartBody>
    </w:docPart>
    <w:docPart>
      <w:docPartPr>
        <w:name w:val="73640430877E4589ACEAF7C1A367EFC1"/>
        <w:category>
          <w:name w:val="Generelt"/>
          <w:gallery w:val="placeholder"/>
        </w:category>
        <w:types>
          <w:type w:val="bbPlcHdr"/>
        </w:types>
        <w:behaviors>
          <w:behavior w:val="content"/>
        </w:behaviors>
        <w:guid w:val="{07A5D75B-CBA7-4C54-8883-3452204BB6E9}"/>
      </w:docPartPr>
      <w:docPartBody>
        <w:p w:rsidR="00743C16" w:rsidRDefault="00A931B7">
          <w:r w:rsidRPr="00F53038">
            <w:rPr>
              <w:rStyle w:val="Plassholdertekst"/>
            </w:rPr>
            <w:t>[Prosjekt nr]</w:t>
          </w:r>
        </w:p>
      </w:docPartBody>
    </w:docPart>
    <w:docPart>
      <w:docPartPr>
        <w:name w:val="B1234F1F033D4C848D11331B5F2AA30D"/>
        <w:category>
          <w:name w:val="Generelt"/>
          <w:gallery w:val="placeholder"/>
        </w:category>
        <w:types>
          <w:type w:val="bbPlcHdr"/>
        </w:types>
        <w:behaviors>
          <w:behavior w:val="content"/>
        </w:behaviors>
        <w:guid w:val="{8EA0F812-B364-4311-8182-EF3BDE7491C9}"/>
      </w:docPartPr>
      <w:docPartBody>
        <w:p w:rsidR="00686DF3" w:rsidRDefault="00FF34B3" w:rsidP="00FF34B3">
          <w:pPr>
            <w:pStyle w:val="B1234F1F033D4C848D11331B5F2AA30D"/>
          </w:pPr>
          <w:r w:rsidRPr="00DE44F1">
            <w:rPr>
              <w:rStyle w:val="Plassholdertekst"/>
            </w:rPr>
            <w:t>[Adresse, firma]</w:t>
          </w:r>
        </w:p>
      </w:docPartBody>
    </w:docPart>
    <w:docPart>
      <w:docPartPr>
        <w:name w:val="DFE2DE2B6A4D46118431F62E3E7C41B1"/>
        <w:category>
          <w:name w:val="Generelt"/>
          <w:gallery w:val="placeholder"/>
        </w:category>
        <w:types>
          <w:type w:val="bbPlcHdr"/>
        </w:types>
        <w:behaviors>
          <w:behavior w:val="content"/>
        </w:behaviors>
        <w:guid w:val="{DB5FCCF6-22CE-4423-9CA0-EDF4851453D2}"/>
      </w:docPartPr>
      <w:docPartBody>
        <w:p w:rsidR="00686DF3" w:rsidRDefault="00FF34B3" w:rsidP="00FF34B3">
          <w:pPr>
            <w:pStyle w:val="DFE2DE2B6A4D46118431F62E3E7C41B1"/>
          </w:pPr>
          <w:r w:rsidRPr="00DE44F1">
            <w:rPr>
              <w:rStyle w:val="Plassholdertekst"/>
            </w:rPr>
            <w:t>[Firma]</w:t>
          </w:r>
        </w:p>
      </w:docPartBody>
    </w:docPart>
    <w:docPart>
      <w:docPartPr>
        <w:name w:val="62EDB8617DFF4C2CB057F6D7FD9F8EFD"/>
        <w:category>
          <w:name w:val="Generelt"/>
          <w:gallery w:val="placeholder"/>
        </w:category>
        <w:types>
          <w:type w:val="bbPlcHdr"/>
        </w:types>
        <w:behaviors>
          <w:behavior w:val="content"/>
        </w:behaviors>
        <w:guid w:val="{F31BB9B9-85F1-4497-8235-59FB7EA4FF62}"/>
      </w:docPartPr>
      <w:docPartBody>
        <w:p w:rsidR="00686DF3" w:rsidRDefault="00FF34B3" w:rsidP="00FF34B3">
          <w:pPr>
            <w:pStyle w:val="62EDB8617DFF4C2CB057F6D7FD9F8EFD"/>
          </w:pPr>
          <w:r w:rsidRPr="00DE44F1">
            <w:rPr>
              <w:rStyle w:val="Plassholdertekst"/>
            </w:rPr>
            <w:t>[Tittel]</w:t>
          </w:r>
        </w:p>
      </w:docPartBody>
    </w:docPart>
    <w:docPart>
      <w:docPartPr>
        <w:name w:val="32C9D4B9FA404BDF95B9F88765A58999"/>
        <w:category>
          <w:name w:val="Generelt"/>
          <w:gallery w:val="placeholder"/>
        </w:category>
        <w:types>
          <w:type w:val="bbPlcHdr"/>
        </w:types>
        <w:behaviors>
          <w:behavior w:val="content"/>
        </w:behaviors>
        <w:guid w:val="{F96D4B41-8A0D-4727-8698-37B015353DBD}"/>
      </w:docPartPr>
      <w:docPartBody>
        <w:p w:rsidR="00686DF3" w:rsidRDefault="00FF34B3" w:rsidP="00FF34B3">
          <w:pPr>
            <w:pStyle w:val="32C9D4B9FA404BDF95B9F88765A58999"/>
          </w:pPr>
          <w:r w:rsidRPr="00F53038">
            <w:rPr>
              <w:rStyle w:val="Plassholdertekst"/>
            </w:rPr>
            <w:t>[Prosjekt nr]</w:t>
          </w:r>
        </w:p>
      </w:docPartBody>
    </w:docPart>
    <w:docPart>
      <w:docPartPr>
        <w:name w:val="56E4DA2F726D4D568214A0BC6C24D5E7"/>
        <w:category>
          <w:name w:val="Generelt"/>
          <w:gallery w:val="placeholder"/>
        </w:category>
        <w:types>
          <w:type w:val="bbPlcHdr"/>
        </w:types>
        <w:behaviors>
          <w:behavior w:val="content"/>
        </w:behaviors>
        <w:guid w:val="{60541065-BC73-4DDD-A987-27B911811D9D}"/>
      </w:docPartPr>
      <w:docPartBody>
        <w:p w:rsidR="00FA2919" w:rsidRDefault="00686DF3" w:rsidP="00686DF3">
          <w:pPr>
            <w:pStyle w:val="56E4DA2F726D4D568214A0BC6C24D5E7"/>
          </w:pPr>
          <w:r w:rsidRPr="00911EE4">
            <w:rPr>
              <w:rStyle w:val="Plassholdertekst"/>
            </w:rPr>
            <w:t>[</w:t>
          </w:r>
          <w:r>
            <w:rPr>
              <w:rStyle w:val="Plassholdertekst"/>
            </w:rPr>
            <w:t>f.eks. 15</w:t>
          </w:r>
          <w:r w:rsidRPr="00911EE4">
            <w:rPr>
              <w:rStyle w:val="Plassholdertekst"/>
            </w:rPr>
            <w:t>]</w:t>
          </w:r>
        </w:p>
      </w:docPartBody>
    </w:docPart>
    <w:docPart>
      <w:docPartPr>
        <w:name w:val="0991546932134E3DB85C87B5D11D6421"/>
        <w:category>
          <w:name w:val="Generelt"/>
          <w:gallery w:val="placeholder"/>
        </w:category>
        <w:types>
          <w:type w:val="bbPlcHdr"/>
        </w:types>
        <w:behaviors>
          <w:behavior w:val="content"/>
        </w:behaviors>
        <w:guid w:val="{B596E086-22B6-44CD-B97D-2356FA94464B}"/>
      </w:docPartPr>
      <w:docPartBody>
        <w:p w:rsidR="00FA2919" w:rsidRDefault="00686DF3" w:rsidP="00686DF3">
          <w:pPr>
            <w:pStyle w:val="0991546932134E3DB85C87B5D11D6421"/>
          </w:pPr>
          <w:r w:rsidRPr="00911EE4">
            <w:rPr>
              <w:rStyle w:val="Plassholdertekst"/>
            </w:rPr>
            <w:t>[</w:t>
          </w:r>
          <w:r>
            <w:rPr>
              <w:rStyle w:val="Plassholdertekst"/>
            </w:rPr>
            <w:t>f.eks. 15</w:t>
          </w:r>
          <w:r w:rsidRPr="00911EE4">
            <w:rPr>
              <w:rStyle w:val="Plassholdertekst"/>
            </w:rPr>
            <w:t>]</w:t>
          </w:r>
        </w:p>
      </w:docPartBody>
    </w:docPart>
    <w:docPart>
      <w:docPartPr>
        <w:name w:val="D1533BC760BE4B1B89B34DBBC0F6EAA6"/>
        <w:category>
          <w:name w:val="Generelt"/>
          <w:gallery w:val="placeholder"/>
        </w:category>
        <w:types>
          <w:type w:val="bbPlcHdr"/>
        </w:types>
        <w:behaviors>
          <w:behavior w:val="content"/>
        </w:behaviors>
        <w:guid w:val="{8FD49058-9F13-40F0-BE41-3A93D1689942}"/>
      </w:docPartPr>
      <w:docPartBody>
        <w:p w:rsidR="00524DB0" w:rsidRDefault="002810A6" w:rsidP="002810A6">
          <w:pPr>
            <w:pStyle w:val="D1533BC760BE4B1B89B34DBBC0F6EAA6"/>
          </w:pPr>
          <w:r w:rsidRPr="00A638C8">
            <w:rPr>
              <w:rStyle w:val="Plassholdertekst"/>
              <w:rFonts w:cstheme="minorHAnsi"/>
              <w:sz w:val="22"/>
              <w:szCs w:val="22"/>
            </w:rPr>
            <w:t>[Tittel]</w:t>
          </w:r>
        </w:p>
      </w:docPartBody>
    </w:docPart>
    <w:docPart>
      <w:docPartPr>
        <w:name w:val="36638277198740FF942A69EC0ECC473E"/>
        <w:category>
          <w:name w:val="Generelt"/>
          <w:gallery w:val="placeholder"/>
        </w:category>
        <w:types>
          <w:type w:val="bbPlcHdr"/>
        </w:types>
        <w:behaviors>
          <w:behavior w:val="content"/>
        </w:behaviors>
        <w:guid w:val="{F0C37999-7007-4A94-AD88-FE1364372E7C}"/>
      </w:docPartPr>
      <w:docPartBody>
        <w:p w:rsidR="00167D74" w:rsidRDefault="00167D74" w:rsidP="00167D74">
          <w:pPr>
            <w:pStyle w:val="36638277198740FF942A69EC0ECC473E"/>
          </w:pPr>
          <w:r w:rsidRPr="00273961">
            <w:rPr>
              <w:rStyle w:val="Plassholdertekst"/>
              <w:rPrChange w:id="0" w:author="Unknown" w:date="2023-11-28T21:29:00Z">
                <w:rPr/>
              </w:rPrChange>
            </w:rPr>
            <w:t>Klikk eller trykk for å skrive inn en dato.</w:t>
          </w:r>
        </w:p>
      </w:docPartBody>
    </w:docPart>
    <w:docPart>
      <w:docPartPr>
        <w:name w:val="2D9D6D21BFCF4F039CBDAF24B7B4176C"/>
        <w:category>
          <w:name w:val="Generelt"/>
          <w:gallery w:val="placeholder"/>
        </w:category>
        <w:types>
          <w:type w:val="bbPlcHdr"/>
        </w:types>
        <w:behaviors>
          <w:behavior w:val="content"/>
        </w:behaviors>
        <w:guid w:val="{4C4CDF60-D322-461E-8BF1-77C2F7DF5269}"/>
      </w:docPartPr>
      <w:docPartBody>
        <w:p w:rsidR="00167D74" w:rsidRDefault="00167D74" w:rsidP="00167D74">
          <w:pPr>
            <w:pStyle w:val="2D9D6D21BFCF4F039CBDAF24B7B4176C"/>
          </w:pPr>
          <w:r w:rsidRPr="00F53038">
            <w:rPr>
              <w:rStyle w:val="Plassholdertekst"/>
            </w:rPr>
            <w:t>[E-post dato]</w:t>
          </w:r>
        </w:p>
      </w:docPartBody>
    </w:docPart>
    <w:docPart>
      <w:docPartPr>
        <w:name w:val="B47D3ABAD2F64B04BCAD4E3D1B0CE6FF"/>
        <w:category>
          <w:name w:val="Generelt"/>
          <w:gallery w:val="placeholder"/>
        </w:category>
        <w:types>
          <w:type w:val="bbPlcHdr"/>
        </w:types>
        <w:behaviors>
          <w:behavior w:val="content"/>
        </w:behaviors>
        <w:guid w:val="{E7428932-694B-4C70-9D21-3037C9030840}"/>
      </w:docPartPr>
      <w:docPartBody>
        <w:p w:rsidR="00167D74" w:rsidRDefault="00167D74" w:rsidP="00167D74">
          <w:pPr>
            <w:pStyle w:val="B47D3ABAD2F64B04BCAD4E3D1B0CE6FF"/>
          </w:pPr>
          <w:r w:rsidRPr="00273961">
            <w:rPr>
              <w:rStyle w:val="Plassholdertekst"/>
              <w:rPrChange w:id="1" w:author="Unknown" w:date="2023-11-28T21:29:00Z">
                <w:rPr/>
              </w:rPrChange>
            </w:rPr>
            <w:t>Klikk eller trykk for å skrive inn en dato.</w:t>
          </w:r>
        </w:p>
      </w:docPartBody>
    </w:docPart>
    <w:docPart>
      <w:docPartPr>
        <w:name w:val="F11106BE580B4B4AAD731F7FB5D51162"/>
        <w:category>
          <w:name w:val="Generelt"/>
          <w:gallery w:val="placeholder"/>
        </w:category>
        <w:types>
          <w:type w:val="bbPlcHdr"/>
        </w:types>
        <w:behaviors>
          <w:behavior w:val="content"/>
        </w:behaviors>
        <w:guid w:val="{1423C055-92F5-4D34-84AA-DF3B789DDFF3}"/>
      </w:docPartPr>
      <w:docPartBody>
        <w:p w:rsidR="00D9221E" w:rsidRDefault="00636157" w:rsidP="00636157">
          <w:pPr>
            <w:pStyle w:val="F11106BE580B4B4AAD731F7FB5D51162"/>
          </w:pPr>
          <w:r w:rsidRPr="00877BAE">
            <w:rPr>
              <w:rStyle w:val="5Hurtigdeler"/>
            </w:rPr>
            <w:t>Velg et element.</w:t>
          </w:r>
        </w:p>
      </w:docPartBody>
    </w:docPart>
    <w:docPart>
      <w:docPartPr>
        <w:name w:val="48DE0705B6B9469295EB717BB24AAFAE"/>
        <w:category>
          <w:name w:val="Generelt"/>
          <w:gallery w:val="placeholder"/>
        </w:category>
        <w:types>
          <w:type w:val="bbPlcHdr"/>
        </w:types>
        <w:behaviors>
          <w:behavior w:val="content"/>
        </w:behaviors>
        <w:guid w:val="{778CED14-A3C6-4C4C-8B70-330CC4A77DED}"/>
      </w:docPartPr>
      <w:docPartBody>
        <w:p w:rsidR="00D9221E" w:rsidRDefault="00636157" w:rsidP="00636157">
          <w:pPr>
            <w:pStyle w:val="48DE0705B6B9469295EB717BB24AAFAE"/>
          </w:pPr>
          <w:r w:rsidRPr="002F5412">
            <w:rPr>
              <w:rStyle w:val="Plassholdertekst"/>
              <w:rFonts w:cstheme="minorHAnsi"/>
            </w:rPr>
            <w:t>Velg et element.</w:t>
          </w:r>
        </w:p>
      </w:docPartBody>
    </w:docPart>
    <w:docPart>
      <w:docPartPr>
        <w:name w:val="6DA0DB4857994B02ABB86542D4D86E3C"/>
        <w:category>
          <w:name w:val="Generelt"/>
          <w:gallery w:val="placeholder"/>
        </w:category>
        <w:types>
          <w:type w:val="bbPlcHdr"/>
        </w:types>
        <w:behaviors>
          <w:behavior w:val="content"/>
        </w:behaviors>
        <w:guid w:val="{B502B221-504F-4528-AE0A-46B52C30166E}"/>
      </w:docPartPr>
      <w:docPartBody>
        <w:p w:rsidR="00D9221E" w:rsidRDefault="00636157" w:rsidP="00636157">
          <w:pPr>
            <w:pStyle w:val="6DA0DB4857994B02ABB86542D4D86E3C"/>
          </w:pPr>
          <w:r w:rsidRPr="00F53038">
            <w:rPr>
              <w:rStyle w:val="Plassholdertekst"/>
            </w:rPr>
            <w:t>[E-post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5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0743"/>
    <w:rsid w:val="000048C3"/>
    <w:rsid w:val="00011604"/>
    <w:rsid w:val="00037A5D"/>
    <w:rsid w:val="000446CE"/>
    <w:rsid w:val="00057B35"/>
    <w:rsid w:val="00060D73"/>
    <w:rsid w:val="00061030"/>
    <w:rsid w:val="000614B6"/>
    <w:rsid w:val="00087334"/>
    <w:rsid w:val="00094541"/>
    <w:rsid w:val="000A32BB"/>
    <w:rsid w:val="000A76BE"/>
    <w:rsid w:val="000B4BB3"/>
    <w:rsid w:val="000B5A24"/>
    <w:rsid w:val="000B5C3D"/>
    <w:rsid w:val="000C02BC"/>
    <w:rsid w:val="000C0AA7"/>
    <w:rsid w:val="000C4EF5"/>
    <w:rsid w:val="000D3DFA"/>
    <w:rsid w:val="000E65C6"/>
    <w:rsid w:val="00101A3F"/>
    <w:rsid w:val="001108CB"/>
    <w:rsid w:val="00120F7C"/>
    <w:rsid w:val="001218C4"/>
    <w:rsid w:val="001229EB"/>
    <w:rsid w:val="00125777"/>
    <w:rsid w:val="00125DD3"/>
    <w:rsid w:val="00133DA0"/>
    <w:rsid w:val="00150989"/>
    <w:rsid w:val="001519B4"/>
    <w:rsid w:val="00160925"/>
    <w:rsid w:val="0016206B"/>
    <w:rsid w:val="00165E01"/>
    <w:rsid w:val="00167D74"/>
    <w:rsid w:val="00171377"/>
    <w:rsid w:val="001757BC"/>
    <w:rsid w:val="00192BF8"/>
    <w:rsid w:val="001A2251"/>
    <w:rsid w:val="001A7395"/>
    <w:rsid w:val="001C4746"/>
    <w:rsid w:val="001F12B4"/>
    <w:rsid w:val="002022C0"/>
    <w:rsid w:val="00207BD9"/>
    <w:rsid w:val="00211745"/>
    <w:rsid w:val="00235C78"/>
    <w:rsid w:val="0025187E"/>
    <w:rsid w:val="00255737"/>
    <w:rsid w:val="00266867"/>
    <w:rsid w:val="00266BD1"/>
    <w:rsid w:val="002717B3"/>
    <w:rsid w:val="0027518C"/>
    <w:rsid w:val="002810A6"/>
    <w:rsid w:val="00282886"/>
    <w:rsid w:val="0028382F"/>
    <w:rsid w:val="00284965"/>
    <w:rsid w:val="00284F9E"/>
    <w:rsid w:val="00286C20"/>
    <w:rsid w:val="002876B6"/>
    <w:rsid w:val="002945F4"/>
    <w:rsid w:val="002A491C"/>
    <w:rsid w:val="002A6ABC"/>
    <w:rsid w:val="002C4B34"/>
    <w:rsid w:val="002C62EC"/>
    <w:rsid w:val="002D5E41"/>
    <w:rsid w:val="002E26F2"/>
    <w:rsid w:val="002E4AC6"/>
    <w:rsid w:val="002E5844"/>
    <w:rsid w:val="00300220"/>
    <w:rsid w:val="00303A3A"/>
    <w:rsid w:val="003131B5"/>
    <w:rsid w:val="0032021B"/>
    <w:rsid w:val="00333E3D"/>
    <w:rsid w:val="0036014C"/>
    <w:rsid w:val="00364DCB"/>
    <w:rsid w:val="00370755"/>
    <w:rsid w:val="00376B9B"/>
    <w:rsid w:val="00381436"/>
    <w:rsid w:val="00387A46"/>
    <w:rsid w:val="003957E7"/>
    <w:rsid w:val="00397306"/>
    <w:rsid w:val="003A52C6"/>
    <w:rsid w:val="003B0336"/>
    <w:rsid w:val="003B0F90"/>
    <w:rsid w:val="003C3377"/>
    <w:rsid w:val="003E2FF9"/>
    <w:rsid w:val="003E7921"/>
    <w:rsid w:val="003F59E8"/>
    <w:rsid w:val="004144F9"/>
    <w:rsid w:val="004177A4"/>
    <w:rsid w:val="00426C88"/>
    <w:rsid w:val="0043240B"/>
    <w:rsid w:val="0043570F"/>
    <w:rsid w:val="0044201B"/>
    <w:rsid w:val="00442552"/>
    <w:rsid w:val="0045022B"/>
    <w:rsid w:val="0045572F"/>
    <w:rsid w:val="004628E5"/>
    <w:rsid w:val="00463CA5"/>
    <w:rsid w:val="0047232C"/>
    <w:rsid w:val="004729C4"/>
    <w:rsid w:val="004946AE"/>
    <w:rsid w:val="004A4D4D"/>
    <w:rsid w:val="004C7119"/>
    <w:rsid w:val="004D1F1E"/>
    <w:rsid w:val="004D3059"/>
    <w:rsid w:val="004E63CD"/>
    <w:rsid w:val="00503F1C"/>
    <w:rsid w:val="00505575"/>
    <w:rsid w:val="00524DB0"/>
    <w:rsid w:val="00527332"/>
    <w:rsid w:val="00553894"/>
    <w:rsid w:val="00553DEE"/>
    <w:rsid w:val="00561639"/>
    <w:rsid w:val="005656C3"/>
    <w:rsid w:val="00586693"/>
    <w:rsid w:val="00587619"/>
    <w:rsid w:val="00595D8C"/>
    <w:rsid w:val="00596C43"/>
    <w:rsid w:val="005B4C1C"/>
    <w:rsid w:val="005F16F1"/>
    <w:rsid w:val="00601957"/>
    <w:rsid w:val="00612AB8"/>
    <w:rsid w:val="00631EFB"/>
    <w:rsid w:val="00636157"/>
    <w:rsid w:val="0063647A"/>
    <w:rsid w:val="0063740A"/>
    <w:rsid w:val="0065380C"/>
    <w:rsid w:val="006548E3"/>
    <w:rsid w:val="0065510A"/>
    <w:rsid w:val="00657697"/>
    <w:rsid w:val="00663FB3"/>
    <w:rsid w:val="0067290C"/>
    <w:rsid w:val="00674516"/>
    <w:rsid w:val="00674A19"/>
    <w:rsid w:val="00682C1E"/>
    <w:rsid w:val="00684264"/>
    <w:rsid w:val="00686DF3"/>
    <w:rsid w:val="00691E12"/>
    <w:rsid w:val="00694FA5"/>
    <w:rsid w:val="006A5389"/>
    <w:rsid w:val="006B025E"/>
    <w:rsid w:val="006B3F69"/>
    <w:rsid w:val="006B72F8"/>
    <w:rsid w:val="006E1402"/>
    <w:rsid w:val="006F2BE3"/>
    <w:rsid w:val="0070746B"/>
    <w:rsid w:val="00713458"/>
    <w:rsid w:val="007211CA"/>
    <w:rsid w:val="00722246"/>
    <w:rsid w:val="0072230A"/>
    <w:rsid w:val="00743C16"/>
    <w:rsid w:val="00747AE3"/>
    <w:rsid w:val="00760A41"/>
    <w:rsid w:val="007641F7"/>
    <w:rsid w:val="00764BB4"/>
    <w:rsid w:val="00765166"/>
    <w:rsid w:val="00767438"/>
    <w:rsid w:val="007721A2"/>
    <w:rsid w:val="007916DF"/>
    <w:rsid w:val="007A4C33"/>
    <w:rsid w:val="007B1CA6"/>
    <w:rsid w:val="007B5634"/>
    <w:rsid w:val="007B749F"/>
    <w:rsid w:val="007C2264"/>
    <w:rsid w:val="007D121B"/>
    <w:rsid w:val="007E1534"/>
    <w:rsid w:val="007E18E4"/>
    <w:rsid w:val="007F160B"/>
    <w:rsid w:val="00806131"/>
    <w:rsid w:val="00807ECF"/>
    <w:rsid w:val="00825685"/>
    <w:rsid w:val="00830E1A"/>
    <w:rsid w:val="00861222"/>
    <w:rsid w:val="008A2C77"/>
    <w:rsid w:val="008C751D"/>
    <w:rsid w:val="008C7911"/>
    <w:rsid w:val="008E4B2D"/>
    <w:rsid w:val="008F1C07"/>
    <w:rsid w:val="009059A0"/>
    <w:rsid w:val="009144C0"/>
    <w:rsid w:val="0091701B"/>
    <w:rsid w:val="00920E41"/>
    <w:rsid w:val="009238CD"/>
    <w:rsid w:val="00926AEA"/>
    <w:rsid w:val="00932114"/>
    <w:rsid w:val="00933FD5"/>
    <w:rsid w:val="00935937"/>
    <w:rsid w:val="00935FF3"/>
    <w:rsid w:val="00943D01"/>
    <w:rsid w:val="00945207"/>
    <w:rsid w:val="0095395E"/>
    <w:rsid w:val="00960855"/>
    <w:rsid w:val="00961047"/>
    <w:rsid w:val="0096107B"/>
    <w:rsid w:val="00967749"/>
    <w:rsid w:val="00967E4B"/>
    <w:rsid w:val="00987089"/>
    <w:rsid w:val="0099236E"/>
    <w:rsid w:val="0099311A"/>
    <w:rsid w:val="009A1387"/>
    <w:rsid w:val="009D5B36"/>
    <w:rsid w:val="009D6501"/>
    <w:rsid w:val="009E0E52"/>
    <w:rsid w:val="009E1300"/>
    <w:rsid w:val="009F45A4"/>
    <w:rsid w:val="00A0384D"/>
    <w:rsid w:val="00A13F7F"/>
    <w:rsid w:val="00A260FA"/>
    <w:rsid w:val="00A479A4"/>
    <w:rsid w:val="00A50B4B"/>
    <w:rsid w:val="00A52BC1"/>
    <w:rsid w:val="00A55535"/>
    <w:rsid w:val="00A70BC1"/>
    <w:rsid w:val="00A714F7"/>
    <w:rsid w:val="00A73421"/>
    <w:rsid w:val="00A74CCC"/>
    <w:rsid w:val="00A81522"/>
    <w:rsid w:val="00A86684"/>
    <w:rsid w:val="00A877CA"/>
    <w:rsid w:val="00A90332"/>
    <w:rsid w:val="00A90743"/>
    <w:rsid w:val="00A931B7"/>
    <w:rsid w:val="00A94D29"/>
    <w:rsid w:val="00AA1AA5"/>
    <w:rsid w:val="00AA561F"/>
    <w:rsid w:val="00AD54C4"/>
    <w:rsid w:val="00B04299"/>
    <w:rsid w:val="00B06DF3"/>
    <w:rsid w:val="00B13BDC"/>
    <w:rsid w:val="00B20A8D"/>
    <w:rsid w:val="00B21B93"/>
    <w:rsid w:val="00B25323"/>
    <w:rsid w:val="00B2772C"/>
    <w:rsid w:val="00B322F6"/>
    <w:rsid w:val="00B42CE0"/>
    <w:rsid w:val="00B43CD4"/>
    <w:rsid w:val="00B4644B"/>
    <w:rsid w:val="00B4662C"/>
    <w:rsid w:val="00B522EB"/>
    <w:rsid w:val="00B634A4"/>
    <w:rsid w:val="00B70ACD"/>
    <w:rsid w:val="00B80C9F"/>
    <w:rsid w:val="00B842E7"/>
    <w:rsid w:val="00BA1F7D"/>
    <w:rsid w:val="00BB2AD3"/>
    <w:rsid w:val="00BB79AF"/>
    <w:rsid w:val="00BD3B83"/>
    <w:rsid w:val="00BE21B5"/>
    <w:rsid w:val="00BE64F5"/>
    <w:rsid w:val="00BF6A4C"/>
    <w:rsid w:val="00C113A5"/>
    <w:rsid w:val="00C25C1E"/>
    <w:rsid w:val="00C2607D"/>
    <w:rsid w:val="00C30911"/>
    <w:rsid w:val="00C35189"/>
    <w:rsid w:val="00C356B6"/>
    <w:rsid w:val="00C427DA"/>
    <w:rsid w:val="00C463D6"/>
    <w:rsid w:val="00C52210"/>
    <w:rsid w:val="00C52357"/>
    <w:rsid w:val="00C57763"/>
    <w:rsid w:val="00C61E5C"/>
    <w:rsid w:val="00C66B84"/>
    <w:rsid w:val="00C74829"/>
    <w:rsid w:val="00C81B73"/>
    <w:rsid w:val="00CA5E10"/>
    <w:rsid w:val="00CB7C9F"/>
    <w:rsid w:val="00CC461D"/>
    <w:rsid w:val="00CD1DA8"/>
    <w:rsid w:val="00CF329F"/>
    <w:rsid w:val="00D03FDA"/>
    <w:rsid w:val="00D1526B"/>
    <w:rsid w:val="00D166B5"/>
    <w:rsid w:val="00D228A9"/>
    <w:rsid w:val="00D41D0E"/>
    <w:rsid w:val="00D42315"/>
    <w:rsid w:val="00D43ACE"/>
    <w:rsid w:val="00D46FD9"/>
    <w:rsid w:val="00D52039"/>
    <w:rsid w:val="00D5473D"/>
    <w:rsid w:val="00D71E84"/>
    <w:rsid w:val="00D850C5"/>
    <w:rsid w:val="00D86F18"/>
    <w:rsid w:val="00D87763"/>
    <w:rsid w:val="00D908D5"/>
    <w:rsid w:val="00D91BCB"/>
    <w:rsid w:val="00D9221E"/>
    <w:rsid w:val="00D93F5B"/>
    <w:rsid w:val="00DE15D3"/>
    <w:rsid w:val="00DF65F6"/>
    <w:rsid w:val="00DF7E7E"/>
    <w:rsid w:val="00E14CD6"/>
    <w:rsid w:val="00E21660"/>
    <w:rsid w:val="00E21E8B"/>
    <w:rsid w:val="00E33D42"/>
    <w:rsid w:val="00E5206D"/>
    <w:rsid w:val="00E77F07"/>
    <w:rsid w:val="00E86DC4"/>
    <w:rsid w:val="00E87A0E"/>
    <w:rsid w:val="00EA4526"/>
    <w:rsid w:val="00EA4A70"/>
    <w:rsid w:val="00EB1FC3"/>
    <w:rsid w:val="00ED16D1"/>
    <w:rsid w:val="00ED6DDC"/>
    <w:rsid w:val="00EE4D60"/>
    <w:rsid w:val="00EE4FD1"/>
    <w:rsid w:val="00EF6C94"/>
    <w:rsid w:val="00F01464"/>
    <w:rsid w:val="00F2084C"/>
    <w:rsid w:val="00F22B07"/>
    <w:rsid w:val="00F23ECB"/>
    <w:rsid w:val="00F44065"/>
    <w:rsid w:val="00F50632"/>
    <w:rsid w:val="00F71751"/>
    <w:rsid w:val="00F74672"/>
    <w:rsid w:val="00F84388"/>
    <w:rsid w:val="00F95365"/>
    <w:rsid w:val="00FA2919"/>
    <w:rsid w:val="00FE27F2"/>
    <w:rsid w:val="00FF06AB"/>
    <w:rsid w:val="00FF34B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129F67B"/>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636157"/>
  </w:style>
  <w:style w:type="character" w:customStyle="1" w:styleId="5Hurtigdeler">
    <w:name w:val="5. Hurtigdeler"/>
    <w:basedOn w:val="Standardskriftforavsnitt"/>
    <w:uiPriority w:val="1"/>
    <w:rsid w:val="00636157"/>
    <w:rPr>
      <w:rFonts w:asciiTheme="minorHAnsi" w:hAnsiTheme="minorHAnsi"/>
      <w:color w:val="808080"/>
      <w:sz w:val="22"/>
    </w:rPr>
  </w:style>
  <w:style w:type="paragraph" w:customStyle="1" w:styleId="73AAC3643EFE4CCF8778F22F99BB65B1">
    <w:name w:val="73AAC3643EFE4CCF8778F22F99BB65B1"/>
    <w:rsid w:val="00A90743"/>
    <w:pPr>
      <w:autoSpaceDE w:val="0"/>
      <w:autoSpaceDN w:val="0"/>
      <w:adjustRightInd w:val="0"/>
      <w:spacing w:after="0" w:line="240" w:lineRule="auto"/>
    </w:pPr>
    <w:rPr>
      <w:rFonts w:ascii="Arial" w:eastAsiaTheme="minorHAnsi" w:hAnsi="Arial" w:cs="Arial"/>
      <w:color w:val="000000"/>
      <w:sz w:val="24"/>
      <w:szCs w:val="24"/>
      <w:lang w:eastAsia="en-US"/>
    </w:rPr>
  </w:style>
  <w:style w:type="character" w:customStyle="1" w:styleId="2Kommunenavn">
    <w:name w:val="2. Kommunenavn"/>
    <w:basedOn w:val="Standardskriftforavsnitt"/>
    <w:uiPriority w:val="1"/>
    <w:rsid w:val="00A90743"/>
    <w:rPr>
      <w:rFonts w:asciiTheme="minorHAnsi" w:hAnsiTheme="minorHAnsi"/>
      <w:i/>
      <w:caps/>
      <w:smallCaps w:val="0"/>
      <w:vanish w:val="0"/>
      <w:sz w:val="40"/>
    </w:rPr>
  </w:style>
  <w:style w:type="paragraph" w:customStyle="1" w:styleId="57A13003039E4B4AB7078D27D03CD455">
    <w:name w:val="57A13003039E4B4AB7078D27D03CD455"/>
    <w:rsid w:val="00A90743"/>
    <w:pPr>
      <w:pBdr>
        <w:bottom w:val="single" w:sz="8" w:space="4" w:color="2DA2BF"/>
      </w:pBdr>
      <w:spacing w:after="300" w:line="240" w:lineRule="auto"/>
      <w:contextualSpacing/>
    </w:pPr>
    <w:rPr>
      <w:rFonts w:ascii="Cambria" w:eastAsia="Times New Roman" w:hAnsi="Cambria" w:cs="Times New Roman"/>
      <w:color w:val="343434"/>
      <w:spacing w:val="5"/>
      <w:kern w:val="28"/>
      <w:sz w:val="52"/>
      <w:szCs w:val="52"/>
    </w:rPr>
  </w:style>
  <w:style w:type="paragraph" w:customStyle="1" w:styleId="B6715471BCB740C3B3BEC5F573DACC2E">
    <w:name w:val="B6715471BCB740C3B3BEC5F573DACC2E"/>
    <w:rsid w:val="00DE15D3"/>
  </w:style>
  <w:style w:type="paragraph" w:customStyle="1" w:styleId="A8211AAE88A342ABB1975B274027466D">
    <w:name w:val="A8211AAE88A342ABB1975B274027466D"/>
    <w:rsid w:val="00DE15D3"/>
  </w:style>
  <w:style w:type="paragraph" w:customStyle="1" w:styleId="B1234F1F033D4C848D11331B5F2AA30D">
    <w:name w:val="B1234F1F033D4C848D11331B5F2AA30D"/>
    <w:rsid w:val="00FF34B3"/>
    <w:rPr>
      <w:kern w:val="2"/>
      <w14:ligatures w14:val="standardContextual"/>
    </w:rPr>
  </w:style>
  <w:style w:type="paragraph" w:customStyle="1" w:styleId="DFE2DE2B6A4D46118431F62E3E7C41B1">
    <w:name w:val="DFE2DE2B6A4D46118431F62E3E7C41B1"/>
    <w:rsid w:val="00FF34B3"/>
    <w:rPr>
      <w:kern w:val="2"/>
      <w14:ligatures w14:val="standardContextual"/>
    </w:rPr>
  </w:style>
  <w:style w:type="paragraph" w:customStyle="1" w:styleId="62EDB8617DFF4C2CB057F6D7FD9F8EFD">
    <w:name w:val="62EDB8617DFF4C2CB057F6D7FD9F8EFD"/>
    <w:rsid w:val="00FF34B3"/>
    <w:rPr>
      <w:kern w:val="2"/>
      <w14:ligatures w14:val="standardContextual"/>
    </w:rPr>
  </w:style>
  <w:style w:type="paragraph" w:customStyle="1" w:styleId="32C9D4B9FA404BDF95B9F88765A58999">
    <w:name w:val="32C9D4B9FA404BDF95B9F88765A58999"/>
    <w:rsid w:val="00FF34B3"/>
    <w:rPr>
      <w:kern w:val="2"/>
      <w14:ligatures w14:val="standardContextual"/>
    </w:rPr>
  </w:style>
  <w:style w:type="paragraph" w:customStyle="1" w:styleId="56E4DA2F726D4D568214A0BC6C24D5E7">
    <w:name w:val="56E4DA2F726D4D568214A0BC6C24D5E7"/>
    <w:rsid w:val="00686DF3"/>
    <w:rPr>
      <w:kern w:val="2"/>
      <w14:ligatures w14:val="standardContextual"/>
    </w:rPr>
  </w:style>
  <w:style w:type="paragraph" w:customStyle="1" w:styleId="0991546932134E3DB85C87B5D11D6421">
    <w:name w:val="0991546932134E3DB85C87B5D11D6421"/>
    <w:rsid w:val="00686DF3"/>
    <w:rPr>
      <w:kern w:val="2"/>
      <w14:ligatures w14:val="standardContextual"/>
    </w:rPr>
  </w:style>
  <w:style w:type="paragraph" w:customStyle="1" w:styleId="D1533BC760BE4B1B89B34DBBC0F6EAA6">
    <w:name w:val="D1533BC760BE4B1B89B34DBBC0F6EAA6"/>
    <w:rsid w:val="002810A6"/>
    <w:pPr>
      <w:spacing w:line="278" w:lineRule="auto"/>
    </w:pPr>
    <w:rPr>
      <w:kern w:val="2"/>
      <w:sz w:val="24"/>
      <w:szCs w:val="24"/>
      <w14:ligatures w14:val="standardContextual"/>
    </w:rPr>
  </w:style>
  <w:style w:type="paragraph" w:customStyle="1" w:styleId="36638277198740FF942A69EC0ECC473E">
    <w:name w:val="36638277198740FF942A69EC0ECC473E"/>
    <w:rsid w:val="00167D74"/>
    <w:pPr>
      <w:spacing w:line="278" w:lineRule="auto"/>
    </w:pPr>
    <w:rPr>
      <w:kern w:val="2"/>
      <w:sz w:val="24"/>
      <w:szCs w:val="24"/>
      <w14:ligatures w14:val="standardContextual"/>
    </w:rPr>
  </w:style>
  <w:style w:type="paragraph" w:customStyle="1" w:styleId="2D9D6D21BFCF4F039CBDAF24B7B4176C">
    <w:name w:val="2D9D6D21BFCF4F039CBDAF24B7B4176C"/>
    <w:rsid w:val="00167D74"/>
    <w:pPr>
      <w:spacing w:line="278" w:lineRule="auto"/>
    </w:pPr>
    <w:rPr>
      <w:kern w:val="2"/>
      <w:sz w:val="24"/>
      <w:szCs w:val="24"/>
      <w14:ligatures w14:val="standardContextual"/>
    </w:rPr>
  </w:style>
  <w:style w:type="paragraph" w:customStyle="1" w:styleId="B47D3ABAD2F64B04BCAD4E3D1B0CE6FF">
    <w:name w:val="B47D3ABAD2F64B04BCAD4E3D1B0CE6FF"/>
    <w:rsid w:val="00167D74"/>
    <w:pPr>
      <w:spacing w:line="278" w:lineRule="auto"/>
    </w:pPr>
    <w:rPr>
      <w:kern w:val="2"/>
      <w:sz w:val="24"/>
      <w:szCs w:val="24"/>
      <w14:ligatures w14:val="standardContextual"/>
    </w:rPr>
  </w:style>
  <w:style w:type="paragraph" w:customStyle="1" w:styleId="F11106BE580B4B4AAD731F7FB5D51162">
    <w:name w:val="F11106BE580B4B4AAD731F7FB5D51162"/>
    <w:rsid w:val="00636157"/>
    <w:pPr>
      <w:spacing w:line="278" w:lineRule="auto"/>
    </w:pPr>
    <w:rPr>
      <w:kern w:val="2"/>
      <w:sz w:val="24"/>
      <w:szCs w:val="24"/>
      <w14:ligatures w14:val="standardContextual"/>
    </w:rPr>
  </w:style>
  <w:style w:type="paragraph" w:customStyle="1" w:styleId="48DE0705B6B9469295EB717BB24AAFAE">
    <w:name w:val="48DE0705B6B9469295EB717BB24AAFAE"/>
    <w:rsid w:val="00636157"/>
    <w:pPr>
      <w:spacing w:line="278" w:lineRule="auto"/>
    </w:pPr>
    <w:rPr>
      <w:kern w:val="2"/>
      <w:sz w:val="24"/>
      <w:szCs w:val="24"/>
      <w14:ligatures w14:val="standardContextual"/>
    </w:rPr>
  </w:style>
  <w:style w:type="paragraph" w:customStyle="1" w:styleId="6DA0DB4857994B02ABB86542D4D86E3C">
    <w:name w:val="6DA0DB4857994B02ABB86542D4D86E3C"/>
    <w:rsid w:val="0063615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7252734</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XSL" StyleName="ISO 690 - første element og dato" Version="1987"/>
</file>

<file path=customXml/item3.xml><?xml version="1.0" encoding="utf-8"?>
<p:properties xmlns:p="http://schemas.microsoft.com/office/2006/metadata/properties" xmlns:xsi="http://www.w3.org/2001/XMLSchema-instance" xmlns:pc="http://schemas.microsoft.com/office/infopath/2007/PartnerControls">
  <documentManagement>
    <enviDocumentStatus xmlns="754d577c-b73f-46b9-b2dd-214091bad452" xsi:nil="true"/>
    <wp_tag xmlns="abbeec68-b05e-4e2e-88e5-2ac3e13fe809">Bid - no bid</wp_tag>
    <V3Comments xmlns="http://schemas.microsoft.com/sharepoint/v3" xsi:nil="true"/>
    <PercentComplete xmlns="http://schemas.microsoft.com/sharepoint/v3" xsi:nil="true"/>
    <enviDocumentDeadline xmlns="754d577c-b73f-46b9-b2dd-214091bad452" xsi:nil="true"/>
    <enviGDPR xmlns="754d577c-b73f-46b9-b2dd-214091bad452">true</enviGDPR>
    <wpItemLocation xmlns="14bfd2bb-3d4a-4549-9197-f3410a8da64b">595ec8254d6d4274b685d4abf4c73980;353eec80491943d7bfb857e27d4b0027;3796;3ba604559bed49cdaf1a9c294cd203f4;3020;</wpItemLocation>
    <wpHasRelatedContent xmlns="754d577c-b73f-46b9-b2dd-214091bad452">false</wpHasRelatedContent>
    <wpRelationSets xmlns="754d577c-b73f-46b9-b2dd-214091bad452" xsi:nil="true"/>
    <simTaskID xmlns="ae0300af-fdb0-482b-b311-be869ba265b4" xsi:nil="true"/>
    <Dokumenttype xmlns="ae0300af-fdb0-482b-b311-be869ba265b4" xsi:nil="true"/>
    <_dlc_DocId xmlns="16a74aab-1cb0-4301-a622-cfb831303cf1">EYPTWSWDWRDC-729235591-1434</_dlc_DocId>
    <_dlc_DocIdUrl xmlns="16a74aab-1cb0-4301-a622-cfb831303cf1">
      <Url>https://envidan.sharepoint.com/sites/wp365_Projects3436/_layouts/15/DocIdRedir.aspx?ID=EYPTWSWDWRDC-729235591-1434</Url>
      <Description>EYPTWSWDWRDC-729235591-1434</Description>
    </_dlc_DocIdUrl>
    <TaxCatchAll xmlns="16a74aab-1cb0-4301-a622-cfb831303cf1" xsi:nil="true"/>
    <enviDocumnetApprover xmlns="16a74aab-1cb0-4301-a622-cfb831303cf1">
      <UserInfo>
        <DisplayName/>
        <AccountId xsi:nil="true"/>
        <AccountType/>
      </UserInfo>
    </enviDocumnetApprover>
    <enviDocumnetReviewer xmlns="16a74aab-1cb0-4301-a622-cfb831303cf1">
      <UserInfo>
        <DisplayName/>
        <AccountId xsi:nil="true"/>
        <AccountType/>
      </UserInfo>
    </enviDocumnetReviewer>
    <e5a9948ced2d499d86d9d43899fce88f xmlns="16a74aab-1cb0-4301-a622-cfb831303cf1">
      <Terms xmlns="http://schemas.microsoft.com/office/infopath/2007/PartnerControls"/>
    </e5a9948ced2d499d86d9d43899fce88f>
    <_ExtendedDescription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F0C22305D52D741A04B16F4F991CE41" ma:contentTypeVersion="32" ma:contentTypeDescription="Create a new document." ma:contentTypeScope="" ma:versionID="093b00813fc877f9ecbd7c579b5111e9">
  <xsd:schema xmlns:xsd="http://www.w3.org/2001/XMLSchema" xmlns:xs="http://www.w3.org/2001/XMLSchema" xmlns:p="http://schemas.microsoft.com/office/2006/metadata/properties" xmlns:ns1="http://schemas.microsoft.com/sharepoint/v3" xmlns:ns2="16a74aab-1cb0-4301-a622-cfb831303cf1" xmlns:ns3="754d577c-b73f-46b9-b2dd-214091bad452" xmlns:ns4="abbeec68-b05e-4e2e-88e5-2ac3e13fe809" xmlns:ns5="14bfd2bb-3d4a-4549-9197-f3410a8da64b" xmlns:ns6="ae0300af-fdb0-482b-b311-be869ba265b4" targetNamespace="http://schemas.microsoft.com/office/2006/metadata/properties" ma:root="true" ma:fieldsID="26a139cf2309e0ee2fec915b9671e709" ns1:_="" ns2:_="" ns3:_="" ns4:_="" ns5:_="" ns6:_="">
    <xsd:import namespace="http://schemas.microsoft.com/sharepoint/v3"/>
    <xsd:import namespace="16a74aab-1cb0-4301-a622-cfb831303cf1"/>
    <xsd:import namespace="754d577c-b73f-46b9-b2dd-214091bad452"/>
    <xsd:import namespace="abbeec68-b05e-4e2e-88e5-2ac3e13fe809"/>
    <xsd:import namespace="14bfd2bb-3d4a-4549-9197-f3410a8da64b"/>
    <xsd:import namespace="ae0300af-fdb0-482b-b311-be869ba265b4"/>
    <xsd:element name="properties">
      <xsd:complexType>
        <xsd:sequence>
          <xsd:element name="documentManagement">
            <xsd:complexType>
              <xsd:all>
                <xsd:element ref="ns3:enviDocumentStatus" minOccurs="0"/>
                <xsd:element ref="ns2:enviDocumnetReviewer" minOccurs="0"/>
                <xsd:element ref="ns2:enviDocumnetApprover" minOccurs="0"/>
                <xsd:element ref="ns3:enviDocumentDeadline" minOccurs="0"/>
                <xsd:element ref="ns4:wp_tag" minOccurs="0"/>
                <xsd:element ref="ns5:wpItemLocation" minOccurs="0"/>
                <xsd:element ref="ns2:_dlc_DocId" minOccurs="0"/>
                <xsd:element ref="ns2:_dlc_DocIdUrl" minOccurs="0"/>
                <xsd:element ref="ns2:_dlc_DocIdPersistId" minOccurs="0"/>
                <xsd:element ref="ns3:enviGDPR" minOccurs="0"/>
                <xsd:element ref="ns3:wpRelationSets" minOccurs="0"/>
                <xsd:element ref="ns3:wpHasRelatedContent" minOccurs="0"/>
                <xsd:element ref="ns1:V3Comments" minOccurs="0"/>
                <xsd:element ref="ns1:_ExtendedDescription" minOccurs="0"/>
                <xsd:element ref="ns1:PercentComplete" minOccurs="0"/>
                <xsd:element ref="ns6:Dokumenttype" minOccurs="0"/>
                <xsd:element ref="ns6:simTaskID" minOccurs="0"/>
                <xsd:element ref="ns2:TaxCatchAll" minOccurs="0"/>
                <xsd:element ref="ns2:e5a9948ced2d499d86d9d43899fce88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V3Comments" ma:index="18" nillable="true" ma:displayName="Comments" ma:internalName="V3Comments">
      <xsd:simpleType>
        <xsd:restriction base="dms:Note">
          <xsd:maxLength value="255"/>
        </xsd:restriction>
      </xsd:simpleType>
    </xsd:element>
    <xsd:element name="_ExtendedDescription" ma:index="19" nillable="true" ma:displayName="Description" ma:internalName="_ExtendedDescription" ma:readOnly="false">
      <xsd:simpleType>
        <xsd:restriction base="dms:Note">
          <xsd:maxLength value="255"/>
        </xsd:restriction>
      </xsd:simpleType>
    </xsd:element>
    <xsd:element name="PercentComplete" ma:index="20" nillable="true" ma:displayName="% Complete" ma:internalName="PercentComplete" ma:percentage="TRUE">
      <xsd:simpleType>
        <xsd:restriction base="dms:Number">
          <xsd:maxInclusive value="1"/>
          <xsd:minInclusive value="0"/>
        </xsd:restriction>
      </xsd:simpleType>
    </xsd:element>
  </xsd:schema>
  <xsd:schema xmlns:xsd="http://www.w3.org/2001/XMLSchema" xmlns:xs="http://www.w3.org/2001/XMLSchema" xmlns:dms="http://schemas.microsoft.com/office/2006/documentManagement/types" xmlns:pc="http://schemas.microsoft.com/office/infopath/2007/PartnerControls" targetNamespace="16a74aab-1cb0-4301-a622-cfb831303cf1" elementFormDefault="qualified">
    <xsd:import namespace="http://schemas.microsoft.com/office/2006/documentManagement/types"/>
    <xsd:import namespace="http://schemas.microsoft.com/office/infopath/2007/PartnerControls"/>
    <xsd:element name="enviDocumnetReviewer" ma:index="3" nillable="true" ma:displayName="Reviewer" ma:list="UserInfo" ma:internalName="enviDocumnetReview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nviDocumnetApprover" ma:index="4" nillable="true" ma:displayName="Approver" ma:list="UserInfo" ma:internalName="enviDocumnetApprov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12" nillable="true" ma:displayName="Document ID Value" ma:description="The value of the document ID assigned to this item." ma:indexed="true" ma:internalName="_dlc_DocId" ma:readOnly="true">
      <xsd:simpleType>
        <xsd:restriction base="dms:Text"/>
      </xsd:simpleType>
    </xsd:element>
    <xsd:element name="_dlc_DocIdUrl" ma:index="1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f1d7648c-40f3-424d-a8af-030108dfb8be}" ma:internalName="TaxCatchAll" ma:showField="CatchAllData" ma:web="16a74aab-1cb0-4301-a622-cfb831303cf1">
      <xsd:complexType>
        <xsd:complexContent>
          <xsd:extension base="dms:MultiChoiceLookup">
            <xsd:sequence>
              <xsd:element name="Value" type="dms:Lookup" maxOccurs="unbounded" minOccurs="0" nillable="true"/>
            </xsd:sequence>
          </xsd:extension>
        </xsd:complexContent>
      </xsd:complexType>
    </xsd:element>
    <xsd:element name="e5a9948ced2d499d86d9d43899fce88f" ma:index="26" nillable="true" ma:taxonomy="true" ma:internalName="e5a9948ced2d499d86d9d43899fce88f" ma:taxonomyFieldName="enviDocumentType2" ma:displayName="Document Type" ma:default="" ma:fieldId="{e5a9948c-ed2d-499d-86d9-d43899fce88f}" ma:sspId="e6d81010-d583-43fc-b4ae-f970a057c9cc" ma:termSetId="ba123c24-a320-40ed-9d7e-46ae5d1c8aa8"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54d577c-b73f-46b9-b2dd-214091bad452" elementFormDefault="qualified">
    <xsd:import namespace="http://schemas.microsoft.com/office/2006/documentManagement/types"/>
    <xsd:import namespace="http://schemas.microsoft.com/office/infopath/2007/PartnerControls"/>
    <xsd:element name="enviDocumentStatus" ma:index="2" nillable="true" ma:displayName="Document Status" ma:format="Dropdown" ma:internalName="enviDocumentStatus">
      <xsd:simpleType>
        <xsd:restriction base="dms:Choice">
          <xsd:enumeration value="Ready for review"/>
          <xsd:enumeration value="Reviewed"/>
          <xsd:enumeration value="Ready for approval"/>
          <xsd:enumeration value="Approved"/>
        </xsd:restriction>
      </xsd:simpleType>
    </xsd:element>
    <xsd:element name="enviDocumentDeadline" ma:index="5" nillable="true" ma:displayName="Deadline" ma:description="Deadline for approve/review" ma:format="DateTime" ma:internalName="enviDocumentDeadline">
      <xsd:simpleType>
        <xsd:restriction base="dms:DateTime"/>
      </xsd:simpleType>
    </xsd:element>
    <xsd:element name="enviGDPR" ma:index="15" nillable="true" ma:displayName="GDPR" ma:default="1" ma:internalName="enviGDPR">
      <xsd:simpleType>
        <xsd:restriction base="dms:Boolean"/>
      </xsd:simpleType>
    </xsd:element>
    <xsd:element name="wpRelationSets" ma:index="16" nillable="true" ma:displayName="Relation Sets" ma:description="Contains data about an element's related content" ma:internalName="wpRelationSets" ma:readOnly="false">
      <xsd:simpleType>
        <xsd:restriction base="dms:Note"/>
      </xsd:simpleType>
    </xsd:element>
    <xsd:element name="wpHasRelatedContent" ma:index="17" nillable="true" ma:displayName="Has related content" ma:default="0" ma:description="Indicates whether an item has related content" ma:internalName="wpHasRelatedContent"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bbeec68-b05e-4e2e-88e5-2ac3e13fe809" elementFormDefault="qualified">
    <xsd:import namespace="http://schemas.microsoft.com/office/2006/documentManagement/types"/>
    <xsd:import namespace="http://schemas.microsoft.com/office/infopath/2007/PartnerControls"/>
    <xsd:element name="wp_tag" ma:index="6" nillable="true" ma:displayName="Stage tag" ma:default="Project Planning" ma:internalName="wp_tag"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bfd2bb-3d4a-4549-9197-f3410a8da64b" elementFormDefault="qualified">
    <xsd:import namespace="http://schemas.microsoft.com/office/2006/documentManagement/types"/>
    <xsd:import namespace="http://schemas.microsoft.com/office/infopath/2007/PartnerControls"/>
    <xsd:element name="wpItemLocation" ma:index="8" nillable="true" ma:displayName="wpItemLocation" ma:default="595ec8254d6d4274b685d4abf4c73980;353eec80491943d7bfb857e27d4b0027;3796;3ba604559bed49cdaf1a9c294cd203f4;3020;" ma:internalName="wpItem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0300af-fdb0-482b-b311-be869ba265b4" elementFormDefault="qualified">
    <xsd:import namespace="http://schemas.microsoft.com/office/2006/documentManagement/types"/>
    <xsd:import namespace="http://schemas.microsoft.com/office/infopath/2007/PartnerControls"/>
    <xsd:element name="Dokumenttype" ma:index="21" nillable="true" ma:displayName="Template document type" ma:format="Dropdown" ma:internalName="Dokumenttype">
      <xsd:simpleType>
        <xsd:restriction base="dms:Choice">
          <xsd:enumeration value="Appendix"/>
          <xsd:enumeration value="Budget"/>
          <xsd:enumeration value="Estimate"/>
          <xsd:enumeration value="Contract"/>
          <xsd:enumeration value="Contract Ammendment"/>
          <xsd:enumeration value="Note"/>
          <xsd:enumeration value="Project plan"/>
        </xsd:restriction>
      </xsd:simpleType>
    </xsd:element>
    <xsd:element name="simTaskID" ma:index="22" nillable="true" ma:displayName="Task ID" ma:decimals="0" ma:format="Dropdown" ma:internalName="simTaskID" ma:percentage="FALSE">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3E03A1E-0423-4682-929D-7C02354AB10B}">
  <ds:schemaRefs>
    <ds:schemaRef ds:uri="http://schemas.openxmlformats.org/officeDocument/2006/bibliography"/>
  </ds:schemaRefs>
</ds:datastoreItem>
</file>

<file path=customXml/itemProps3.xml><?xml version="1.0" encoding="utf-8"?>
<ds:datastoreItem xmlns:ds="http://schemas.openxmlformats.org/officeDocument/2006/customXml" ds:itemID="{3000C384-2F7E-4F22-8D58-1E71D8C2A78D}">
  <ds:schemaRefs>
    <ds:schemaRef ds:uri="http://schemas.microsoft.com/office/2006/metadata/properties"/>
    <ds:schemaRef ds:uri="http://schemas.microsoft.com/office/infopath/2007/PartnerControls"/>
    <ds:schemaRef ds:uri="754d577c-b73f-46b9-b2dd-214091bad452"/>
    <ds:schemaRef ds:uri="abbeec68-b05e-4e2e-88e5-2ac3e13fe809"/>
    <ds:schemaRef ds:uri="http://schemas.microsoft.com/sharepoint/v3"/>
    <ds:schemaRef ds:uri="14bfd2bb-3d4a-4549-9197-f3410a8da64b"/>
    <ds:schemaRef ds:uri="ae0300af-fdb0-482b-b311-be869ba265b4"/>
    <ds:schemaRef ds:uri="16a74aab-1cb0-4301-a622-cfb831303cf1"/>
  </ds:schemaRefs>
</ds:datastoreItem>
</file>

<file path=customXml/itemProps4.xml><?xml version="1.0" encoding="utf-8"?>
<ds:datastoreItem xmlns:ds="http://schemas.openxmlformats.org/officeDocument/2006/customXml" ds:itemID="{2ED0F2A4-5748-47A5-943B-A0424403FC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6a74aab-1cb0-4301-a622-cfb831303cf1"/>
    <ds:schemaRef ds:uri="754d577c-b73f-46b9-b2dd-214091bad452"/>
    <ds:schemaRef ds:uri="abbeec68-b05e-4e2e-88e5-2ac3e13fe809"/>
    <ds:schemaRef ds:uri="14bfd2bb-3d4a-4549-9197-f3410a8da64b"/>
    <ds:schemaRef ds:uri="ae0300af-fdb0-482b-b311-be869ba265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66B2062-35F9-445E-A8D4-3F603EA6358C}">
  <ds:schemaRefs>
    <ds:schemaRef ds:uri="http://schemas.microsoft.com/sharepoint/v3/contenttype/forms"/>
  </ds:schemaRefs>
</ds:datastoreItem>
</file>

<file path=customXml/itemProps6.xml><?xml version="1.0" encoding="utf-8"?>
<ds:datastoreItem xmlns:ds="http://schemas.openxmlformats.org/officeDocument/2006/customXml" ds:itemID="{90597504-2A27-4990-84A3-174F7253E2A0}">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M-04-4-6.1 VA rapport Mal forslag ver7 under_arbeid (4).dotx</Template>
  <TotalTime>125</TotalTime>
  <Pages>14</Pages>
  <Words>2696</Words>
  <Characters>14291</Characters>
  <Application>Microsoft Office Word</Application>
  <DocSecurity>0</DocSecurity>
  <Lines>119</Lines>
  <Paragraphs>33</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Reservevannforsyning Hurdal</vt:lpstr>
      <vt:lpstr>PA503 Kneika</vt:lpstr>
    </vt:vector>
  </TitlesOfParts>
  <Company>Tønsberg KOMMUNE</Company>
  <LinksUpToDate>false</LinksUpToDate>
  <CharactersWithSpaces>16954</CharactersWithSpaces>
  <SharedDoc>false</SharedDoc>
  <HLinks>
    <vt:vector size="108" baseType="variant">
      <vt:variant>
        <vt:i4>655437</vt:i4>
      </vt:variant>
      <vt:variant>
        <vt:i4>486</vt:i4>
      </vt:variant>
      <vt:variant>
        <vt:i4>0</vt:i4>
      </vt:variant>
      <vt:variant>
        <vt:i4>5</vt:i4>
      </vt:variant>
      <vt:variant>
        <vt:lpwstr>https://online.standard.no/nb/ns-8141-1-2022</vt:lpwstr>
      </vt:variant>
      <vt:variant>
        <vt:lpwstr/>
      </vt:variant>
      <vt:variant>
        <vt:i4>589896</vt:i4>
      </vt:variant>
      <vt:variant>
        <vt:i4>483</vt:i4>
      </vt:variant>
      <vt:variant>
        <vt:i4>0</vt:i4>
      </vt:variant>
      <vt:variant>
        <vt:i4>5</vt:i4>
      </vt:variant>
      <vt:variant>
        <vt:lpwstr>https://online.standard.no/nb/ns-8141-4-2021</vt:lpwstr>
      </vt:variant>
      <vt:variant>
        <vt:lpwstr/>
      </vt:variant>
      <vt:variant>
        <vt:i4>2818162</vt:i4>
      </vt:variant>
      <vt:variant>
        <vt:i4>480</vt:i4>
      </vt:variant>
      <vt:variant>
        <vt:i4>0</vt:i4>
      </vt:variant>
      <vt:variant>
        <vt:i4>5</vt:i4>
      </vt:variant>
      <vt:variant>
        <vt:lpwstr>https://online.standard.no/nb/ns-3458-2004</vt:lpwstr>
      </vt:variant>
      <vt:variant>
        <vt:lpwstr/>
      </vt:variant>
      <vt:variant>
        <vt:i4>6029363</vt:i4>
      </vt:variant>
      <vt:variant>
        <vt:i4>477</vt:i4>
      </vt:variant>
      <vt:variant>
        <vt:i4>0</vt:i4>
      </vt:variant>
      <vt:variant>
        <vt:i4>5</vt:i4>
      </vt:variant>
      <vt:variant>
        <vt:lpwstr>https://publikasjoner.nve.no/eksternrapport/2020/eksternrapport2020_09.pdf</vt:lpwstr>
      </vt:variant>
      <vt:variant>
        <vt:lpwstr/>
      </vt:variant>
      <vt:variant>
        <vt:i4>5505073</vt:i4>
      </vt:variant>
      <vt:variant>
        <vt:i4>474</vt:i4>
      </vt:variant>
      <vt:variant>
        <vt:i4>0</vt:i4>
      </vt:variant>
      <vt:variant>
        <vt:i4>5</vt:i4>
      </vt:variant>
      <vt:variant>
        <vt:lpwstr>https://publikasjoner.nve.no/veileder/2022/veileder2022_03.pdf</vt:lpwstr>
      </vt:variant>
      <vt:variant>
        <vt:lpwstr/>
      </vt:variant>
      <vt:variant>
        <vt:i4>6160441</vt:i4>
      </vt:variant>
      <vt:variant>
        <vt:i4>471</vt:i4>
      </vt:variant>
      <vt:variant>
        <vt:i4>0</vt:i4>
      </vt:variant>
      <vt:variant>
        <vt:i4>5</vt:i4>
      </vt:variant>
      <vt:variant>
        <vt:lpwstr>https://publikasjoner.nve.no/veileder/2019/veileder2019_01.pdf</vt:lpwstr>
      </vt:variant>
      <vt:variant>
        <vt:lpwstr/>
      </vt:variant>
      <vt:variant>
        <vt:i4>2883634</vt:i4>
      </vt:variant>
      <vt:variant>
        <vt:i4>468</vt:i4>
      </vt:variant>
      <vt:variant>
        <vt:i4>0</vt:i4>
      </vt:variant>
      <vt:variant>
        <vt:i4>5</vt:i4>
      </vt:variant>
      <vt:variant>
        <vt:lpwstr>https://www.vegvesen.no/globalassets/fag/handboker/hb-v221.pdf</vt:lpwstr>
      </vt:variant>
      <vt:variant>
        <vt:lpwstr/>
      </vt:variant>
      <vt:variant>
        <vt:i4>6619258</vt:i4>
      </vt:variant>
      <vt:variant>
        <vt:i4>465</vt:i4>
      </vt:variant>
      <vt:variant>
        <vt:i4>0</vt:i4>
      </vt:variant>
      <vt:variant>
        <vt:i4>5</vt:i4>
      </vt:variant>
      <vt:variant>
        <vt:lpwstr>https://store.vegnorm.vegvesen.no/svv-proj-1464979</vt:lpwstr>
      </vt:variant>
      <vt:variant>
        <vt:lpwstr/>
      </vt:variant>
      <vt:variant>
        <vt:i4>458760</vt:i4>
      </vt:variant>
      <vt:variant>
        <vt:i4>462</vt:i4>
      </vt:variant>
      <vt:variant>
        <vt:i4>0</vt:i4>
      </vt:variant>
      <vt:variant>
        <vt:i4>5</vt:i4>
      </vt:variant>
      <vt:variant>
        <vt:lpwstr>https://viewers.vegnorm.vegvesen.no/product/859942?filePath=c1f0791d-b65e-4a2f-ad1d-dc31cbef3faa.pdf</vt:lpwstr>
      </vt:variant>
      <vt:variant>
        <vt:lpwstr/>
      </vt:variant>
      <vt:variant>
        <vt:i4>852036</vt:i4>
      </vt:variant>
      <vt:variant>
        <vt:i4>459</vt:i4>
      </vt:variant>
      <vt:variant>
        <vt:i4>0</vt:i4>
      </vt:variant>
      <vt:variant>
        <vt:i4>5</vt:i4>
      </vt:variant>
      <vt:variant>
        <vt:lpwstr>https://lovdata.no/dokument/SF/forskrift/2011-12-06-1357</vt:lpwstr>
      </vt:variant>
      <vt:variant>
        <vt:lpwstr/>
      </vt:variant>
      <vt:variant>
        <vt:i4>5242975</vt:i4>
      </vt:variant>
      <vt:variant>
        <vt:i4>456</vt:i4>
      </vt:variant>
      <vt:variant>
        <vt:i4>0</vt:i4>
      </vt:variant>
      <vt:variant>
        <vt:i4>5</vt:i4>
      </vt:variant>
      <vt:variant>
        <vt:lpwstr>https://online.standard.no/nb/ns-en-1998-1-2004a1-2013na-2021</vt:lpwstr>
      </vt:variant>
      <vt:variant>
        <vt:lpwstr/>
      </vt:variant>
      <vt:variant>
        <vt:i4>6226015</vt:i4>
      </vt:variant>
      <vt:variant>
        <vt:i4>453</vt:i4>
      </vt:variant>
      <vt:variant>
        <vt:i4>0</vt:i4>
      </vt:variant>
      <vt:variant>
        <vt:i4>5</vt:i4>
      </vt:variant>
      <vt:variant>
        <vt:lpwstr>https://online.standard.no/nb/ns-en-1997-1-2004a1-2013na-2020</vt:lpwstr>
      </vt:variant>
      <vt:variant>
        <vt:lpwstr/>
      </vt:variant>
      <vt:variant>
        <vt:i4>4063354</vt:i4>
      </vt:variant>
      <vt:variant>
        <vt:i4>450</vt:i4>
      </vt:variant>
      <vt:variant>
        <vt:i4>0</vt:i4>
      </vt:variant>
      <vt:variant>
        <vt:i4>5</vt:i4>
      </vt:variant>
      <vt:variant>
        <vt:lpwstr>https://online.standard.no/nb/ns-en-1991-1-1-2002na-2019-2</vt:lpwstr>
      </vt:variant>
      <vt:variant>
        <vt:lpwstr/>
      </vt:variant>
      <vt:variant>
        <vt:i4>2818088</vt:i4>
      </vt:variant>
      <vt:variant>
        <vt:i4>447</vt:i4>
      </vt:variant>
      <vt:variant>
        <vt:i4>0</vt:i4>
      </vt:variant>
      <vt:variant>
        <vt:i4>5</vt:i4>
      </vt:variant>
      <vt:variant>
        <vt:lpwstr>https://online.standard.no/nb/ns-en-1990-2002a1-2005ac-2010na-2016</vt:lpwstr>
      </vt:variant>
      <vt:variant>
        <vt:lpwstr/>
      </vt:variant>
      <vt:variant>
        <vt:i4>7077922</vt:i4>
      </vt:variant>
      <vt:variant>
        <vt:i4>444</vt:i4>
      </vt:variant>
      <vt:variant>
        <vt:i4>0</vt:i4>
      </vt:variant>
      <vt:variant>
        <vt:i4>5</vt:i4>
      </vt:variant>
      <vt:variant>
        <vt:lpwstr>https://dibk.no/regelverk/byggteknisk-forskrift-tek17/</vt:lpwstr>
      </vt:variant>
      <vt:variant>
        <vt:lpwstr/>
      </vt:variant>
      <vt:variant>
        <vt:i4>3604584</vt:i4>
      </vt:variant>
      <vt:variant>
        <vt:i4>441</vt:i4>
      </vt:variant>
      <vt:variant>
        <vt:i4>0</vt:i4>
      </vt:variant>
      <vt:variant>
        <vt:i4>5</vt:i4>
      </vt:variant>
      <vt:variant>
        <vt:lpwstr>https://dibk.no/regelverk/sak/</vt:lpwstr>
      </vt:variant>
      <vt:variant>
        <vt:lpwstr/>
      </vt:variant>
      <vt:variant>
        <vt:i4>5046276</vt:i4>
      </vt:variant>
      <vt:variant>
        <vt:i4>438</vt:i4>
      </vt:variant>
      <vt:variant>
        <vt:i4>0</vt:i4>
      </vt:variant>
      <vt:variant>
        <vt:i4>5</vt:i4>
      </vt:variant>
      <vt:variant>
        <vt:lpwstr>https://lovdata.no/dokument/NL/lov/2008-06-27-71</vt:lpwstr>
      </vt:variant>
      <vt:variant>
        <vt:lpwstr/>
      </vt:variant>
      <vt:variant>
        <vt:i4>7143494</vt:i4>
      </vt:variant>
      <vt:variant>
        <vt:i4>435</vt:i4>
      </vt:variant>
      <vt:variant>
        <vt:i4>0</vt:i4>
      </vt:variant>
      <vt:variant>
        <vt:i4>5</vt:i4>
      </vt:variant>
      <vt:variant>
        <vt:lpwstr>https://lovdata.no/dokument/SF/forskrift/2004-06-01-931/KAPITTEL_1-2</vt:lpwstr>
      </vt:variant>
      <vt:variant>
        <vt:lpwstr>%C2%A72-12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Skjeggestadåsen - Tilførselsledning</dc:title>
  <dc:subject/>
  <dc:creator>Martin Weiz</dc:creator>
  <cp:keywords>12</cp:keywords>
  <cp:lastModifiedBy>Martin Weiz</cp:lastModifiedBy>
  <cp:revision>65</cp:revision>
  <cp:lastPrinted>2026-04-08T10:15:00Z</cp:lastPrinted>
  <dcterms:created xsi:type="dcterms:W3CDTF">2026-03-16T07:18:00Z</dcterms:created>
  <dcterms:modified xsi:type="dcterms:W3CDTF">2026-04-08T13:32:00Z</dcterms:modified>
  <cp:category>SHA-plan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0x010100EF0C22305D52D741A04B16F4F991CE41</vt:lpwstr>
  </property>
  <property fmtid="{D5CDD505-2E9C-101B-9397-08002B2CF9AE}" pid="4" name="_dlc_DocIdItemGuid">
    <vt:lpwstr>d7714844-1613-4b87-8ccc-9c9e4cbb6716</vt:lpwstr>
  </property>
  <property fmtid="{D5CDD505-2E9C-101B-9397-08002B2CF9AE}" pid="5" name="enviDocumentType2">
    <vt:lpwstr/>
  </property>
  <property fmtid="{D5CDD505-2E9C-101B-9397-08002B2CF9AE}" pid="6" name="lcf76f155ced4ddcb4097134ff3c332f">
    <vt:lpwstr/>
  </property>
  <property fmtid="{D5CDD505-2E9C-101B-9397-08002B2CF9AE}" pid="7" name="docLang">
    <vt:lpwstr>nb</vt:lpwstr>
  </property>
</Properties>
</file>